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e91b" w14:paraId="3a0e91b" w:rsidRDefault="005A2480" w:rsidP="00B15F3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B15F30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B15F30">
      <w:pPr>
        <w:rPr>
          <w:sz w:val="8"/>
          <w:szCs w:val="8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2E5A7F" w:rsidR="002E5A7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E5A7F">
        <w:rPr>
          <w:lang w:val="hr-HR"/>
        </w:rPr>
        <w:t>PRODUKCIJA DRAŽEN j.d.o.o. za turizam i organiziranje koncerata, OIB: 63153607993, Okrug Gornji, Put Barbine 39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2E5A7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2E5A7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2E5A7F" w:rsidP="002E5A7F" w:rsidR="002E5A7F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E5A7F">
        <w:rPr>
          <w:lang w:val="hr-HR"/>
        </w:rPr>
        <w:t>PRODUKCIJA DRAŽEN j.d.o.o. za turizam i organiziranje koncerata, OIB: 63153607993, Okrug Gornji, Put Barbine 39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2E5A7F">
        <w:rPr>
          <w:color w:themeColor="text1" w:val="000000"/>
          <w:lang w:val="hr-HR"/>
        </w:rPr>
        <w:t>05</w:t>
      </w:r>
      <w:r w:rsidR="00352485">
        <w:rPr>
          <w:color w:themeColor="text1" w:val="000000"/>
          <w:lang w:val="hr-HR"/>
        </w:rPr>
        <w:t xml:space="preserve">. </w:t>
      </w:r>
      <w:r w:rsidR="002E5A7F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15F3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D728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B15F30">
        <w:t xml:space="preserve">Dinka </w:t>
      </w:r>
      <w:proofErr w:type="spellStart"/>
      <w:r w:rsidR="00B15F30">
        <w:t>Trumbić</w:t>
      </w:r>
      <w:proofErr w:type="spellEnd"/>
      <w:r w:rsidR="00B15F30">
        <w:t xml:space="preserve">, Split, </w:t>
      </w:r>
      <w:proofErr w:type="spellStart"/>
      <w:r w:rsidR="00B15F30">
        <w:t>Lovretska</w:t>
      </w:r>
      <w:proofErr w:type="spellEnd"/>
      <w:r w:rsidR="00B15F30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E5A7F">
        <w:rPr>
          <w:lang w:val="hr-HR"/>
        </w:rPr>
        <w:t>PRODUKCIJA DRAŽEN j.d.o.o. za turizam i organiziranje koncerata, OIB: 63153607993, Okrug Gornji, Put Barbine 39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E3C08">
        <w:rPr>
          <w:lang w:val="hr-HR"/>
        </w:rPr>
        <w:t>1</w:t>
      </w:r>
      <w:r w:rsidR="002E5A7F">
        <w:rPr>
          <w:lang w:val="hr-HR"/>
        </w:rPr>
        <w:t>2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8E3C0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E5A7F">
        <w:rPr>
          <w:lang w:val="hr-HR"/>
        </w:rPr>
        <w:t>PRODUKCIJA DRAŽEN j.d.o.o. za turizam i organiziranje koncerata, OIB: 63153607993, Okrug Gornji, Put Barbine 39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E5A7F">
        <w:rPr>
          <w:lang w:val="hr-HR"/>
        </w:rPr>
        <w:t>358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E5A7F">
        <w:rPr>
          <w:lang w:val="hr-HR"/>
        </w:rPr>
        <w:t>5.216,27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2E5A7F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2E5A7F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B15F30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B15F30" w:rsidR="00B15F30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B15F30" w:rsidR="00403F01" w:rsidRPr="00B15F30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B15F30" w:rsidR="003734BE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E5A7F">
      <w:rPr>
        <w:lang w:val="hr-HR"/>
      </w:rPr>
      <w:t>458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B15F30" w:rsidP="00B15F30" w:rsidR="00B15F30" w:rsidRPr="00B15F30">
    <w:pPr>
      <w:rPr>
        <w:sz w:val="16"/>
        <w:szCs w:val="16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B15F30" w:rsidR="005A2480" w:rsidRPr="00B15F30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E5A7F">
      <w:rPr>
        <w:lang w:val="hr-HR"/>
      </w:rPr>
      <w:t>458</w:t>
    </w:r>
    <w:r w:rsidRPr="002E1801">
      <w:rPr>
        <w:lang w:val="hr-HR"/>
      </w:rPr>
      <w:t>/201</w:t>
    </w:r>
    <w:r w:rsidR="001224F2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E5A7F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15F30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B6501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DRAŽEN j.d.o.o. za turizam i organiziranje koncerata</izvorni_sadrzaj>
    <derivirana_varijabla naziv="DomainObject.Predmet.ProtustrankaFormated_1">  PRODUKCIJA DRAŽEN j.d.o.o. za turizam i organiziranje koncerata</derivirana_varijabla>
  </DomainObject.Predmet.ProtustrankaFormated>
  <DomainObject.Predmet.ProtustrankaFormatedOIB>
    <izvorni_sadrzaj>  PRODUKCIJA DRAŽEN j.d.o.o. za turizam i organiziranje koncerata, OIB 63153607993</izvorni_sadrzaj>
    <derivirana_varijabla naziv="DomainObject.Predmet.ProtustrankaFormatedOIB_1">  PRODUKCIJA DRAŽEN j.d.o.o. za turizam i organiziranje koncerata, OIB 63153607993</derivirana_varijabla>
  </DomainObject.Predmet.ProtustrankaFormatedOIB>
  <DomainObject.Predmet.ProtustrankaFormatedWithAdress>
    <izvorni_sadrzaj> PRODUKCIJA DRAŽEN j.d.o.o. za turizam i organiziranje koncerata, Put Barbine 39, 21220 Okrug Gornji</izvorni_sadrzaj>
    <derivirana_varijabla naziv="DomainObject.Predmet.ProtustrankaFormatedWithAdress_1"> PRODUKCIJA DRAŽEN j.d.o.o. za turizam i organiziranje koncerata, Put Barbine 39, 21220 Okrug Gornji</derivirana_varijabla>
  </DomainObject.Predmet.ProtustrankaFormatedWithAdress>
  <DomainObject.Predmet.ProtustrankaFormatedWithAdressOIB>
    <izvorni_sadrzaj> PRODUKCIJA DRAŽEN j.d.o.o. za turizam i organiziranje koncerata, OIB 63153607993, Put Barbine 39, 21220 Okrug Gornji</izvorni_sadrzaj>
    <derivirana_varijabla naziv="DomainObject.Predmet.ProtustrankaFormatedWithAdressOIB_1"> PRODUKCIJA DRAŽEN j.d.o.o. za turizam i organiziranje koncerata, OIB 63153607993, Put Barbine 39, 21220 Okrug Gornji</derivirana_varijabla>
  </DomainObject.Predmet.ProtustrankaFormatedWithAdressOIB>
  <DomainObject.Predmet.ProtustrankaWithAdress>
    <izvorni_sadrzaj>PRODUKCIJA DRAŽEN j.d.o.o. za turizam i organiziranje koncerata Put Barbine 39, 21220 Okrug Gornji</izvorni_sadrzaj>
    <derivirana_varijabla naziv="DomainObject.Predmet.ProtustrankaWithAdress_1">PRODUKCIJA DRAŽEN j.d.o.o. za turizam i organiziranje koncerata Put Barbine 39, 21220 Okrug Gornji</derivirana_varijabla>
  </DomainObject.Predmet.ProtustrankaWithAdress>
  <DomainObject.Predmet.ProtustrankaWithAdressOIB>
    <izvorni_sadrzaj>PRODUKCIJA DRAŽEN j.d.o.o. za turizam i organiziranje koncerata, OIB 63153607993, Put Barbine 39, 21220 Okrug Gornji</izvorni_sadrzaj>
    <derivirana_varijabla naziv="DomainObject.Predmet.ProtustrankaWithAdressOIB_1">PRODUKCIJA DRAŽEN j.d.o.o. za turizam i organiziranje koncerata, OIB 63153607993, Put Barbine 39, 21220 Okrug Gornji</derivirana_varijabla>
  </DomainObject.Predmet.ProtustrankaWithAdressOIB>
  <DomainObject.Predmet.ProtustrankaNazivFormated>
    <izvorni_sadrzaj>PRODUKCIJA DRAŽEN j.d.o.o. za turizam i organiziranje koncerata</izvorni_sadrzaj>
    <derivirana_varijabla naziv="DomainObject.Predmet.ProtustrankaNazivFormated_1">PRODUKCIJA DRAŽEN j.d.o.o. za turizam i organiziranje koncerata</derivirana_varijabla>
  </DomainObject.Predmet.ProtustrankaNazivFormated>
  <DomainObject.Predmet.ProtustrankaNazivFormatedOIB>
    <izvorni_sadrzaj>PRODUKCIJA DRAŽEN j.d.o.o. za turizam i organiziranje koncerata, OIB 63153607993</izvorni_sadrzaj>
    <derivirana_varijabla naziv="DomainObject.Predmet.ProtustrankaNazivFormatedOIB_1">PRODUKCIJA DRAŽEN j.d.o.o. za turizam i organiziranje koncerata, OIB 63153607993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5216.27</izvorni_sadrzaj>
    <derivirana_varijabla naziv="DomainObject.Predmet.TrenutnaVrijednost_1">5216.27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PRODUKCIJA DRAŽEN j.d.o.o. za turizam i organiziranje koncerata</item>
    </izvorni_sadrzaj>
    <derivirana_varijabla naziv="DomainObject.Predmet.ProtuStrankaListFormated_1">
      <item>PRODUKCIJA DRAŽEN j.d.o.o. za turizam i organiziranje koncerata</item>
    </derivirana_varijabla>
  </DomainObject.Predmet.ProtuStrankaListFormated>
  <DomainObject.Predmet.ProtuStrankaListFormatedOIB>
    <izvorni_sadrzaj>
      <item>PRODUKCIJA DRAŽEN j.d.o.o. za turizam i organiziranje koncerata, OIB 63153607993</item>
    </izvorni_sadrzaj>
    <derivirana_varijabla naziv="DomainObject.Predmet.ProtuStrankaListFormatedOIB_1">
      <item>PRODUKCIJA DRAŽEN j.d.o.o. za turizam i organiziranje koncerata, OIB 63153607993</item>
    </derivirana_varijabla>
  </DomainObject.Predmet.ProtuStrankaListFormatedOIB>
  <DomainObject.Predmet.ProtuStrankaListFormatedWithAdress>
    <izvorni_sadrzaj>
      <item>PRODUKCIJA DRAŽEN j.d.o.o. za turizam i organiziranje koncerata, Put Barbine 39, 21220 Okrug Gornji</item>
    </izvorni_sadrzaj>
    <derivirana_varijabla naziv="DomainObject.Predmet.ProtuStrankaListFormatedWithAdress_1">
      <item>PRODUKCIJA DRAŽEN j.d.o.o. za turizam i organiziranje koncerata, Put Barbine 39, 21220 Okrug Gornji</item>
    </derivirana_varijabla>
  </DomainObject.Predmet.ProtuStrankaListFormatedWithAdress>
  <DomainObject.Predmet.ProtuStrankaListFormatedWithAdressOIB>
    <izvorni_sadrzaj>
      <item>PRODUKCIJA DRAŽEN j.d.o.o. za turizam i organiziranje koncerata, OIB 63153607993, Put Barbine 39, 21220 Okrug Gornji</item>
    </izvorni_sadrzaj>
    <derivirana_varijabla naziv="DomainObject.Predmet.ProtuStrankaListFormatedWithAdressOIB_1">
      <item>PRODUKCIJA DRAŽEN j.d.o.o. za turizam i organiziranje koncerata, OIB 63153607993, Put Barbine 39, 21220 Okrug Gornji</item>
    </derivirana_varijabla>
  </DomainObject.Predmet.ProtuStrankaListFormatedWithAdressOIB>
  <DomainObject.Predmet.ProtuStrankaListNazivFormated>
    <izvorni_sadrzaj>
      <item>PRODUKCIJA DRAŽEN j.d.o.o. za turizam i organiziranje koncerata</item>
    </izvorni_sadrzaj>
    <derivirana_varijabla naziv="DomainObject.Predmet.ProtuStrankaListNazivFormated_1">
      <item>PRODUKCIJA DRAŽEN j.d.o.o. za turizam i organiziranje koncerata</item>
    </derivirana_varijabla>
  </DomainObject.Predmet.ProtuStrankaListNazivFormated>
  <DomainObject.Predmet.ProtuStrankaListNazivFormatedOIB>
    <izvorni_sadrzaj>
      <item>PRODUKCIJA DRAŽEN j.d.o.o. za turizam i organiziranje koncerata, OIB 63153607993</item>
    </izvorni_sadrzaj>
    <derivirana_varijabla naziv="DomainObject.Predmet.ProtuStrankaListNazivFormatedOIB_1">
      <item>PRODUKCIJA DRAŽEN j.d.o.o. za turizam i organiziranje koncerata, OIB 63153607993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PRODUKCIJA DRAŽEN j.d.o.o. za turizam i organiziranje koncerata</izvorni_sadrzaj>
    <derivirana_varijabla naziv="DomainObject.Predmet.ProtustrankaIDrugi_1">PRODUKCIJA DRAŽEN j.d.o.o. za turizam i organiziranje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PRODUKCIJA DRAŽEN j.d.o.o. za turizam i organiziranje koncerata, OIB 63153607993, Put Barbine 39, 21220 Okrug Gornji</izvorni_sadrzaj>
    <derivirana_varijabla naziv="DomainObject.Predmet.ProtustrankaIDrugiAdressOIB_1">PRODUKCIJA DRAŽEN j.d.o.o. za turizam i organiziranje koncerata, OIB 63153607993, Put Barbine 39,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DRAŽEN j.d.o.o. za turizam i organiziranje koncerata</item>
      <item>FINANCIJSKA AGENCIJA, RC SPLIT</item>
    </izvorni_sadrzaj>
    <derivirana_varijabla naziv="DomainObject.Predmet.SudioniciListNaziv_1">
      <item>PRODUKCIJA DRAŽEN j.d.o.o. za turizam i organiziranje koncerata</item>
      <item>FINANCIJSKA AGENCIJA, RC SPLIT</item>
    </derivirana_varijabla>
  </DomainObject.Predmet.SudioniciListNaziv>
  <DomainObject.Predmet.SudioniciListAdressOIB>
    <izvorni_sadrzaj>
      <item>PRODUKCIJA DRAŽEN j.d.o.o. za turizam i organiziranje koncerata, OIB 63153607993, Put Barbine 39,21220 Okrug Gornji</item>
      <item>FINANCIJSKA AGENCIJA, RC SPLIT, OIB 85821130368, Mažuranićevo šetalište 24 b,21000 Split</item>
    </izvorni_sadrzaj>
    <derivirana_varijabla naziv="DomainObject.Predmet.SudioniciListAdressOIB_1">
      <item>PRODUKCIJA DRAŽEN j.d.o.o. za turizam i organiziranje koncerata, OIB 63153607993, Put Barbine 39,21220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63153607993</item>
      <item>, OIB 85821130368</item>
    </izvorni_sadrzaj>
    <derivirana_varijabla naziv="DomainObject.Predmet.SudioniciListNazivOIB_1">
      <item>, OIB 63153607993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B37AF-EC31-4193-93DA-7EE03E405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4336</properties:Characters>
  <properties:Lines>89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2016-09-05T07:56:00Z</cp:lastPrinted>
  <dcterms:modified xmlns:xsi="http://www.w3.org/2001/XMLSchema-instance" xsi:type="dcterms:W3CDTF">2016-09-05T08:03:00Z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