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2b85" w14:paraId="a4e2b85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F146AE" w:rsidP="00F146AE" w:rsidR="00F146AE">
      <w:pPr>
        <w:ind w:firstLine="708"/>
        <w:jc w:val="both"/>
      </w:pPr>
      <w:r w:rsidRPr="00A131DF">
        <w:t xml:space="preserve">Trgovački sud u Zadru, po sutkinji Ana Markač, u stečajnom postupku nad stečajnim dužnikom VOX d.o.o. u stečaju, Zadar, Ulica </w:t>
      </w:r>
      <w:proofErr w:type="spellStart"/>
      <w:r w:rsidRPr="00A131DF">
        <w:t>Bregdetti</w:t>
      </w:r>
      <w:proofErr w:type="spellEnd"/>
      <w:r w:rsidRPr="00A131DF">
        <w:t xml:space="preserve"> 23, OIB:53564014573, kojeg zastupa stečajni upravitelj </w:t>
      </w:r>
      <w:r w:rsidR="00BD4248">
        <w:t xml:space="preserve">Nikola Kruljac iz Našica, dana </w:t>
      </w:r>
      <w:r w:rsidR="0099504A">
        <w:t xml:space="preserve">21. kolovoza </w:t>
      </w:r>
      <w:r w:rsidRPr="00A131DF">
        <w:t xml:space="preserve">2017.  </w:t>
      </w:r>
    </w:p>
    <w:p w:rsidRDefault="00BD4248" w:rsidP="00F146AE" w:rsidR="00BD4248" w:rsidRPr="00A131DF">
      <w:pPr>
        <w:ind w:firstLine="708"/>
        <w:jc w:val="both"/>
      </w:pPr>
    </w:p>
    <w:p w:rsidRDefault="005C4636" w:rsidP="005C4636" w:rsidR="005C4636" w:rsidRPr="00134DB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  <w:r w:rsidRPr="00134DB8">
        <w:t xml:space="preserve"> </w:t>
      </w:r>
    </w:p>
    <w:p w:rsidRDefault="00801E4C" w:rsidP="00F43F58" w:rsidR="00801E4C">
      <w:pPr>
        <w:jc w:val="center"/>
      </w:pPr>
    </w:p>
    <w:p w:rsidRDefault="00BD4248" w:rsidP="00801E4C" w:rsidR="00801E4C">
      <w:pPr>
        <w:jc w:val="both"/>
      </w:pPr>
      <w:r>
        <w:t>I.</w:t>
      </w:r>
      <w:r>
        <w:tab/>
        <w:t>Pokretnine</w:t>
      </w:r>
      <w:r w:rsidR="00801E4C">
        <w:t xml:space="preserve"> u vlasništvu stečajnog dužnika</w:t>
      </w:r>
      <w:r w:rsidR="00A06546">
        <w:t>:</w:t>
      </w:r>
    </w:p>
    <w:p w:rsidRDefault="00BD4248" w:rsidP="00BD4248" w:rsidR="00BA0B91">
      <w:pPr>
        <w:pStyle w:val="StandardWeb"/>
        <w:jc w:val="both"/>
      </w:pPr>
      <w:r>
        <w:rPr>
          <w:rFonts w:cstheme="majorBidi" w:hAnsiTheme="majorBidi" w:asciiTheme="majorBidi"/>
        </w:rPr>
        <w:t>1.</w:t>
      </w:r>
      <w:r w:rsidR="00801E4C" w:rsidRPr="00735D06">
        <w:rPr>
          <w:rFonts w:cstheme="majorBidi" w:hAnsiTheme="majorBidi" w:asciiTheme="majorBidi"/>
        </w:rPr>
        <w:tab/>
      </w:r>
      <w:r w:rsidR="00BA0B91" w:rsidRPr="00893544">
        <w:t xml:space="preserve">osobni automobil marke VOLKSWAGEN </w:t>
      </w:r>
      <w:r w:rsidR="00BA0B91">
        <w:t xml:space="preserve">GOLF VARIANT 1.9 TDI, </w:t>
      </w:r>
      <w:r w:rsidR="00BA0B91" w:rsidRPr="0036042F">
        <w:t>broj šasije:</w:t>
      </w:r>
      <w:r w:rsidR="00BA0B91">
        <w:t xml:space="preserve"> WVWZZZ1JZ1W607500, </w:t>
      </w:r>
      <w:r w:rsidR="00BA0B91" w:rsidRPr="00893544">
        <w:t>reg. o</w:t>
      </w:r>
      <w:r w:rsidR="00BA0B91">
        <w:t>znake i br. ZD 193-ET</w:t>
      </w:r>
      <w:r w:rsidR="00BA0B91" w:rsidRPr="00893544">
        <w:t>,</w:t>
      </w:r>
    </w:p>
    <w:p w:rsidRDefault="00BA0B91" w:rsidP="00BD4248" w:rsidR="00BA0B91">
      <w:pPr>
        <w:pStyle w:val="StandardWeb"/>
        <w:jc w:val="both"/>
      </w:pPr>
      <w:r>
        <w:t>2.</w:t>
      </w:r>
      <w:r>
        <w:tab/>
      </w:r>
      <w:r w:rsidRPr="00893544">
        <w:t>osobni automobil marke AUDI A3 1,8 ATRACTION, broj šasije:WAUZZZ8LZVA131120, reg. o</w:t>
      </w:r>
      <w:r>
        <w:t xml:space="preserve">znake i br. ZD </w:t>
      </w:r>
      <w:r w:rsidRPr="00893544">
        <w:t>642-EG</w:t>
      </w:r>
      <w:r w:rsidR="00105933">
        <w:t>,</w:t>
      </w:r>
    </w:p>
    <w:p w:rsidRDefault="00BA0B91" w:rsidP="00BD4248" w:rsidR="00BA0B91">
      <w:pPr>
        <w:pStyle w:val="StandardWeb"/>
        <w:jc w:val="both"/>
      </w:pPr>
      <w:r>
        <w:t>3.</w:t>
      </w:r>
      <w:r>
        <w:tab/>
      </w:r>
      <w:r w:rsidRPr="00893544">
        <w:t>osobni automobil marke FIAT PUNTO, 1.2 SX 5V, broj šasije:ZFA18800004385575, reg. oznake ZD 510-FD,</w:t>
      </w:r>
    </w:p>
    <w:p w:rsidRDefault="00BD4248" w:rsidP="00BD4248" w:rsidR="00F875E6" w:rsidRPr="00BA0B91">
      <w:pPr>
        <w:pStyle w:val="StandardWeb"/>
        <w:jc w:val="both"/>
        <w:rPr>
          <w:b/>
        </w:rPr>
      </w:pPr>
      <w:r w:rsidRPr="00BA0B91">
        <w:rPr>
          <w:b/>
        </w:rPr>
        <w:t>predaj</w:t>
      </w:r>
      <w:r w:rsidR="00BA0B91" w:rsidRPr="00BA0B91">
        <w:rPr>
          <w:b/>
        </w:rPr>
        <w:t>u</w:t>
      </w:r>
      <w:r w:rsidR="00F875E6" w:rsidRPr="00BA0B91">
        <w:rPr>
          <w:b/>
        </w:rPr>
        <w:t xml:space="preserve"> se u posjed kupcu</w:t>
      </w:r>
      <w:r w:rsidR="00BA0B91" w:rsidRPr="00BA0B91">
        <w:rPr>
          <w:rFonts w:eastAsia="Arial Unicode MS"/>
          <w:b/>
        </w:rPr>
        <w:t xml:space="preserve"> Z.T.T. d.o.o., Zagreb, </w:t>
      </w:r>
      <w:proofErr w:type="spellStart"/>
      <w:r w:rsidR="00BA0B91" w:rsidRPr="00BA0B91">
        <w:rPr>
          <w:rFonts w:eastAsia="Arial Unicode MS"/>
          <w:b/>
        </w:rPr>
        <w:t>Fancevljev</w:t>
      </w:r>
      <w:proofErr w:type="spellEnd"/>
      <w:r w:rsidR="00BA0B91" w:rsidRPr="00BA0B91">
        <w:rPr>
          <w:rFonts w:eastAsia="Arial Unicode MS"/>
          <w:b/>
        </w:rPr>
        <w:t xml:space="preserve"> prilaz 9, OIB:75935511444</w:t>
      </w:r>
      <w:r w:rsidRPr="00BA0B91">
        <w:rPr>
          <w:rFonts w:eastAsia="Arial Unicode MS"/>
          <w:b/>
        </w:rPr>
        <w:t>.</w:t>
      </w:r>
    </w:p>
    <w:p w:rsidRDefault="00BA0B91" w:rsidP="00BD4248" w:rsidR="00BA0B91">
      <w:pPr>
        <w:pStyle w:val="StandardWeb"/>
        <w:jc w:val="both"/>
      </w:pPr>
      <w:r>
        <w:rPr>
          <w:rFonts w:eastAsia="Arial Unicode MS"/>
        </w:rPr>
        <w:t>4</w:t>
      </w:r>
      <w:r w:rsidR="00BD4248">
        <w:rPr>
          <w:rFonts w:eastAsia="Arial Unicode MS"/>
        </w:rPr>
        <w:t>.</w:t>
      </w:r>
      <w:r w:rsidR="00BD4248">
        <w:rPr>
          <w:rFonts w:eastAsia="Arial Unicode MS"/>
        </w:rPr>
        <w:tab/>
      </w:r>
      <w:r w:rsidR="002E60A3">
        <w:t>O</w:t>
      </w:r>
      <w:r w:rsidR="00BD4248" w:rsidRPr="000275D3">
        <w:t xml:space="preserve">sobni automobil marke </w:t>
      </w:r>
      <w:r w:rsidRPr="00893544">
        <w:t>RENAULT CLIO 1.2 AUTENTIQUE, broj šasije: VF1CB05CF27680326, reg. oznake ZD 323-ET</w:t>
      </w:r>
      <w:r w:rsidR="00105933">
        <w:t>,</w:t>
      </w:r>
    </w:p>
    <w:p w:rsidRDefault="00BD4248" w:rsidP="00BD4248" w:rsidR="00BA0B91" w:rsidRPr="00BA0B91">
      <w:pPr>
        <w:pStyle w:val="StandardWeb"/>
        <w:jc w:val="both"/>
        <w:rPr>
          <w:b/>
        </w:rPr>
      </w:pPr>
      <w:r w:rsidRPr="00BA0B91">
        <w:rPr>
          <w:b/>
        </w:rPr>
        <w:t xml:space="preserve">predaje se u posjed kupcu </w:t>
      </w:r>
      <w:r w:rsidR="00BA0B91" w:rsidRPr="00BA0B91">
        <w:rPr>
          <w:rFonts w:eastAsia="Arial Unicode MS"/>
          <w:b/>
        </w:rPr>
        <w:t>ULTERIUS SPORT d.o.o., Sesvete, Jadranska 7, OIB:62570248460.</w:t>
      </w:r>
    </w:p>
    <w:p w:rsidRDefault="00BA0B91" w:rsidP="00BD4248" w:rsidR="00BA0B91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5</w:t>
      </w:r>
      <w:r w:rsidR="007622A7">
        <w:rPr>
          <w:rFonts w:eastAsia="Arial Unicode MS"/>
        </w:rPr>
        <w:t>.</w:t>
      </w:r>
      <w:r w:rsidR="007622A7">
        <w:rPr>
          <w:rFonts w:eastAsia="Arial Unicode MS"/>
        </w:rPr>
        <w:tab/>
      </w:r>
      <w:r w:rsidR="002E60A3">
        <w:rPr>
          <w:rFonts w:eastAsia="Arial Unicode MS"/>
        </w:rPr>
        <w:t>O</w:t>
      </w:r>
      <w:r w:rsidR="007622A7" w:rsidRPr="007622A7">
        <w:rPr>
          <w:rFonts w:eastAsia="Arial Unicode MS"/>
        </w:rPr>
        <w:t xml:space="preserve">sobni automobil marke </w:t>
      </w:r>
      <w:r w:rsidRPr="00893544">
        <w:t>VOLKSWAGEN CADY 1.9 SD, broj šasije:WV1ZZZ9KZ1R517568, reg. oznake ZD 708-FG,</w:t>
      </w:r>
    </w:p>
    <w:p w:rsidRDefault="007622A7" w:rsidP="00BD4248" w:rsidR="007622A7">
      <w:pPr>
        <w:pStyle w:val="StandardWeb"/>
        <w:jc w:val="both"/>
        <w:rPr>
          <w:rFonts w:eastAsia="Arial Unicode MS"/>
        </w:rPr>
      </w:pPr>
      <w:r w:rsidRPr="00BA0B91">
        <w:rPr>
          <w:rFonts w:eastAsia="Arial Unicode MS"/>
          <w:b/>
        </w:rPr>
        <w:t xml:space="preserve">predaje se u posjed kupcu </w:t>
      </w:r>
      <w:r w:rsidR="00BA0B91" w:rsidRPr="00BA0B91">
        <w:rPr>
          <w:rFonts w:eastAsia="Arial Unicode MS"/>
          <w:b/>
        </w:rPr>
        <w:t>DENISU PENGA, vlasniku obrta PENGA iz Splita, Vukovarska 160, OIB: 04128631935</w:t>
      </w:r>
      <w:r w:rsidR="00BA0B91">
        <w:rPr>
          <w:rFonts w:eastAsia="Arial Unicode MS"/>
        </w:rPr>
        <w:t>.</w:t>
      </w:r>
    </w:p>
    <w:p w:rsidRDefault="00BA0B91" w:rsidP="00BD4248" w:rsidR="00BA0B91">
      <w:pPr>
        <w:pStyle w:val="StandardWeb"/>
        <w:jc w:val="both"/>
        <w:rPr>
          <w:rFonts w:eastAsia="Arial Unicode MS"/>
        </w:rPr>
      </w:pPr>
      <w:r>
        <w:rPr>
          <w:rFonts w:eastAsia="Arial Unicode MS"/>
        </w:rPr>
        <w:t>6</w:t>
      </w:r>
      <w:r w:rsidR="007622A7">
        <w:rPr>
          <w:rFonts w:eastAsia="Arial Unicode MS"/>
        </w:rPr>
        <w:t>.</w:t>
      </w:r>
      <w:r w:rsidR="007622A7">
        <w:rPr>
          <w:rFonts w:eastAsia="Arial Unicode MS"/>
        </w:rPr>
        <w:tab/>
      </w:r>
      <w:r w:rsidR="002E60A3">
        <w:rPr>
          <w:rFonts w:eastAsia="Arial Unicode MS"/>
        </w:rPr>
        <w:t>O</w:t>
      </w:r>
      <w:r w:rsidR="007622A7" w:rsidRPr="007622A7">
        <w:rPr>
          <w:rFonts w:eastAsia="Arial Unicode MS"/>
        </w:rPr>
        <w:t xml:space="preserve">sobni automobil marke </w:t>
      </w:r>
      <w:r w:rsidRPr="00893544">
        <w:t>N1, marke MERCEDES VITO 115 CDI, godina proizvodnje 2003., broj šasije:WDF63960513000382, reg. oznake ZD 947-EZ,</w:t>
      </w:r>
    </w:p>
    <w:p w:rsidRDefault="007622A7" w:rsidP="00BD4248" w:rsidR="007622A7">
      <w:pPr>
        <w:pStyle w:val="StandardWeb"/>
        <w:jc w:val="both"/>
        <w:rPr>
          <w:rFonts w:eastAsia="Arial Unicode MS"/>
        </w:rPr>
      </w:pPr>
      <w:r w:rsidRPr="00105933">
        <w:rPr>
          <w:rFonts w:eastAsia="Arial Unicode MS"/>
          <w:b/>
        </w:rPr>
        <w:t>predaje se u posjed kupcu</w:t>
      </w:r>
      <w:r>
        <w:rPr>
          <w:rFonts w:eastAsia="Arial Unicode MS"/>
        </w:rPr>
        <w:t xml:space="preserve"> </w:t>
      </w:r>
      <w:r w:rsidR="00BA0B91" w:rsidRPr="00BA0B91">
        <w:rPr>
          <w:rFonts w:eastAsia="Arial Unicode MS"/>
          <w:b/>
        </w:rPr>
        <w:t xml:space="preserve">MIPZ GAT, zadruga, </w:t>
      </w:r>
      <w:proofErr w:type="spellStart"/>
      <w:r w:rsidR="00BA0B91" w:rsidRPr="00BA0B91">
        <w:rPr>
          <w:rFonts w:eastAsia="Arial Unicode MS"/>
          <w:b/>
        </w:rPr>
        <w:t>Kalinovac</w:t>
      </w:r>
      <w:proofErr w:type="spellEnd"/>
      <w:r w:rsidR="00BA0B91" w:rsidRPr="00BA0B91">
        <w:rPr>
          <w:rFonts w:eastAsia="Arial Unicode MS"/>
          <w:b/>
        </w:rPr>
        <w:t>, Dravska 73, OIB:96988136681</w:t>
      </w:r>
      <w:r w:rsidR="00BA0B91">
        <w:rPr>
          <w:rFonts w:eastAsia="Arial Unicode MS"/>
          <w:b/>
        </w:rPr>
        <w:t>.</w:t>
      </w:r>
    </w:p>
    <w:p w:rsidRDefault="00F875E6" w:rsidP="002E60A3" w:rsidR="00105933" w:rsidRPr="00105933">
      <w:pPr>
        <w:pStyle w:val="StandardWeb"/>
        <w:jc w:val="both"/>
      </w:pPr>
      <w:r>
        <w:t>II.</w:t>
      </w:r>
      <w:r>
        <w:tab/>
      </w:r>
      <w:r w:rsidR="00801E4C" w:rsidRPr="004335BB">
        <w:t xml:space="preserve">Ovlašćuje se </w:t>
      </w:r>
      <w:r w:rsidR="002E60A3">
        <w:t xml:space="preserve">kupci </w:t>
      </w:r>
      <w:r w:rsidR="00BA0B91" w:rsidRPr="00BA0B91">
        <w:rPr>
          <w:rFonts w:eastAsia="Arial Unicode MS"/>
        </w:rPr>
        <w:t xml:space="preserve">Z.T.T. d.o.o., Zagreb, </w:t>
      </w:r>
      <w:proofErr w:type="spellStart"/>
      <w:r w:rsidR="00BA0B91" w:rsidRPr="00BA0B91">
        <w:rPr>
          <w:rFonts w:eastAsia="Arial Unicode MS"/>
        </w:rPr>
        <w:t>Fancevljev</w:t>
      </w:r>
      <w:proofErr w:type="spellEnd"/>
      <w:r w:rsidR="00BA0B91" w:rsidRPr="00BA0B91">
        <w:rPr>
          <w:rFonts w:eastAsia="Arial Unicode MS"/>
        </w:rPr>
        <w:t xml:space="preserve"> prilaz 9, OIB:75935511444,</w:t>
      </w:r>
      <w:r w:rsidR="00BA0B91">
        <w:rPr>
          <w:rFonts w:eastAsia="Arial Unicode MS"/>
        </w:rPr>
        <w:t xml:space="preserve"> </w:t>
      </w:r>
      <w:r w:rsidR="00BA0B91" w:rsidRPr="00BA0B91">
        <w:rPr>
          <w:rFonts w:eastAsia="Arial Unicode MS"/>
        </w:rPr>
        <w:t>ULTERIUS SPORT d.o.o., Sesvete, Jadranska 7, OIB:62570248460,</w:t>
      </w:r>
      <w:r w:rsidR="00BA0B91" w:rsidRPr="00BA0B91">
        <w:rPr>
          <w:rFonts w:eastAsia="Arial Unicode MS"/>
          <w:b/>
        </w:rPr>
        <w:t xml:space="preserve"> </w:t>
      </w:r>
      <w:r w:rsidR="00BA0B91" w:rsidRPr="00BA0B91">
        <w:rPr>
          <w:rFonts w:eastAsia="Arial Unicode MS"/>
        </w:rPr>
        <w:t xml:space="preserve">DENIS PENGA, </w:t>
      </w:r>
      <w:r w:rsidR="00BA0B91" w:rsidRPr="00BA0B91">
        <w:rPr>
          <w:rFonts w:eastAsia="Arial Unicode MS"/>
        </w:rPr>
        <w:lastRenderedPageBreak/>
        <w:t>vlasniku obrta PENGA iz Splita, Vukovarska 160, OIB: 04128631935</w:t>
      </w:r>
      <w:r w:rsidR="00BA0B91">
        <w:rPr>
          <w:rFonts w:eastAsia="Arial Unicode MS"/>
        </w:rPr>
        <w:t xml:space="preserve">, </w:t>
      </w:r>
      <w:r w:rsidR="00BA0B91" w:rsidRPr="00BA0B91">
        <w:rPr>
          <w:rFonts w:eastAsia="Arial Unicode MS"/>
        </w:rPr>
        <w:t xml:space="preserve">MIPZ GAT, zadruga, </w:t>
      </w:r>
      <w:proofErr w:type="spellStart"/>
      <w:r w:rsidR="00BA0B91" w:rsidRPr="00BA0B91">
        <w:rPr>
          <w:rFonts w:eastAsia="Arial Unicode MS"/>
        </w:rPr>
        <w:t>Kalinovac</w:t>
      </w:r>
      <w:proofErr w:type="spellEnd"/>
      <w:r w:rsidR="00BA0B91" w:rsidRPr="00BA0B91">
        <w:rPr>
          <w:rFonts w:eastAsia="Arial Unicode MS"/>
        </w:rPr>
        <w:t>, Dravska 73, OIB:96988136681</w:t>
      </w:r>
      <w:r w:rsidR="00BA0B91">
        <w:rPr>
          <w:rFonts w:eastAsia="Arial Unicode MS"/>
        </w:rPr>
        <w:t xml:space="preserve">, </w:t>
      </w:r>
      <w:r w:rsidR="002E60A3" w:rsidRPr="0023721E">
        <w:t xml:space="preserve">da </w:t>
      </w:r>
      <w:r w:rsidR="002E60A3" w:rsidRPr="00820DF4">
        <w:t xml:space="preserve">u upisnik </w:t>
      </w:r>
      <w:r w:rsidR="002E60A3">
        <w:t>Policijske uprave Zadarske</w:t>
      </w:r>
      <w:r w:rsidR="002E60A3" w:rsidRPr="00820DF4">
        <w:t xml:space="preserve"> predmetn</w:t>
      </w:r>
      <w:r w:rsidR="002E60A3">
        <w:t>a</w:t>
      </w:r>
      <w:r w:rsidR="002E60A3" w:rsidRPr="00820DF4">
        <w:t xml:space="preserve"> </w:t>
      </w:r>
      <w:r w:rsidR="002E60A3">
        <w:t>vozila upišu</w:t>
      </w:r>
      <w:r w:rsidR="002E60A3" w:rsidRPr="00820DF4">
        <w:t xml:space="preserve"> kao svoje vlasništvo.</w:t>
      </w:r>
    </w:p>
    <w:p w:rsidRDefault="002E60A3" w:rsidP="002E60A3" w:rsidR="002E60A3">
      <w:pPr>
        <w:jc w:val="both"/>
      </w:pPr>
      <w:r>
        <w:t xml:space="preserve"> III.</w:t>
      </w:r>
      <w:r>
        <w:tab/>
      </w:r>
      <w:r w:rsidRPr="0023721E">
        <w:t>Određuje se brisanje svih razlučnih prava i ostalih tereta sa</w:t>
      </w:r>
      <w:r>
        <w:t xml:space="preserve"> pokretnine i to: </w:t>
      </w:r>
    </w:p>
    <w:p w:rsidRDefault="00F60F92" w:rsidP="00F60F92" w:rsidR="00F60F92">
      <w:pPr>
        <w:pStyle w:val="StandardWeb"/>
        <w:spacing w:afterAutospacing="false" w:after="0" w:beforeAutospacing="false" w:before="0"/>
        <w:jc w:val="both"/>
      </w:pPr>
      <w:r>
        <w:t>-</w:t>
      </w:r>
      <w:r>
        <w:tab/>
      </w:r>
      <w:r w:rsidR="00BA0B91" w:rsidRPr="00893544">
        <w:t>osobn</w:t>
      </w:r>
      <w:r>
        <w:t>og</w:t>
      </w:r>
      <w:r w:rsidR="00BA0B91" w:rsidRPr="00893544">
        <w:t xml:space="preserve"> automobil</w:t>
      </w:r>
      <w:r>
        <w:t>a</w:t>
      </w:r>
      <w:r w:rsidR="00BA0B91" w:rsidRPr="00893544">
        <w:t xml:space="preserve"> marke VOLKSWAGEN </w:t>
      </w:r>
      <w:r w:rsidR="00BA0B91">
        <w:t xml:space="preserve">GOLF VARIANT 1.9 TDI, </w:t>
      </w:r>
      <w:r w:rsidR="00BA0B91" w:rsidRPr="0036042F">
        <w:t>broj šasije:</w:t>
      </w:r>
      <w:r w:rsidR="00BA0B91">
        <w:t xml:space="preserve"> WVWZZZ1JZ1W607500, </w:t>
      </w:r>
      <w:r w:rsidR="00BA0B91" w:rsidRPr="00893544">
        <w:t>reg. o</w:t>
      </w:r>
      <w:r w:rsidR="00BA0B91">
        <w:t>znake i br. ZD 193-ET</w:t>
      </w:r>
      <w:r w:rsidR="00BA0B91" w:rsidRPr="00893544">
        <w:t>,</w:t>
      </w:r>
    </w:p>
    <w:p w:rsidRDefault="00F60F92" w:rsidP="00F60F92" w:rsidR="00BA0B91">
      <w:pPr>
        <w:pStyle w:val="StandardWeb"/>
        <w:spacing w:afterAutospacing="false" w:after="0" w:beforeAutospacing="false" w:before="0"/>
        <w:jc w:val="both"/>
      </w:pPr>
      <w:r>
        <w:t xml:space="preserve">-  </w:t>
      </w:r>
      <w:r w:rsidR="00BA0B91" w:rsidRPr="00893544">
        <w:t>osobn</w:t>
      </w:r>
      <w:r>
        <w:t>og</w:t>
      </w:r>
      <w:r w:rsidR="00BA0B91" w:rsidRPr="00893544">
        <w:t xml:space="preserve"> automobil</w:t>
      </w:r>
      <w:r>
        <w:t>a</w:t>
      </w:r>
      <w:r w:rsidR="00BA0B91" w:rsidRPr="00893544">
        <w:t xml:space="preserve"> marke AUDI A3 1,8 ATRACTION, broj šasije:WAUZZZ8LZVA131120, reg. o</w:t>
      </w:r>
      <w:r w:rsidR="00BA0B91">
        <w:t xml:space="preserve">znake i br. ZD </w:t>
      </w:r>
      <w:r w:rsidR="00BA0B91" w:rsidRPr="00893544">
        <w:t>642-EG</w:t>
      </w:r>
      <w:r>
        <w:t>,</w:t>
      </w:r>
    </w:p>
    <w:p w:rsidRDefault="00F60F92" w:rsidP="00F60F92" w:rsidR="00F60F92">
      <w:pPr>
        <w:pStyle w:val="StandardWeb"/>
        <w:spacing w:afterAutospacing="false" w:after="0" w:beforeAutospacing="false" w:before="0"/>
        <w:jc w:val="both"/>
      </w:pPr>
      <w:r>
        <w:t>-</w:t>
      </w:r>
      <w:r>
        <w:tab/>
        <w:t>osobnog</w:t>
      </w:r>
      <w:r w:rsidR="00BA0B91" w:rsidRPr="00893544">
        <w:t xml:space="preserve"> automobil</w:t>
      </w:r>
      <w:r>
        <w:t>a</w:t>
      </w:r>
      <w:r w:rsidR="00BA0B91" w:rsidRPr="00893544">
        <w:t xml:space="preserve"> marke FIAT PUNTO, 1.2 SX 5V, broj šasije:ZFA18800004385575, reg. oznake ZD 510-FD,</w:t>
      </w:r>
    </w:p>
    <w:p w:rsidRDefault="00F60F92" w:rsidP="00F60F92" w:rsidR="00F60F92">
      <w:pPr>
        <w:pStyle w:val="StandardWeb"/>
        <w:spacing w:afterAutospacing="false" w:after="0" w:beforeAutospacing="false" w:before="0"/>
        <w:jc w:val="both"/>
      </w:pPr>
      <w:r>
        <w:t>-</w:t>
      </w:r>
      <w:r>
        <w:tab/>
        <w:t>o</w:t>
      </w:r>
      <w:r w:rsidRPr="000275D3">
        <w:t>sobn</w:t>
      </w:r>
      <w:r>
        <w:t>og</w:t>
      </w:r>
      <w:r w:rsidRPr="000275D3">
        <w:t xml:space="preserve"> automobil</w:t>
      </w:r>
      <w:r>
        <w:t>a</w:t>
      </w:r>
      <w:r w:rsidRPr="000275D3">
        <w:t xml:space="preserve"> marke </w:t>
      </w:r>
      <w:r w:rsidRPr="00893544">
        <w:t>RENAULT CLIO 1.2 AUTENTIQUE, broj šasije: VF1CB05CF27680326, reg. oznake ZD 323-ET</w:t>
      </w:r>
      <w:r>
        <w:t>,</w:t>
      </w:r>
    </w:p>
    <w:p w:rsidRDefault="00F60F92" w:rsidP="00F60F92" w:rsidR="00F60F92">
      <w:pPr>
        <w:pStyle w:val="StandardWeb"/>
        <w:spacing w:afterAutospacing="false" w:after="0" w:beforeAutospacing="false" w:before="0"/>
        <w:jc w:val="both"/>
      </w:pPr>
      <w:r>
        <w:t>-</w:t>
      </w:r>
      <w:r>
        <w:tab/>
      </w:r>
      <w:r>
        <w:rPr>
          <w:rFonts w:eastAsia="Arial Unicode MS"/>
        </w:rPr>
        <w:t>osobnog</w:t>
      </w:r>
      <w:r w:rsidRPr="007622A7">
        <w:rPr>
          <w:rFonts w:eastAsia="Arial Unicode MS"/>
        </w:rPr>
        <w:t xml:space="preserve"> automobil</w:t>
      </w:r>
      <w:r>
        <w:rPr>
          <w:rFonts w:eastAsia="Arial Unicode MS"/>
        </w:rPr>
        <w:t>a</w:t>
      </w:r>
      <w:r w:rsidRPr="007622A7">
        <w:rPr>
          <w:rFonts w:eastAsia="Arial Unicode MS"/>
        </w:rPr>
        <w:t xml:space="preserve"> marke </w:t>
      </w:r>
      <w:r w:rsidRPr="00893544">
        <w:t>VOLKSWAGEN CADY 1.9 SD, broj šasije:WV1ZZZ9KZ1R517568, reg. oznake ZD 708-FG,</w:t>
      </w:r>
    </w:p>
    <w:p w:rsidRDefault="00F60F92" w:rsidP="00F60F92" w:rsidR="00F60F92" w:rsidRPr="00F60F92">
      <w:pPr>
        <w:pStyle w:val="StandardWeb"/>
        <w:spacing w:afterAutospacing="false" w:after="0" w:beforeAutospacing="false" w:before="0"/>
        <w:jc w:val="both"/>
      </w:pPr>
      <w:r>
        <w:t>-</w:t>
      </w:r>
      <w:r>
        <w:tab/>
      </w:r>
      <w:r>
        <w:rPr>
          <w:rFonts w:eastAsia="Arial Unicode MS"/>
        </w:rPr>
        <w:t>o</w:t>
      </w:r>
      <w:r w:rsidRPr="007622A7">
        <w:rPr>
          <w:rFonts w:eastAsia="Arial Unicode MS"/>
        </w:rPr>
        <w:t>sobn</w:t>
      </w:r>
      <w:r>
        <w:rPr>
          <w:rFonts w:eastAsia="Arial Unicode MS"/>
        </w:rPr>
        <w:t>og</w:t>
      </w:r>
      <w:r w:rsidRPr="007622A7">
        <w:rPr>
          <w:rFonts w:eastAsia="Arial Unicode MS"/>
        </w:rPr>
        <w:t xml:space="preserve"> automobil</w:t>
      </w:r>
      <w:r>
        <w:rPr>
          <w:rFonts w:eastAsia="Arial Unicode MS"/>
        </w:rPr>
        <w:t>a</w:t>
      </w:r>
      <w:r w:rsidRPr="007622A7">
        <w:rPr>
          <w:rFonts w:eastAsia="Arial Unicode MS"/>
        </w:rPr>
        <w:t xml:space="preserve"> marke </w:t>
      </w:r>
      <w:r w:rsidRPr="00893544">
        <w:t>N1, marke MERCEDES VITO 115 CDI, godina proizvodnje 2003., broj šasije:WDF63960513000382, reg. oznake ZD 947-EZ</w:t>
      </w:r>
      <w:r>
        <w:t>.</w:t>
      </w:r>
    </w:p>
    <w:p w:rsidRDefault="00BA0B91" w:rsidP="00BA0B91" w:rsidR="00BA0B91">
      <w:pPr>
        <w:jc w:val="both"/>
      </w:pPr>
    </w:p>
    <w:p w:rsidRDefault="00801E4C" w:rsidP="00801E4C" w:rsidR="00801E4C">
      <w:pPr>
        <w:jc w:val="center"/>
      </w:pPr>
      <w:r w:rsidRPr="004335BB">
        <w:t>Obrazloženje</w:t>
      </w:r>
    </w:p>
    <w:p w:rsidRDefault="007868A9" w:rsidP="00801E4C" w:rsidR="007868A9" w:rsidRPr="004335BB">
      <w:pPr>
        <w:jc w:val="center"/>
      </w:pPr>
    </w:p>
    <w:p w:rsidRDefault="00801E4C" w:rsidP="007868A9" w:rsidR="007868A9">
      <w:pPr>
        <w:pStyle w:val="StandardWeb"/>
        <w:spacing w:afterAutospacing="false" w:after="0" w:beforeAutospacing="false" w:before="0"/>
        <w:ind w:firstLine="709"/>
        <w:jc w:val="both"/>
      </w:pPr>
      <w:r w:rsidRPr="004335BB">
        <w:t xml:space="preserve">Prema izvješću </w:t>
      </w:r>
      <w:r w:rsidR="007868A9">
        <w:t>Nikole Kruljca</w:t>
      </w:r>
      <w:r>
        <w:t xml:space="preserve">, </w:t>
      </w:r>
      <w:r w:rsidRPr="004335BB">
        <w:t>stečajnog upravitelja</w:t>
      </w:r>
      <w:r>
        <w:t xml:space="preserve"> uvodno o</w:t>
      </w:r>
      <w:r w:rsidR="00577741">
        <w:t xml:space="preserve">značenog stečajnog dužnika </w:t>
      </w:r>
      <w:r w:rsidRPr="004335BB">
        <w:t xml:space="preserve">proizlazi da </w:t>
      </w:r>
      <w:r w:rsidR="007868A9">
        <w:t xml:space="preserve">su kupci </w:t>
      </w:r>
      <w:r w:rsidR="00F60F92" w:rsidRPr="007C524E">
        <w:rPr>
          <w:rFonts w:eastAsia="Arial Unicode MS"/>
        </w:rPr>
        <w:t>Z.T.T. d.o.o., Zagreb</w:t>
      </w:r>
      <w:r w:rsidR="00F60F92" w:rsidRPr="007C524E">
        <w:t xml:space="preserve">, </w:t>
      </w:r>
      <w:r w:rsidR="00F60F92" w:rsidRPr="007C524E">
        <w:rPr>
          <w:rFonts w:eastAsia="Arial Unicode MS"/>
        </w:rPr>
        <w:t>ULTERIUS SPORT d.o.o., Sesvete</w:t>
      </w:r>
      <w:r w:rsidR="00F60F92" w:rsidRPr="007C524E">
        <w:t xml:space="preserve">, </w:t>
      </w:r>
      <w:r w:rsidR="00097999">
        <w:rPr>
          <w:rFonts w:eastAsia="Arial Unicode MS"/>
        </w:rPr>
        <w:t>DENIS</w:t>
      </w:r>
      <w:r w:rsidR="00F60F92" w:rsidRPr="007C524E">
        <w:rPr>
          <w:rFonts w:eastAsia="Arial Unicode MS"/>
        </w:rPr>
        <w:t xml:space="preserve"> PENGA, vlasniku obrta PENGA iz Splita</w:t>
      </w:r>
      <w:r w:rsidR="00F60F92" w:rsidRPr="007C524E">
        <w:t xml:space="preserve"> i </w:t>
      </w:r>
      <w:r w:rsidR="00F60F92" w:rsidRPr="007C524E">
        <w:rPr>
          <w:rFonts w:eastAsia="Arial Unicode MS"/>
        </w:rPr>
        <w:t xml:space="preserve">MIPZ GAT, zadruga, </w:t>
      </w:r>
      <w:proofErr w:type="spellStart"/>
      <w:r w:rsidR="00F60F92" w:rsidRPr="007C524E">
        <w:rPr>
          <w:rFonts w:eastAsia="Arial Unicode MS"/>
        </w:rPr>
        <w:t>Kalinovac</w:t>
      </w:r>
      <w:proofErr w:type="spellEnd"/>
      <w:r w:rsidR="00F60F92">
        <w:t xml:space="preserve"> </w:t>
      </w:r>
      <w:r w:rsidR="007868A9">
        <w:t>u cijelosti uplati</w:t>
      </w:r>
      <w:r w:rsidR="00A06546">
        <w:t>li</w:t>
      </w:r>
      <w:r w:rsidR="007868A9">
        <w:t xml:space="preserve"> kupovnine, a u odnosu na vozila pobliže o</w:t>
      </w:r>
      <w:r w:rsidR="00A06546">
        <w:t>značena u točki I. izreke ovog z</w:t>
      </w:r>
      <w:r w:rsidR="007868A9">
        <w:t xml:space="preserve">aključka. </w:t>
      </w:r>
    </w:p>
    <w:p w:rsidRDefault="00097999" w:rsidP="00A06546" w:rsidR="007868A9" w:rsidRPr="0023721E">
      <w:pPr>
        <w:ind w:firstLine="708"/>
        <w:jc w:val="both"/>
      </w:pPr>
      <w:r>
        <w:t>S obzirom da je rješenje ovog S</w:t>
      </w:r>
      <w:r w:rsidR="00801E4C">
        <w:t xml:space="preserve">uda poslovni broj </w:t>
      </w:r>
      <w:r w:rsidR="00577741">
        <w:t>St-</w:t>
      </w:r>
      <w:r w:rsidR="00F60F92">
        <w:t>804/16-59</w:t>
      </w:r>
      <w:r w:rsidR="007868A9">
        <w:t xml:space="preserve"> od </w:t>
      </w:r>
      <w:r w:rsidR="00F60F92">
        <w:t xml:space="preserve">20. srpnja 2017. </w:t>
      </w:r>
      <w:r w:rsidR="007868A9">
        <w:t xml:space="preserve"> postalo pravomoćno dana </w:t>
      </w:r>
      <w:r w:rsidR="00F60F92">
        <w:t xml:space="preserve">8. kolovoza </w:t>
      </w:r>
      <w:r w:rsidR="007868A9">
        <w:t xml:space="preserve">2017., </w:t>
      </w:r>
      <w:r w:rsidR="007868A9" w:rsidRPr="0023721E">
        <w:t>to je, u skladu sa odredbama čl. 108. Ovršnog zakona (Narodne novine 112/12, 25/13 i 93/14) valjalo odlučiti kao u izreci ovog zaključka.</w:t>
      </w:r>
      <w:r w:rsidR="007868A9">
        <w:t xml:space="preserve"> </w:t>
      </w:r>
    </w:p>
    <w:p w:rsidRDefault="00801E4C" w:rsidP="00577741" w:rsidR="00801E4C"/>
    <w:p w:rsidRDefault="00801E4C" w:rsidP="00801E4C" w:rsidR="00801E4C">
      <w:pPr>
        <w:jc w:val="center"/>
      </w:pPr>
      <w:r>
        <w:t xml:space="preserve"> </w:t>
      </w:r>
      <w:r w:rsidR="00F60F92">
        <w:t xml:space="preserve">Zadru 21. kolovoza </w:t>
      </w:r>
      <w:r w:rsidR="00E5399A">
        <w:t>2017</w:t>
      </w:r>
      <w:r>
        <w:t xml:space="preserve">. </w:t>
      </w:r>
    </w:p>
    <w:p w:rsidRDefault="00801E4C" w:rsidP="00D319BE" w:rsidR="00801E4C" w:rsidRPr="004335BB">
      <w:pPr>
        <w:jc w:val="right"/>
      </w:pPr>
    </w:p>
    <w:p w:rsidRDefault="001D4079" w:rsidP="002B4547" w:rsidR="00801E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01E4C">
        <w:t xml:space="preserve">Sutkinja </w:t>
      </w:r>
    </w:p>
    <w:p w:rsidRDefault="00801E4C" w:rsidP="002B4547" w:rsidR="00801E4C">
      <w:pPr>
        <w:jc w:val="right"/>
      </w:pPr>
      <w:r>
        <w:tab/>
      </w:r>
      <w:r>
        <w:tab/>
      </w:r>
      <w:r>
        <w:tab/>
      </w:r>
      <w:r>
        <w:tab/>
      </w:r>
      <w:r w:rsidR="00577741">
        <w:t xml:space="preserve">     </w:t>
      </w:r>
      <w:r w:rsidR="001D4079">
        <w:t xml:space="preserve">                                               </w:t>
      </w:r>
      <w:r w:rsidR="00097999">
        <w:t xml:space="preserve"> </w:t>
      </w:r>
      <w:r w:rsidR="00D319BE">
        <w:t>Ana Markač</w:t>
      </w:r>
    </w:p>
    <w:p w:rsidRDefault="002B4547" w:rsidP="00801E4C" w:rsidR="002B4547">
      <w:pPr>
        <w:jc w:val="both"/>
      </w:pPr>
    </w:p>
    <w:p w:rsidRDefault="002B4547" w:rsidP="00801E4C" w:rsidR="002B4547">
      <w:pPr>
        <w:jc w:val="both"/>
      </w:pPr>
    </w:p>
    <w:p w:rsidRDefault="00801E4C" w:rsidP="00801E4C" w:rsidR="00801E4C" w:rsidRPr="004335BB">
      <w:pPr>
        <w:jc w:val="both"/>
      </w:pPr>
      <w:r>
        <w:t xml:space="preserve">UPUTA </w:t>
      </w:r>
      <w:r w:rsidRPr="004335BB">
        <w:t>O PRAVNOM LIJEKU</w:t>
      </w:r>
    </w:p>
    <w:p w:rsidRDefault="00801E4C" w:rsidP="00801E4C" w:rsidR="00801E4C">
      <w:pPr>
        <w:jc w:val="both"/>
      </w:pPr>
      <w:r w:rsidRPr="004335BB">
        <w:t>Protiv ovog</w:t>
      </w:r>
      <w:r w:rsidR="00577741">
        <w:t xml:space="preserve"> zaključka nije dopuštena žalba </w:t>
      </w:r>
      <w:r w:rsidR="00577741" w:rsidRPr="00EC361A">
        <w:t xml:space="preserve">(čl. </w:t>
      </w:r>
      <w:r w:rsidR="00577741">
        <w:t>19</w:t>
      </w:r>
      <w:r w:rsidR="00577741" w:rsidRPr="00EC361A">
        <w:t xml:space="preserve">. st. </w:t>
      </w:r>
      <w:r w:rsidR="00577741">
        <w:t>7</w:t>
      </w:r>
      <w:r w:rsidR="00577741" w:rsidRPr="00EC361A">
        <w:t>. Stečajnog zakona)</w:t>
      </w:r>
      <w:r w:rsidR="00577741">
        <w:t>.</w:t>
      </w:r>
    </w:p>
    <w:p w:rsidRDefault="00801E4C" w:rsidP="00801E4C" w:rsidR="00801E4C" w:rsidRPr="004335BB">
      <w:pPr>
        <w:jc w:val="both"/>
      </w:pPr>
    </w:p>
    <w:p w:rsidRDefault="00577741" w:rsidP="00801E4C" w:rsidR="00577741" w:rsidRPr="002B4547">
      <w:pPr>
        <w:jc w:val="both"/>
      </w:pPr>
    </w:p>
    <w:p w:rsidRDefault="00801E4C" w:rsidP="00801E4C" w:rsidR="00801E4C" w:rsidRPr="002B4547">
      <w:pPr>
        <w:jc w:val="both"/>
      </w:pPr>
      <w:r w:rsidRPr="002B4547">
        <w:t>DNA:</w:t>
      </w:r>
    </w:p>
    <w:p w:rsidRDefault="00577741" w:rsidP="00801E4C" w:rsidR="00577741">
      <w:pPr>
        <w:jc w:val="both"/>
      </w:pPr>
      <w:r>
        <w:t>- stečajnom upravitelju</w:t>
      </w:r>
      <w:r w:rsidR="00D319BE">
        <w:t xml:space="preserve"> </w:t>
      </w:r>
      <w:r w:rsidR="00E5399A">
        <w:t>Nikoli Kruljcu iz Našica</w:t>
      </w:r>
      <w:r w:rsidR="00D319BE">
        <w:t xml:space="preserve">, </w:t>
      </w:r>
    </w:p>
    <w:p w:rsidRDefault="00577741" w:rsidP="00801E4C" w:rsidR="00F60F92">
      <w:pPr>
        <w:jc w:val="both"/>
      </w:pPr>
      <w:r>
        <w:t xml:space="preserve">- kupcu </w:t>
      </w:r>
      <w:r w:rsidR="00F60F92" w:rsidRPr="00E5399A">
        <w:t xml:space="preserve">Z.T.T. d.o.o., Zagreb, </w:t>
      </w:r>
      <w:proofErr w:type="spellStart"/>
      <w:r w:rsidR="00F60F92" w:rsidRPr="00E5399A">
        <w:t>Fancevljev</w:t>
      </w:r>
      <w:proofErr w:type="spellEnd"/>
      <w:r w:rsidR="00F60F92" w:rsidRPr="00E5399A">
        <w:t xml:space="preserve"> prilaz 9</w:t>
      </w:r>
      <w:r w:rsidR="00F60F92">
        <w:t>,</w:t>
      </w:r>
    </w:p>
    <w:p w:rsidRDefault="00E5399A" w:rsidP="00801E4C" w:rsidR="00F60F92" w:rsidRPr="00F60F92">
      <w:pPr>
        <w:jc w:val="both"/>
      </w:pPr>
      <w:r>
        <w:t xml:space="preserve">- kupcu </w:t>
      </w:r>
      <w:r w:rsidR="00F60F92" w:rsidRPr="00F60F92">
        <w:rPr>
          <w:rFonts w:eastAsia="Arial Unicode MS"/>
        </w:rPr>
        <w:t>ULTERIUS SPORT d.o.o., Sesvete, Jadranska 7,</w:t>
      </w:r>
    </w:p>
    <w:p w:rsidRDefault="00E5399A" w:rsidP="00801E4C" w:rsidR="00E5399A" w:rsidRPr="00F60F92">
      <w:pPr>
        <w:jc w:val="both"/>
      </w:pPr>
      <w:r w:rsidRPr="00F60F92">
        <w:t xml:space="preserve">- kupcu </w:t>
      </w:r>
      <w:r w:rsidR="00F60F92" w:rsidRPr="00F60F92">
        <w:rPr>
          <w:rFonts w:eastAsia="Arial Unicode MS"/>
        </w:rPr>
        <w:t>DENISU PENGA, vlasniku obrta PENGA iz Splita, Vukovarska 160,</w:t>
      </w:r>
    </w:p>
    <w:p w:rsidRDefault="00E5399A" w:rsidP="00801E4C" w:rsidR="00F60F92" w:rsidRPr="00F60F92">
      <w:pPr>
        <w:jc w:val="both"/>
      </w:pPr>
      <w:r w:rsidRPr="00F60F92">
        <w:t xml:space="preserve">- kupcu </w:t>
      </w:r>
      <w:r w:rsidR="00F60F92" w:rsidRPr="00F60F92">
        <w:rPr>
          <w:rFonts w:eastAsia="Arial Unicode MS"/>
        </w:rPr>
        <w:t xml:space="preserve">MIPZ GAT, zadruga, </w:t>
      </w:r>
      <w:proofErr w:type="spellStart"/>
      <w:r w:rsidR="00F60F92" w:rsidRPr="00F60F92">
        <w:rPr>
          <w:rFonts w:eastAsia="Arial Unicode MS"/>
        </w:rPr>
        <w:t>Kalinovac</w:t>
      </w:r>
      <w:proofErr w:type="spellEnd"/>
      <w:r w:rsidR="00F60F92" w:rsidRPr="00F60F92">
        <w:rPr>
          <w:rFonts w:eastAsia="Arial Unicode MS"/>
        </w:rPr>
        <w:t>, Dravska 73,</w:t>
      </w:r>
    </w:p>
    <w:p w:rsidRDefault="00577741" w:rsidP="00801E4C" w:rsidR="00577741">
      <w:pPr>
        <w:jc w:val="both"/>
      </w:pPr>
      <w:r>
        <w:t>- e-</w:t>
      </w:r>
      <w:r w:rsidR="007868A9">
        <w:t>O</w:t>
      </w:r>
      <w:r w:rsidRPr="004335BB">
        <w:t>glasn</w:t>
      </w:r>
      <w:r>
        <w:t>a</w:t>
      </w:r>
      <w:r w:rsidRPr="004335BB">
        <w:t xml:space="preserve"> ploč</w:t>
      </w:r>
      <w:r>
        <w:t>a</w:t>
      </w:r>
      <w:r w:rsidRPr="004335BB">
        <w:t xml:space="preserve"> sud</w:t>
      </w:r>
      <w:r w:rsidR="007868A9">
        <w:t>ova,</w:t>
      </w:r>
      <w:r w:rsidR="00AF6068">
        <w:t xml:space="preserve"> na istoj objaviti i rješenja St-804/16-</w:t>
      </w:r>
      <w:r w:rsidR="00F60F92">
        <w:t xml:space="preserve">59 </w:t>
      </w:r>
      <w:r w:rsidR="00CE25B5">
        <w:t xml:space="preserve">od 20. srpnja 2017. </w:t>
      </w:r>
      <w:r w:rsidR="00AF6068">
        <w:t>sa otisnut</w:t>
      </w:r>
      <w:r w:rsidR="00F60F92">
        <w:t xml:space="preserve">om </w:t>
      </w:r>
      <w:r w:rsidR="00AF6068">
        <w:t>klauzul</w:t>
      </w:r>
      <w:r w:rsidR="00F60F92">
        <w:t>om</w:t>
      </w:r>
      <w:r w:rsidR="00AF6068">
        <w:t xml:space="preserve"> pravomoćnosti  </w:t>
      </w:r>
    </w:p>
    <w:p w:rsidRDefault="007868A9" w:rsidP="00801E4C" w:rsidR="007868A9">
      <w:pPr>
        <w:jc w:val="both"/>
      </w:pPr>
      <w:r>
        <w:t xml:space="preserve">- Ministarstvu unutarnjih poslova, </w:t>
      </w:r>
      <w:proofErr w:type="spellStart"/>
      <w:r>
        <w:t>Pu</w:t>
      </w:r>
      <w:proofErr w:type="spellEnd"/>
      <w:r>
        <w:t xml:space="preserve"> zadarska,</w:t>
      </w:r>
      <w:r w:rsidR="00AF6068">
        <w:t xml:space="preserve"> </w:t>
      </w:r>
      <w:r w:rsidR="00F60F92">
        <w:t xml:space="preserve">Put Murvice 9, uz pravomoćno </w:t>
      </w:r>
      <w:r w:rsidR="00AF6068">
        <w:t>rješenj</w:t>
      </w:r>
      <w:r w:rsidR="00F60F92">
        <w:t>e St-804/16-59</w:t>
      </w:r>
      <w:r w:rsidR="00097999">
        <w:t>,</w:t>
      </w:r>
    </w:p>
    <w:p w:rsidRDefault="007868A9" w:rsidP="00801E4C" w:rsidR="007868A9" w:rsidRPr="004335BB">
      <w:pPr>
        <w:jc w:val="both"/>
      </w:pPr>
      <w:r>
        <w:t>- FINA-i</w:t>
      </w:r>
      <w:r w:rsidR="00AF6068">
        <w:t>,</w:t>
      </w:r>
    </w:p>
    <w:p w:rsidRDefault="00801E4C" w:rsidP="00AF6068" w:rsidR="004C23AC" w:rsidRPr="005C4636">
      <w:pPr>
        <w:jc w:val="both"/>
        <w:rPr>
          <w:sz w:val="28"/>
          <w:szCs w:val="28"/>
        </w:rPr>
      </w:pPr>
      <w:r w:rsidRPr="004335BB">
        <w:t>- u spis.</w:t>
      </w:r>
    </w:p>
    <w:sectPr w:rsidSect="007868A9" w:rsidR="004C23AC" w:rsidRPr="005C4636">
      <w:headerReference w:type="default" r:id="rId10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A7" w:rsidP="00F43F58" w:rsidR="007622A7">
      <w:r>
        <w:separator/>
      </w:r>
    </w:p>
  </w:endnote>
  <w:endnote w:id="0" w:type="continuationSeparator">
    <w:p w:rsidRDefault="007622A7" w:rsidP="00F43F58" w:rsidR="00762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A7" w:rsidP="00F43F58" w:rsidR="007622A7">
      <w:r>
        <w:separator/>
      </w:r>
    </w:p>
  </w:footnote>
  <w:footnote w:id="0" w:type="continuationSeparator">
    <w:p w:rsidRDefault="007622A7" w:rsidP="00F43F58" w:rsidR="00762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8C0B0A" w:rsidR="007622A7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99504A">
      <w:t>804/16-</w:t>
    </w:r>
    <w:r w:rsidR="007971FC">
      <w:t>74</w:t>
    </w:r>
  </w:p>
  <w:p w:rsidRDefault="007622A7" w:rsidP="00F43F58" w:rsidR="007622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096C"/>
    <w:rsid w:val="00097999"/>
    <w:rsid w:val="000E2B91"/>
    <w:rsid w:val="00105933"/>
    <w:rsid w:val="00131C13"/>
    <w:rsid w:val="001847FA"/>
    <w:rsid w:val="001D4079"/>
    <w:rsid w:val="002031CB"/>
    <w:rsid w:val="002159D7"/>
    <w:rsid w:val="00281502"/>
    <w:rsid w:val="002B4547"/>
    <w:rsid w:val="002D0398"/>
    <w:rsid w:val="002D4FAA"/>
    <w:rsid w:val="002E60A3"/>
    <w:rsid w:val="003214BC"/>
    <w:rsid w:val="00387627"/>
    <w:rsid w:val="00394897"/>
    <w:rsid w:val="003B11E4"/>
    <w:rsid w:val="00467CF4"/>
    <w:rsid w:val="004C23AC"/>
    <w:rsid w:val="00502AA8"/>
    <w:rsid w:val="00511649"/>
    <w:rsid w:val="00577741"/>
    <w:rsid w:val="005C4636"/>
    <w:rsid w:val="00607AFB"/>
    <w:rsid w:val="006B1EE7"/>
    <w:rsid w:val="007622A7"/>
    <w:rsid w:val="007868A9"/>
    <w:rsid w:val="007971FC"/>
    <w:rsid w:val="007C524E"/>
    <w:rsid w:val="00801998"/>
    <w:rsid w:val="00801E4C"/>
    <w:rsid w:val="008977C4"/>
    <w:rsid w:val="008C0B0A"/>
    <w:rsid w:val="008E0DE8"/>
    <w:rsid w:val="008F6302"/>
    <w:rsid w:val="00944C2B"/>
    <w:rsid w:val="00974B89"/>
    <w:rsid w:val="0099504A"/>
    <w:rsid w:val="009B3989"/>
    <w:rsid w:val="009C23AF"/>
    <w:rsid w:val="00A02B33"/>
    <w:rsid w:val="00A05090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C43370"/>
    <w:rsid w:val="00C72B31"/>
    <w:rsid w:val="00CA7947"/>
    <w:rsid w:val="00CE25B5"/>
    <w:rsid w:val="00D319BE"/>
    <w:rsid w:val="00D42FEC"/>
    <w:rsid w:val="00D61816"/>
    <w:rsid w:val="00E02717"/>
    <w:rsid w:val="00E5399A"/>
    <w:rsid w:val="00E76DE1"/>
    <w:rsid w:val="00E835BE"/>
    <w:rsid w:val="00E8758E"/>
    <w:rsid w:val="00EF3728"/>
    <w:rsid w:val="00F146AE"/>
    <w:rsid w:val="00F43F58"/>
    <w:rsid w:val="00F60F92"/>
    <w:rsid w:val="00F80A60"/>
    <w:rsid w:val="00F875E6"/>
    <w:rsid w:val="00FB2A78"/>
    <w:rsid w:val="00FC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90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90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9D93D-A915-4188-B063-7CA5A295C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3318</properties:Characters>
  <properties:Lines>89</properties:Lines>
  <properties:Paragraphs>44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2017-08-19T13:54:00Z</dcterms:created>
  <dc:creator>Administrator</dc:creator>
  <cp:lastModifiedBy>Marijana Žuža</cp:lastModifiedBy>
  <cp:lastPrinted>2017-08-21T05:42:00Z</cp:lastPrinted>
  <dcterms:modified xmlns:xsi="http://www.w3.org/2001/XMLSchema-instance" xsi:type="dcterms:W3CDTF">2017-08-21T06:09:00Z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