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7fb7" w14:paraId="9507fb7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807BD5">
        <w:t>ARS INFORMACIJSKE TEHNOLOGIJE j.d.o.o. Pula, Kaštanjer 89, OIB: 14317801791</w:t>
      </w:r>
      <w:r w:rsidRPr="00900BCB">
        <w:t xml:space="preserve">, </w:t>
      </w:r>
      <w:r w:rsidR="007F519D">
        <w:t>2</w:t>
      </w:r>
      <w:r w:rsidR="004B7B9A">
        <w:t>4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7F519D">
        <w:t>ARS INFORMACIJSKE TEHNOLOGIJE j.d.o.o. Pula, Kaštanjer 89, OIB: 14317801791</w:t>
      </w:r>
      <w:r w:rsidRPr="0000405A">
        <w:rPr>
          <w:color w:val="FF0000"/>
        </w:rPr>
        <w:t>.</w:t>
      </w:r>
    </w:p>
    <w:p w:rsidRDefault="005D6592" w:rsidP="005D6592" w:rsidR="005D6592" w:rsidRPr="00014479">
      <w:pPr>
        <w:jc w:val="both"/>
      </w:pPr>
    </w:p>
    <w:p w:rsidRDefault="00BF59DF" w:rsidP="00BF59DF" w:rsidR="00BF59DF" w:rsidRPr="004B7B9A">
      <w:pPr>
        <w:ind w:firstLine="720"/>
        <w:jc w:val="both"/>
      </w:pPr>
      <w:r>
        <w:t xml:space="preserve">II. Za stečajnog upravitelja imenuje se </w:t>
      </w:r>
      <w:r w:rsidRPr="004B7B9A">
        <w:t>Damir Debeljuh iz Pule, Laginjina 6, OIB: 29203139768.</w:t>
      </w:r>
    </w:p>
    <w:p w:rsidRDefault="002302FD" w:rsidP="005D6592" w:rsidR="002302FD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na </w:t>
      </w:r>
      <w:r w:rsidRPr="004B7B9A">
        <w:t xml:space="preserve">broj </w:t>
      </w:r>
      <w:r w:rsidR="004B7B9A" w:rsidRPr="004B7B9A">
        <w:t>020</w:t>
      </w:r>
      <w:r w:rsidRPr="004B7B9A">
        <w:t>-</w:t>
      </w:r>
      <w:r w:rsidR="007F519D" w:rsidRPr="004B7B9A">
        <w:t>948</w:t>
      </w:r>
      <w:r w:rsidRPr="004B7B9A">
        <w:t>-1</w:t>
      </w:r>
      <w:r w:rsidR="00297F11" w:rsidRPr="004B7B9A">
        <w:t>6</w:t>
      </w:r>
      <w:r w:rsidRPr="004B7B9A">
        <w:t xml:space="preserve">, te da nastavi sa daljnjom pljenidbom do iznosa od </w:t>
      </w:r>
      <w:r w:rsidR="00297F11" w:rsidRPr="004B7B9A">
        <w:t>3</w:t>
      </w:r>
      <w:r w:rsidRPr="004B7B9A">
        <w:t xml:space="preserve">.000,00 kn prema rješenju ovog </w:t>
      </w:r>
      <w:r>
        <w:t>suda posl. broj: 1 St-</w:t>
      </w:r>
      <w:r w:rsidR="007F519D" w:rsidRPr="004B7B9A">
        <w:t>948</w:t>
      </w:r>
      <w:r w:rsidRPr="004B7B9A">
        <w:t>/1</w:t>
      </w:r>
      <w:r w:rsidR="002A2E61" w:rsidRPr="004B7B9A">
        <w:t>6</w:t>
      </w:r>
      <w:r w:rsidRPr="004B7B9A">
        <w:t>-</w:t>
      </w:r>
      <w:r w:rsidR="002A2E61" w:rsidRPr="004B7B9A">
        <w:t>3</w:t>
      </w:r>
      <w:r w:rsidRPr="004B7B9A">
        <w:t xml:space="preserve"> </w:t>
      </w:r>
      <w:r>
        <w:t xml:space="preserve">od </w:t>
      </w:r>
      <w:r w:rsidR="007F519D">
        <w:t>23</w:t>
      </w:r>
      <w:r w:rsidR="002A2E61">
        <w:t xml:space="preserve">. </w:t>
      </w:r>
      <w:r w:rsidR="007F519D">
        <w:t xml:space="preserve">rujna </w:t>
      </w:r>
      <w:r>
        <w:t>201</w:t>
      </w:r>
      <w:r w:rsidR="002A2E61">
        <w:t>6</w:t>
      </w:r>
      <w:r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7F519D">
        <w:t>ARS INFORMACIJSKE TEHNOLOGIJE j.d.o.o. Pula, Kaštanjer 89, OIB: 14317801791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7F519D">
        <w:t>948</w:t>
      </w:r>
      <w:r w:rsidR="002A2E61">
        <w:t>/16-</w:t>
      </w:r>
      <w:r w:rsidR="00184B01">
        <w:t>4</w:t>
      </w:r>
      <w:r w:rsidR="002A2E61">
        <w:t xml:space="preserve"> od </w:t>
      </w:r>
      <w:r w:rsidR="009743EC">
        <w:t>2</w:t>
      </w:r>
      <w:r w:rsidR="007F519D">
        <w:t>3</w:t>
      </w:r>
      <w:r w:rsidR="002A2E61">
        <w:t xml:space="preserve">. </w:t>
      </w:r>
      <w:r w:rsidR="007F519D">
        <w:t xml:space="preserve">rujna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9743EC">
        <w:t>2</w:t>
      </w:r>
      <w:r w:rsidR="007F519D">
        <w:t>3</w:t>
      </w:r>
      <w:r w:rsidRPr="002A2E61">
        <w:t xml:space="preserve">. </w:t>
      </w:r>
      <w:r w:rsidR="007F519D">
        <w:t xml:space="preserve">rujna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9743EC">
        <w:t>U</w:t>
      </w:r>
      <w:r w:rsidR="000E6D51">
        <w:t xml:space="preserve">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7F519D">
        <w:t>948</w:t>
      </w:r>
      <w:r w:rsidR="002423AF">
        <w:t>/16-</w:t>
      </w:r>
      <w:r w:rsidR="009743EC">
        <w:t>9</w:t>
      </w:r>
      <w:r w:rsidR="00234408">
        <w:t xml:space="preserve"> </w:t>
      </w:r>
      <w:r w:rsidR="002423AF">
        <w:t xml:space="preserve">od </w:t>
      </w:r>
      <w:r w:rsidR="009743EC">
        <w:t>2</w:t>
      </w:r>
      <w:r w:rsidR="002423AF">
        <w:t xml:space="preserve">. </w:t>
      </w:r>
      <w:r w:rsidR="007F519D">
        <w:t xml:space="preserve">studenog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lastRenderedPageBreak/>
        <w:tab/>
        <w:t xml:space="preserve">Navedeno rješenje objavljeno je na e-oglasnoj ploči suda </w:t>
      </w:r>
      <w:r w:rsidR="00BE2E27">
        <w:t>2</w:t>
      </w:r>
      <w:r w:rsidR="002423AF">
        <w:t xml:space="preserve">. </w:t>
      </w:r>
      <w:r w:rsidR="00AC78DB">
        <w:t xml:space="preserve">studenog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AC78DB">
        <w:t>11</w:t>
      </w:r>
      <w:r w:rsidR="002423AF">
        <w:t xml:space="preserve">. </w:t>
      </w:r>
      <w:r w:rsidR="00AC78DB">
        <w:t xml:space="preserve">studenog </w:t>
      </w:r>
      <w:r w:rsidR="002423AF">
        <w:t>2016</w:t>
      </w:r>
      <w:r>
        <w:t xml:space="preserve">. U roku od 15 dana, koji rok je istekao </w:t>
      </w:r>
      <w:r w:rsidR="00AC78DB">
        <w:t>26</w:t>
      </w:r>
      <w:r w:rsidR="009D6164">
        <w:t xml:space="preserve">. </w:t>
      </w:r>
      <w:r w:rsidR="00AC78DB">
        <w:t xml:space="preserve">studenog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AC78DB">
        <w:t>2</w:t>
      </w:r>
      <w:r w:rsidR="004B7B9A">
        <w:t>4</w:t>
      </w:r>
      <w:r w:rsidR="009D6164">
        <w:t xml:space="preserve">. siječnja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9C71E1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4B7B9A" w:rsidP="004B7B9A" w:rsidR="004B7B9A" w:rsidRPr="00592548">
      <w:pPr>
        <w:ind w:firstLine="708"/>
        <w:jc w:val="both"/>
      </w:pPr>
      <w:r w:rsidRPr="00592548">
        <w:t xml:space="preserve">- dužniku </w:t>
      </w:r>
      <w:r w:rsidR="006755D4">
        <w:t xml:space="preserve">ARS </w:t>
      </w:r>
      <w:r>
        <w:t>INFORMACIJSKE TEHNOLOGIJE j.d.o.o. Pula, Kaštanjer 89,</w:t>
      </w:r>
    </w:p>
    <w:p w:rsidRDefault="004B7B9A" w:rsidP="004B7B9A" w:rsidR="004B7B9A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4B7B9A" w:rsidP="004B7B9A" w:rsidR="004B7B9A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</w:t>
      </w:r>
      <w:r w:rsidRPr="004B7B9A">
        <w:t>Damir Debeljuh iz Pule, Laginjina 6</w:t>
      </w:r>
      <w:r>
        <w:t>,</w:t>
      </w:r>
    </w:p>
    <w:p w:rsidRDefault="004B7B9A" w:rsidP="004B7B9A" w:rsidR="004B7B9A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4B7B9A" w:rsidP="004B7B9A" w:rsidR="004B7B9A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4B7B9A" w:rsidP="004B7B9A" w:rsidR="004B7B9A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4B7B9A" w:rsidP="004B7B9A" w:rsidR="004B7B9A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4B7B9A" w:rsidP="004B7B9A" w:rsidR="004B7B9A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4B7B9A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C0E" w:rsidR="00182C0E">
      <w:r>
        <w:separator/>
      </w:r>
    </w:p>
  </w:endnote>
  <w:endnote w:id="0" w:type="continuationSeparator">
    <w:p w:rsidRDefault="00182C0E" w:rsidR="00182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C0E" w:rsidR="00182C0E">
      <w:r>
        <w:separator/>
      </w:r>
    </w:p>
  </w:footnote>
  <w:footnote w:id="0" w:type="continuationSeparator">
    <w:p w:rsidRDefault="00182C0E" w:rsidR="00182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67F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7F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807BD5">
      <w:rPr>
        <w:sz w:val="23"/>
        <w:szCs w:val="23"/>
      </w:rPr>
      <w:t>948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>
      <w:rPr>
        <w:sz w:val="23"/>
        <w:szCs w:val="23"/>
      </w:rPr>
      <w:t>-</w:t>
    </w:r>
    <w:r w:rsidR="004B7B9A">
      <w:rPr>
        <w:sz w:val="23"/>
        <w:szCs w:val="23"/>
      </w:rPr>
      <w:t>10</w:t>
    </w:r>
  </w:p>
  <w:p w:rsidRDefault="00A167F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807BD5">
      <w:rPr>
        <w:sz w:val="23"/>
        <w:szCs w:val="23"/>
      </w:rPr>
      <w:t>948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4B7B9A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326E"/>
    <w:rsid w:val="00095A02"/>
    <w:rsid w:val="000C7BAD"/>
    <w:rsid w:val="000E6D51"/>
    <w:rsid w:val="00113961"/>
    <w:rsid w:val="00172CCE"/>
    <w:rsid w:val="00182C0E"/>
    <w:rsid w:val="00184B01"/>
    <w:rsid w:val="00191D67"/>
    <w:rsid w:val="001973E1"/>
    <w:rsid w:val="00202E8A"/>
    <w:rsid w:val="00222062"/>
    <w:rsid w:val="002302FD"/>
    <w:rsid w:val="00234408"/>
    <w:rsid w:val="002423AF"/>
    <w:rsid w:val="002465AA"/>
    <w:rsid w:val="00252586"/>
    <w:rsid w:val="00266C47"/>
    <w:rsid w:val="00297F11"/>
    <w:rsid w:val="002A2E61"/>
    <w:rsid w:val="002D494D"/>
    <w:rsid w:val="002F7D9D"/>
    <w:rsid w:val="003227C4"/>
    <w:rsid w:val="0034542F"/>
    <w:rsid w:val="00360BE4"/>
    <w:rsid w:val="003A7E68"/>
    <w:rsid w:val="004B7B9A"/>
    <w:rsid w:val="005024FD"/>
    <w:rsid w:val="005540D9"/>
    <w:rsid w:val="005D32B7"/>
    <w:rsid w:val="005D6592"/>
    <w:rsid w:val="00650A27"/>
    <w:rsid w:val="006755D4"/>
    <w:rsid w:val="006F18E7"/>
    <w:rsid w:val="00714BC9"/>
    <w:rsid w:val="0076431D"/>
    <w:rsid w:val="007C0E00"/>
    <w:rsid w:val="007F519D"/>
    <w:rsid w:val="0080672B"/>
    <w:rsid w:val="00807BD5"/>
    <w:rsid w:val="00826B15"/>
    <w:rsid w:val="0082700A"/>
    <w:rsid w:val="008979E6"/>
    <w:rsid w:val="008D2FD3"/>
    <w:rsid w:val="008D7BA5"/>
    <w:rsid w:val="00900BCB"/>
    <w:rsid w:val="009743EC"/>
    <w:rsid w:val="009B2C8A"/>
    <w:rsid w:val="009C71E1"/>
    <w:rsid w:val="009D6164"/>
    <w:rsid w:val="009E3066"/>
    <w:rsid w:val="00A167F4"/>
    <w:rsid w:val="00A258B1"/>
    <w:rsid w:val="00AC78DB"/>
    <w:rsid w:val="00B07D1A"/>
    <w:rsid w:val="00B13AEF"/>
    <w:rsid w:val="00B528E2"/>
    <w:rsid w:val="00BC44CE"/>
    <w:rsid w:val="00BE2E27"/>
    <w:rsid w:val="00BF59DF"/>
    <w:rsid w:val="00C878E5"/>
    <w:rsid w:val="00C920E9"/>
    <w:rsid w:val="00C9622A"/>
    <w:rsid w:val="00CE3528"/>
    <w:rsid w:val="00CE6590"/>
    <w:rsid w:val="00D8637D"/>
    <w:rsid w:val="00DC4205"/>
    <w:rsid w:val="00DC4C02"/>
    <w:rsid w:val="00EB5B95"/>
    <w:rsid w:val="00EC0D58"/>
    <w:rsid w:val="00F7417E"/>
    <w:rsid w:val="00FF24A5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7F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7F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7F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7F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6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7F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7F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7F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7F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INFORMACIJSKE TEHNOLOGIJE j.d.o.o. PULA</izvorni_sadrzaj>
    <derivirana_varijabla naziv="DomainObject.Predmet.ProtustrankaFormated_1">  ARS INFORMACIJSKE TEHNOLOGIJE j.d.o.o. PULA</derivirana_varijabla>
  </DomainObject.Predmet.ProtustrankaFormated>
  <DomainObject.Predmet.ProtustrankaFormatedOIB>
    <izvorni_sadrzaj>  ARS INFORMACIJSKE TEHNOLOGIJE j.d.o.o. PULA, OIB 14317801791</izvorni_sadrzaj>
    <derivirana_varijabla naziv="DomainObject.Predmet.ProtustrankaFormatedOIB_1">  ARS INFORMACIJSKE TEHNOLOGIJE j.d.o.o. PULA, OIB 14317801791</derivirana_varijabla>
  </DomainObject.Predmet.ProtustrankaFormatedOIB>
  <DomainObject.Predmet.ProtustrankaFormatedWithAdress>
    <izvorni_sadrzaj> ARS INFORMACIJSKE TEHNOLOGIJE j.d.o.o. PULA, Kaštanjer 89, 52100 Pula</izvorni_sadrzaj>
    <derivirana_varijabla naziv="DomainObject.Predmet.ProtustrankaFormatedWithAdress_1"> ARS INFORMACIJSKE TEHNOLOGIJE j.d.o.o. PULA, Kaštanjer 89, 52100 Pula</derivirana_varijabla>
  </DomainObject.Predmet.ProtustrankaFormatedWithAdress>
  <DomainObject.Predmet.ProtustrankaFormatedWithAdressOIB>
    <izvorni_sadrzaj> ARS INFORMACIJSKE TEHNOLOGIJE j.d.o.o. PULA, OIB 14317801791, Kaštanjer 89, 52100 Pula</izvorni_sadrzaj>
    <derivirana_varijabla naziv="DomainObject.Predmet.ProtustrankaFormatedWithAdressOIB_1"> ARS INFORMACIJSKE TEHNOLOGIJE j.d.o.o. PULA, OIB 14317801791, Kaštanjer 89, 52100 Pula</derivirana_varijabla>
  </DomainObject.Predmet.ProtustrankaFormatedWithAdressOIB>
  <DomainObject.Predmet.ProtustrankaWithAdress>
    <izvorni_sadrzaj>ARS INFORMACIJSKE TEHNOLOGIJE j.d.o.o. PULA Kaštanjer 89, 52100 Pula</izvorni_sadrzaj>
    <derivirana_varijabla naziv="DomainObject.Predmet.ProtustrankaWithAdress_1">ARS INFORMACIJSKE TEHNOLOGIJE j.d.o.o. PULA Kaštanjer 89, 52100 Pula</derivirana_varijabla>
  </DomainObject.Predmet.ProtustrankaWithAdress>
  <DomainObject.Predmet.ProtustrankaWithAdressOIB>
    <izvorni_sadrzaj>ARS INFORMACIJSKE TEHNOLOGIJE j.d.o.o. PULA, OIB 14317801791, Kaštanjer 89, 52100 Pula</izvorni_sadrzaj>
    <derivirana_varijabla naziv="DomainObject.Predmet.ProtustrankaWithAdressOIB_1">ARS INFORMACIJSKE TEHNOLOGIJE j.d.o.o. PULA, OIB 14317801791, Kaštanjer 89, 52100 Pula</derivirana_varijabla>
  </DomainObject.Predmet.ProtustrankaWithAdressOIB>
  <DomainObject.Predmet.ProtustrankaNazivFormated>
    <izvorni_sadrzaj>ARS INFORMACIJSKE TEHNOLOGIJE j.d.o.o. PULA</izvorni_sadrzaj>
    <derivirana_varijabla naziv="DomainObject.Predmet.ProtustrankaNazivFormated_1">ARS INFORMACIJSKE TEHNOLOGIJE j.d.o.o. PULA</derivirana_varijabla>
  </DomainObject.Predmet.ProtustrankaNazivFormated>
  <DomainObject.Predmet.ProtustrankaNazivFormatedOIB>
    <izvorni_sadrzaj>ARS INFORMACIJSKE TEHNOLOGIJE j.d.o.o. PULA, OIB 14317801791</izvorni_sadrzaj>
    <derivirana_varijabla naziv="DomainObject.Predmet.ProtustrankaNazivFormatedOIB_1">ARS INFORMACIJSKE TEHNOLOGIJE j.d.o.o. PULA, OIB 14317801791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14879.60</izvorni_sadrzaj>
    <derivirana_varijabla naziv="DomainObject.Predmet.TrenutnaVrijednost_1">14879.60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ARS INFORMACIJSKE TEHNOLOGIJE j.d.o.o. PULA</item>
    </izvorni_sadrzaj>
    <derivirana_varijabla naziv="DomainObject.Predmet.ProtuStrankaListFormated_1">
      <item>ARS INFORMACIJSKE TEHNOLOGIJE j.d.o.o. PULA</item>
    </derivirana_varijabla>
  </DomainObject.Predmet.ProtuStrankaListFormated>
  <DomainObject.Predmet.ProtuStrankaListFormatedOIB>
    <izvorni_sadrzaj>
      <item>ARS INFORMACIJSKE TEHNOLOGIJE j.d.o.o. PULA, OIB 14317801791</item>
    </izvorni_sadrzaj>
    <derivirana_varijabla naziv="DomainObject.Predmet.ProtuStrankaListFormatedOIB_1">
      <item>ARS INFORMACIJSKE TEHNOLOGIJE j.d.o.o. PULA, OIB 14317801791</item>
    </derivirana_varijabla>
  </DomainObject.Predmet.ProtuStrankaListFormatedOIB>
  <DomainObject.Predmet.ProtuStrankaListFormatedWithAdress>
    <izvorni_sadrzaj>
      <item>ARS INFORMACIJSKE TEHNOLOGIJE j.d.o.o. PULA, Kaštanjer 89, 52100 Pula</item>
    </izvorni_sadrzaj>
    <derivirana_varijabla naziv="DomainObject.Predmet.ProtuStrankaListFormatedWithAdress_1">
      <item>ARS INFORMACIJSKE TEHNOLOGIJE j.d.o.o. PULA, Kaštanjer 89, 52100 Pula</item>
    </derivirana_varijabla>
  </DomainObject.Predmet.ProtuStrankaListFormatedWithAdress>
  <DomainObject.Predmet.ProtuStrankaListFormatedWithAdressOIB>
    <izvorni_sadrzaj>
      <item>ARS INFORMACIJSKE TEHNOLOGIJE j.d.o.o. PULA, OIB 14317801791, Kaštanjer 89, 52100 Pula</item>
    </izvorni_sadrzaj>
    <derivirana_varijabla naziv="DomainObject.Predmet.ProtuStrankaListFormatedWithAdressOIB_1">
      <item>ARS INFORMACIJSKE TEHNOLOGIJE j.d.o.o. PULA, OIB 14317801791, Kaštanjer 89, 52100 Pula</item>
    </derivirana_varijabla>
  </DomainObject.Predmet.ProtuStrankaListFormatedWithAdressOIB>
  <DomainObject.Predmet.ProtuStrankaListNazivFormated>
    <izvorni_sadrzaj>
      <item>ARS INFORMACIJSKE TEHNOLOGIJE j.d.o.o. PULA</item>
    </izvorni_sadrzaj>
    <derivirana_varijabla naziv="DomainObject.Predmet.ProtuStrankaListNazivFormated_1">
      <item>ARS INFORMACIJSKE TEHNOLOGIJE j.d.o.o. PULA</item>
    </derivirana_varijabla>
  </DomainObject.Predmet.ProtuStrankaListNazivFormated>
  <DomainObject.Predmet.ProtuStrankaListNazivFormatedOIB>
    <izvorni_sadrzaj>
      <item>ARS INFORMACIJSKE TEHNOLOGIJE j.d.o.o. PULA, OIB 14317801791</item>
    </izvorni_sadrzaj>
    <derivirana_varijabla naziv="DomainObject.Predmet.ProtuStrankaListNazivFormatedOIB_1">
      <item>ARS INFORMACIJSKE TEHNOLOGIJE j.d.o.o. PULA, OIB 14317801791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ARS INFORMACIJSKE TEHNOLOGIJE j.d.o.o. PULA</izvorni_sadrzaj>
    <derivirana_varijabla naziv="DomainObject.Predmet.ProtustrankaIDrugi_1">ARS INFORMACIJSKE TEHNOLOGIJE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ARS INFORMACIJSKE TEHNOLOGIJE j.d.o.o. PULA, OIB 14317801791, Kaštanjer 89, 52100 Pula</izvorni_sadrzaj>
    <derivirana_varijabla naziv="DomainObject.Predmet.ProtustrankaIDrugiAdressOIB_1">ARS INFORMACIJSKE TEHNOLOGIJE j.d.o.o. PULA, OIB 14317801791, Kaštanjer 89,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ARS INFORMACIJSKE TEHNOLOGIJE j.d.o.o. PULA</item>
    </izvorni_sadrzaj>
    <derivirana_varijabla naziv="DomainObject.Predmet.SudioniciListNaziv_1">
      <item>FINANCIJSKA AGENCIJA, RC RIJEKA, PODRUŽNICA PULA, PULA</item>
      <item>ARS INFORMACIJSKE TEHNOLOGIJE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ARS INFORMACIJSKE TEHNOLOGIJE j.d.o.o. PULA, OIB 14317801791, Kaštanjer 89,52100 Pula</item>
    </izvorni_sadrzaj>
    <derivirana_varijabla naziv="DomainObject.Predmet.SudioniciListAdressOIB_1">
      <item>FINANCIJSKA AGENCIJA, RC RIJEKA, PODRUŽNICA PULA, PULA, OIB 85821130368, Ulica grada Vukovara 70,10000 Zagreb</item>
      <item>ARS INFORMACIJSKE TEHNOLOGIJE j.d.o.o. PULA, OIB 14317801791, Kaštanjer 89,52100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14317801791</item>
    </izvorni_sadrzaj>
    <derivirana_varijabla naziv="DomainObject.Predmet.SudioniciListNazivOIB_1">
      <item>, OIB 85821130368</item>
      <item>, OIB 14317801791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3396</properties:Characters>
  <properties:Lines>90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2017-01-23T13:10:00Z</dcterms:created>
  <dc:creator>Damir Rabar</dc:creator>
  <cp:lastModifiedBy>Lorena Paris Aničić</cp:lastModifiedBy>
  <cp:lastPrinted>2017-01-23T13:17:00Z</cp:lastPrinted>
  <dcterms:modified xmlns:xsi="http://www.w3.org/2001/XMLSchema-instance" xsi:type="dcterms:W3CDTF">2017-01-24T07:40:00Z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