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3b385" w14:paraId="163b38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55268">
        <w:t>6</w:t>
      </w:r>
      <w:r w:rsidR="00EB3066">
        <w:t>407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603967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EB3066" w:rsidR="00EB3066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B3066">
        <w:t xml:space="preserve">GRAĐEVNI MATERIJAL ZAGREB d.o.o., Zagreb, Ulica grada </w:t>
      </w:r>
    </w:p>
    <w:p w:rsidRDefault="00EB3066" w:rsidP="00EB3066" w:rsidR="00CB0446">
      <w:pPr>
        <w:ind w:firstLine="708"/>
        <w:jc w:val="both"/>
      </w:pPr>
      <w:r>
        <w:t xml:space="preserve">  Vukovara 58/V, MBS: 080927837, OIB: 21236543141</w:t>
      </w:r>
    </w:p>
    <w:p w:rsidRDefault="00FA308A" w:rsidP="00FA308A" w:rsidR="00FA308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EB3066">
        <w:t>5.269,28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EB3066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603967">
        <w:t>8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686E"/>
    <w:rsid w:val="001136A5"/>
    <w:rsid w:val="00114EAD"/>
    <w:rsid w:val="00147C91"/>
    <w:rsid w:val="001540B4"/>
    <w:rsid w:val="001769A8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D2900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13F4C"/>
    <w:rsid w:val="004B337A"/>
    <w:rsid w:val="004F3962"/>
    <w:rsid w:val="0050543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03967"/>
    <w:rsid w:val="00627F6A"/>
    <w:rsid w:val="00652D29"/>
    <w:rsid w:val="00657B8E"/>
    <w:rsid w:val="00683F97"/>
    <w:rsid w:val="006E4B20"/>
    <w:rsid w:val="006F1038"/>
    <w:rsid w:val="00725D13"/>
    <w:rsid w:val="00762616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47780"/>
    <w:rsid w:val="00C55268"/>
    <w:rsid w:val="00C709F2"/>
    <w:rsid w:val="00C76C44"/>
    <w:rsid w:val="00C836B9"/>
    <w:rsid w:val="00C958E9"/>
    <w:rsid w:val="00CA369A"/>
    <w:rsid w:val="00CB0446"/>
    <w:rsid w:val="00CE7362"/>
    <w:rsid w:val="00D01B78"/>
    <w:rsid w:val="00D147D5"/>
    <w:rsid w:val="00D274E4"/>
    <w:rsid w:val="00D66226"/>
    <w:rsid w:val="00DB51B1"/>
    <w:rsid w:val="00E04B7F"/>
    <w:rsid w:val="00E05BED"/>
    <w:rsid w:val="00E16E7E"/>
    <w:rsid w:val="00E26708"/>
    <w:rsid w:val="00E44A99"/>
    <w:rsid w:val="00EB3066"/>
    <w:rsid w:val="00EC3302"/>
    <w:rsid w:val="00ED6AA8"/>
    <w:rsid w:val="00F034D3"/>
    <w:rsid w:val="00F13C58"/>
    <w:rsid w:val="00F2647C"/>
    <w:rsid w:val="00F54B00"/>
    <w:rsid w:val="00FA308A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74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4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4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4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7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74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4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4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4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6407</izvorni_sadrzaj>
    <derivirana_varijabla naziv="DomainObject.Predmet.Broj_1">6407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St-6407/2015</izvorni_sadrzaj>
    <derivirana_varijabla naziv="DomainObject.Predmet.OznakaBroj_1">St-6407/2015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GRAĐEVNI MATERIJAL ZAGREB d.o.o. zastupanog po punomoćniku Leonardo Tomašević</izvorni_sadrzaj>
    <derivirana_varijabla naziv="DomainObject.Predmet.ProtustrankaFormated_1">  GRAĐEVNI MATERIJAL ZAGREB d.o.o. zastupanog po punomoćniku Leonardo Tomašević</derivirana_varijabla>
  </DomainObject.Predmet.ProtustrankaFormated>
  <DomainObject.Predmet.ProtustrankaFormatedOIB>
    <izvorni_sadrzaj>  GRAĐEVNI MATERIJAL ZAGREB d.o.o., OIB 21236543141 zastupanog po punomoćniku Leonardo Tomašević</izvorni_sadrzaj>
    <derivirana_varijabla naziv="DomainObject.Predmet.ProtustrankaFormatedOIB_1">  GRAĐEVNI MATERIJAL ZAGREB d.o.o., OIB 21236543141 zastupanog po punomoćniku Leonardo Tomašević</derivirana_varijabla>
  </DomainObject.Predmet.ProtustrankaFormatedOIB>
  <DomainObject.Predmet.ProtustrankaFormatedWithAdress>
    <izvorni_sadrzaj> GRAĐEVNI MATERIJAL ZAGREB d.o.o., Ulica grada Vukovara 58/V, 10000 Zagreb zastupanog po punomoćniku Leonardo Tomašević</izvorni_sadrzaj>
    <derivirana_varijabla naziv="DomainObject.Predmet.ProtustrankaFormatedWithAdress_1"> GRAĐEVNI MATERIJAL ZAGREB d.o.o., Ulica grada Vukovara 58/V, 10000 Zagreb zastupanog po punomoćniku Leonardo Tomašević</derivirana_varijabla>
  </DomainObject.Predmet.ProtustrankaFormatedWithAdress>
  <DomainObject.Predmet.ProtustrankaFormatedWithAdressOIB>
    <izvorni_sadrzaj> GRAĐEVNI MATERIJAL ZAGREB d.o.o., OIB 21236543141, Ulica grada Vukovara 58/V, 10000 Zagreb zastupanog po punomoćniku Leonardo Tomašević</izvorni_sadrzaj>
    <derivirana_varijabla naziv="DomainObject.Predmet.ProtustrankaFormatedWithAdressOIB_1"> GRAĐEVNI MATERIJAL ZAGREB d.o.o., OIB 21236543141, Ulica grada Vukovara 58/V, 10000 Zagreb zastupanog po punomoćniku Leonardo Tomašević</derivirana_varijabla>
  </DomainObject.Predmet.ProtustrankaFormatedWithAdressOIB>
  <DomainObject.Predmet.ProtustrankaWithAdress>
    <izvorni_sadrzaj>GRAĐEVNI MATERIJAL ZAGREB d.o.o. Ulica grada Vukovara 58/V, 10000 Zagreb</izvorni_sadrzaj>
    <derivirana_varijabla naziv="DomainObject.Predmet.ProtustrankaWithAdress_1">GRAĐEVNI MATERIJAL ZAGREB d.o.o. Ulica grada Vukovara 58/V, 10000 Zagreb</derivirana_varijabla>
  </DomainObject.Predmet.ProtustrankaWithAdress>
  <DomainObject.Predmet.ProtustrankaWithAdressOIB>
    <izvorni_sadrzaj>GRAĐEVNI MATERIJAL ZAGREB d.o.o., OIB 21236543141, Ulica grada Vukovara 58/V, 10000 Zagreb</izvorni_sadrzaj>
    <derivirana_varijabla naziv="DomainObject.Predmet.ProtustrankaWithAdressOIB_1">GRAĐEVNI MATERIJAL ZAGREB d.o.o., OIB 21236543141, Ulica grada Vukovara 58/V, 10000 Zagreb</derivirana_varijabla>
  </DomainObject.Predmet.ProtustrankaWithAdressOIB>
  <DomainObject.Predmet.ProtustrankaNazivFormated>
    <izvorni_sadrzaj>GRAĐEVNI MATERIJAL ZAGREB d.o.o.</izvorni_sadrzaj>
    <derivirana_varijabla naziv="DomainObject.Predmet.ProtustrankaNazivFormated_1">GRAĐEVNI MATERIJAL ZAGREB d.o.o.</derivirana_varijabla>
  </DomainObject.Predmet.ProtustrankaNazivFormated>
  <DomainObject.Predmet.ProtustrankaNazivFormatedOIB>
    <izvorni_sadrzaj>GRAĐEVNI MATERIJAL ZAGREB d.o.o., OIB 21236543141</izvorni_sadrzaj>
    <derivirana_varijabla naziv="DomainObject.Predmet.ProtustrankaNazivFormatedOIB_1">GRAĐEVNI MATERIJAL ZAGREB d.o.o., OIB 21236543141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GRAĐEVNI MATERIJAL ZAGREB d.o.o. zastupanog po punomoćniku Leonardo Tomašević</item>
    </izvorni_sadrzaj>
    <derivirana_varijabla naziv="DomainObject.Predmet.ProtuStrankaListFormated_1">
      <item>GRAĐEVNI MATERIJAL ZAGREB d.o.o. zastupanog po punomoćniku Leonardo Tomašević</item>
    </derivirana_varijabla>
  </DomainObject.Predmet.ProtuStrankaListFormated>
  <DomainObject.Predmet.ProtuStrankaListFormatedOIB>
    <izvorni_sadrzaj>
      <item>GRAĐEVNI MATERIJAL ZAGREB d.o.o., OIB 21236543141 zastupanog po punomoćniku Leonardo Tomašević</item>
    </izvorni_sadrzaj>
    <derivirana_varijabla naziv="DomainObject.Predmet.ProtuStrankaListFormatedOIB_1">
      <item>GRAĐEVNI MATERIJAL ZAGREB d.o.o., OIB 21236543141 zastupanog po punomoćniku Leonardo Tomašević</item>
    </derivirana_varijabla>
  </DomainObject.Predmet.ProtuStrankaListFormatedOIB>
  <DomainObject.Predmet.ProtuStrankaListFormatedWithAdress>
    <izvorni_sadrzaj>
      <item>GRAĐEVNI MATERIJAL ZAGREB d.o.o., Ulica grada Vukovara 58/V, 10000 Zagreb zastupanog po punomoćniku Leonardo Tomašević</item>
    </izvorni_sadrzaj>
    <derivirana_varijabla naziv="DomainObject.Predmet.ProtuStrankaListFormatedWithAdress_1">
      <item>GRAĐEVNI MATERIJAL ZAGREB d.o.o., Ulica grada Vukovara 58/V, 10000 Zagreb zastupanog po punomoćniku Leonardo Tomašević</item>
    </derivirana_varijabla>
  </DomainObject.Predmet.ProtuStrankaListFormatedWithAdress>
  <DomainObject.Predmet.ProtuStrankaListFormatedWithAdressOIB>
    <izvorni_sadrzaj>
      <item>GRAĐEVNI MATERIJAL ZAGREB d.o.o., OIB 21236543141, Ulica grada Vukovara 58/V, 10000 Zagreb zastupanog po punomoćniku Leonardo Tomašević</item>
    </izvorni_sadrzaj>
    <derivirana_varijabla naziv="DomainObject.Predmet.ProtuStrankaListFormatedWithAdressOIB_1">
      <item>GRAĐEVNI MATERIJAL ZAGREB d.o.o., OIB 21236543141, Ulica grada Vukovara 58/V, 10000 Zagreb zastupanog po punomoćniku Leonardo Tomašević</item>
    </derivirana_varijabla>
  </DomainObject.Predmet.ProtuStrankaListFormatedWithAdressOIB>
  <DomainObject.Predmet.ProtuStrankaListNazivFormated>
    <izvorni_sadrzaj>
      <item>GRAĐEVNI MATERIJAL ZAGREB d.o.o.</item>
    </izvorni_sadrzaj>
    <derivirana_varijabla naziv="DomainObject.Predmet.ProtuStrankaListNazivFormated_1">
      <item>GRAĐEVNI MATERIJAL ZAGREB d.o.o.</item>
    </derivirana_varijabla>
  </DomainObject.Predmet.ProtuStrankaListNazivFormated>
  <DomainObject.Predmet.ProtuStrankaListNazivFormatedOIB>
    <izvorni_sadrzaj>
      <item>GRAĐEVNI MATERIJAL ZAGREB d.o.o., OIB 21236543141</item>
    </izvorni_sadrzaj>
    <derivirana_varijabla naziv="DomainObject.Predmet.ProtuStrankaListNazivFormatedOIB_1">
      <item>GRAĐEVNI MATERIJAL ZAGREB d.o.o., OIB 21236543141</item>
    </derivirana_varijabla>
  </DomainObject.Predmet.ProtuStrankaListNazivFormatedOIB>
  <DomainObject.Predmet.OstaliListFormated>
    <izvorni_sadrzaj>
      <item>Leonardo Tomašević punomoćnik sudionika u postupku GRAĐEVNI MATERIJAL ZAGREB d.o.o.</item>
    </izvorni_sadrzaj>
    <derivirana_varijabla naziv="DomainObject.Predmet.OstaliListFormated_1">
      <item>Leonardo Tomašević punomoćnik sudionika u postupku GRAĐEVNI MATERIJAL ZAGREB d.o.o.</item>
    </derivirana_varijabla>
  </DomainObject.Predmet.OstaliListFormated>
  <DomainObject.Predmet.OstaliListFormatedOIB>
    <izvorni_sadrzaj>
      <item>Leonardo Tomašević, OIB 42395965112 punomoćnik sudionika u postupku GRAĐEVNI MATERIJAL ZAGREB d.o.o.</item>
    </izvorni_sadrzaj>
    <derivirana_varijabla naziv="DomainObject.Predmet.OstaliListFormatedOIB_1">
      <item>Leonardo Tomašević, OIB 42395965112 punomoćnik sudionika u postupku GRAĐEVNI MATERIJAL ZAGREB d.o.o.</item>
    </derivirana_varijabla>
  </DomainObject.Predmet.OstaliListFormatedOIB>
  <DomainObject.Predmet.OstaliListFormatedWithAdress>
    <izvorni_sadrzaj>
      <item>Leonardo Tomašević, Ulica Side Košutić 8, 10000 Zagreb punomoćnik sudionika u postupku GRAĐEVNI MATERIJAL ZAGREB d.o.o.</item>
    </izvorni_sadrzaj>
    <derivirana_varijabla naziv="DomainObject.Predmet.OstaliListFormatedWithAdress_1">
      <item>Leonardo Tomašević, Ulica Side Košutić 8, 10000 Zagreb punomoćnik sudionika u postupku GRAĐEVNI MATERIJAL ZAGREB d.o.o.</item>
    </derivirana_varijabla>
  </DomainObject.Predmet.OstaliListFormatedWithAdress>
  <DomainObject.Predmet.OstaliListFormatedWithAdressOIB>
    <izvorni_sadrzaj>
      <item>Leonardo Tomašević, OIB 42395965112, Ulica Side Košutić 8, 10000 Zagreb punomoćnik sudionika u postupku GRAĐEVNI MATERIJAL ZAGREB d.o.o.</item>
    </izvorni_sadrzaj>
    <derivirana_varijabla naziv="DomainObject.Predmet.OstaliListFormatedWithAdressOIB_1">
      <item>Leonardo Tomašević, OIB 42395965112, Ulica Side Košutić 8, 10000 Zagreb punomoćnik sudionika u postupku GRAĐEVNI MATERIJAL ZAGREB d.o.o.</item>
    </derivirana_varijabla>
  </DomainObject.Predmet.OstaliListFormatedWithAdressOIB>
  <DomainObject.Predmet.OstaliListNazivFormated>
    <izvorni_sadrzaj>
      <item>Leonardo Tomašević</item>
    </izvorni_sadrzaj>
    <derivirana_varijabla naziv="DomainObject.Predmet.OstaliListNazivFormated_1">
      <item>Leonardo Tomašević</item>
    </derivirana_varijabla>
  </DomainObject.Predmet.OstaliListNazivFormated>
  <DomainObject.Predmet.OstaliListNazivFormatedOIB>
    <izvorni_sadrzaj>
      <item>Leonardo Tomašević, OIB 42395965112</item>
    </izvorni_sadrzaj>
    <derivirana_varijabla naziv="DomainObject.Predmet.OstaliListNazivFormatedOIB_1">
      <item>Leonardo Tomašević, OIB 42395965112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GRAĐEVNI MATERIJAL ZAGREB d.o.o.</izvorni_sadrzaj>
    <derivirana_varijabla naziv="DomainObject.Predmet.ProtustrankaIDrugi_1">GRAĐEVNI MATERIJAL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GRAĐEVNI MATERIJAL ZAGREB d.o.o., OIB 21236543141, Ulica grada Vukovara 58/V, 10000 Zagreb</izvorni_sadrzaj>
    <derivirana_varijabla naziv="DomainObject.Predmet.ProtustrankaIDrugiAdressOIB_1">GRAĐEVNI MATERIJAL ZAGREB d.o.o., OIB 21236543141, Ulica grada Vukovara 58/V,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GRAĐEVNI MATERIJAL ZAGREB d.o.o.</item>
      <item>Leonardo Tomašević</item>
    </izvorni_sadrzaj>
    <derivirana_varijabla naziv="DomainObject.Predmet.SudioniciListNaziv_1">
      <item>FINA Regionalni centar Zagreb</item>
      <item>GRAĐEVNI MATERIJAL ZAGREB d.o.o.</item>
      <item>Leonardo Tomašević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GRAĐEVNI MATERIJAL ZAGREB d.o.o., OIB 21236543141, Ulica grada Vukovara 58/V,10000 Zagreb</item>
      <item>Leonardo Tomašević, OIB 42395965112, Ulica Side Košutić 8,10000 Zagreb</item>
    </izvorni_sadrzaj>
    <derivirana_varijabla naziv="DomainObject.Predmet.SudioniciListAdressOIB_1">
      <item>FINA Regionalni centar Zagreb, OIB 85821130368, Trg svibanjskih žrtava 1995. 1,10000 Zagreb</item>
      <item>GRAĐEVNI MATERIJAL ZAGREB d.o.o., OIB 21236543141, Ulica grada Vukovara 58/V,10000 Zagreb</item>
      <item>Leonardo Tomašević, OIB 42395965112, Ulica Side Košutić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21236543141</item>
      <item>, OIB 42395965112</item>
    </izvorni_sadrzaj>
    <derivirana_varijabla naziv="DomainObject.Predmet.SudioniciListNazivOIB_1">
      <item>, OIB 85821130368</item>
      <item>, OIB 21236543141</item>
      <item>, OIB 42395965112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2016-01-21T14:31:00Z</dcterms:created>
  <dc:creator>ilukac</dc:creator>
  <cp:lastModifiedBy>Ksenija Nol</cp:lastModifiedBy>
  <cp:lastPrinted>2016-01-28T09:12:00Z</cp:lastPrinted>
  <dcterms:modified xmlns:xsi="http://www.w3.org/2001/XMLSchema-instance" xsi:type="dcterms:W3CDTF">2016-01-28T12:52:00Z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