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9cad" w14:paraId="7fd9cad" w:rsidRDefault="007E25EB" w:rsidP="007E25EB" w:rsidR="007E25EB" w:rsidRPr="00CB2F87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604A75" w:rsidP="00604A75" w:rsidR="00604A75" w:rsidRPr="00CB2F87">
      <w:pPr>
        <w:rPr>
          <w:sz w:val="24"/>
          <w:szCs w:val="24"/>
        </w:rPr>
      </w:pPr>
      <w:r w:rsidRPr="00CB2F87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A75" w:rsidP="00604A75" w:rsidR="00604A75" w:rsidRPr="00CB2F87">
      <w:pPr>
        <w:rPr>
          <w:sz w:val="24"/>
          <w:szCs w:val="24"/>
        </w:rPr>
      </w:pPr>
      <w:r w:rsidRPr="00CB2F87">
        <w:rPr>
          <w:sz w:val="24"/>
          <w:szCs w:val="24"/>
        </w:rPr>
        <w:t xml:space="preserve">REPUBLIKA HRVATSKA </w:t>
      </w:r>
    </w:p>
    <w:p w:rsidRDefault="00604A75" w:rsidP="00604A75" w:rsidR="00604A75" w:rsidRPr="00CB2F87">
      <w:pPr>
        <w:rPr>
          <w:sz w:val="24"/>
          <w:szCs w:val="24"/>
        </w:rPr>
      </w:pPr>
      <w:r w:rsidRPr="00CB2F87">
        <w:rPr>
          <w:sz w:val="24"/>
          <w:szCs w:val="24"/>
        </w:rPr>
        <w:t>TRGOVAČKI SUD U ZAGREBU</w:t>
      </w:r>
    </w:p>
    <w:p w:rsidRDefault="00604A75" w:rsidP="00604A75" w:rsidR="00604A75" w:rsidRPr="00CB2F87">
      <w:pPr>
        <w:rPr>
          <w:sz w:val="24"/>
          <w:szCs w:val="24"/>
        </w:rPr>
      </w:pPr>
      <w:r w:rsidRPr="00CB2F87">
        <w:rPr>
          <w:sz w:val="24"/>
          <w:szCs w:val="24"/>
        </w:rPr>
        <w:t>Zagreb, Amruševa 2/II</w:t>
      </w:r>
      <w:r w:rsidRPr="00CB2F87">
        <w:rPr>
          <w:sz w:val="24"/>
          <w:szCs w:val="24"/>
        </w:rPr>
        <w:tab/>
      </w:r>
      <w:r w:rsidRPr="00CB2F87">
        <w:rPr>
          <w:sz w:val="24"/>
          <w:szCs w:val="24"/>
        </w:rPr>
        <w:tab/>
      </w:r>
      <w:r w:rsidRPr="00CB2F87">
        <w:rPr>
          <w:sz w:val="24"/>
          <w:szCs w:val="24"/>
        </w:rPr>
        <w:tab/>
      </w:r>
      <w:r w:rsidRPr="00CB2F87">
        <w:rPr>
          <w:sz w:val="24"/>
          <w:szCs w:val="24"/>
        </w:rPr>
        <w:tab/>
      </w:r>
      <w:r w:rsidRPr="00CB2F87">
        <w:rPr>
          <w:sz w:val="24"/>
          <w:szCs w:val="24"/>
        </w:rPr>
        <w:tab/>
      </w:r>
      <w:r w:rsidRPr="00CB2F87">
        <w:rPr>
          <w:sz w:val="24"/>
          <w:szCs w:val="24"/>
        </w:rPr>
        <w:tab/>
        <w:t xml:space="preserve">                     </w:t>
      </w:r>
    </w:p>
    <w:p w:rsidRDefault="00604A75" w:rsidP="00604A75" w:rsidR="00604A75" w:rsidRPr="00CB2F87">
      <w:pPr>
        <w:jc w:val="center"/>
        <w:rPr>
          <w:sz w:val="24"/>
          <w:szCs w:val="24"/>
        </w:rPr>
      </w:pPr>
    </w:p>
    <w:p w:rsidRDefault="00604A75" w:rsidP="00604A75" w:rsidR="00604A75" w:rsidRPr="00CB2F87">
      <w:pPr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R E P U B L I K A   H R V A T S K A</w:t>
      </w:r>
    </w:p>
    <w:p w:rsidRDefault="00604A75" w:rsidP="00604A75" w:rsidR="00604A75" w:rsidRPr="00CB2F87">
      <w:pPr>
        <w:jc w:val="center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604A75" w:rsidP="00604A75" w:rsidR="00604A75" w:rsidRPr="00CB2F87">
      <w:pPr>
        <w:jc w:val="center"/>
        <w:rPr>
          <w:sz w:val="24"/>
          <w:szCs w:val="24"/>
        </w:rPr>
      </w:pPr>
      <w:r w:rsidRPr="00CB2F87">
        <w:rPr>
          <w:sz w:val="24"/>
          <w:szCs w:val="24"/>
        </w:rPr>
        <w:t xml:space="preserve">Z A K LJ U Č A K </w:t>
      </w:r>
    </w:p>
    <w:p w:rsidRDefault="00604A75" w:rsidP="00604A75" w:rsidR="00604A75" w:rsidRPr="00CB2F87">
      <w:pPr>
        <w:jc w:val="center"/>
        <w:rPr>
          <w:sz w:val="24"/>
          <w:szCs w:val="24"/>
        </w:rPr>
      </w:pPr>
    </w:p>
    <w:p w:rsidRDefault="00604A75" w:rsidP="00604A75" w:rsidR="00604A75" w:rsidRPr="00CB2F87">
      <w:pPr>
        <w:rPr>
          <w:sz w:val="24"/>
          <w:szCs w:val="24"/>
        </w:rPr>
      </w:pPr>
      <w:r w:rsidRPr="00CB2F87">
        <w:rPr>
          <w:sz w:val="24"/>
          <w:szCs w:val="24"/>
        </w:rPr>
        <w:tab/>
      </w:r>
    </w:p>
    <w:p w:rsidRDefault="00604A75" w:rsidP="00AB42BF" w:rsidR="00AB42BF" w:rsidRPr="00CB2F87">
      <w:pPr>
        <w:ind w:firstLine="708"/>
        <w:jc w:val="both"/>
        <w:rPr>
          <w:sz w:val="24"/>
          <w:szCs w:val="24"/>
        </w:rPr>
      </w:pPr>
      <w:r w:rsidRPr="00CB2F87">
        <w:rPr>
          <w:sz w:val="24"/>
          <w:szCs w:val="24"/>
        </w:rPr>
        <w:tab/>
        <w:t xml:space="preserve"> </w:t>
      </w:r>
      <w:r w:rsidR="00AB42BF" w:rsidRPr="00CB2F87">
        <w:rPr>
          <w:bCs/>
          <w:sz w:val="24"/>
          <w:szCs w:val="24"/>
        </w:rPr>
        <w:t>Trgovački sud u Zagrebu, p</w:t>
      </w:r>
      <w:r w:rsidR="00AB42BF" w:rsidRPr="00CB2F87">
        <w:rPr>
          <w:sz w:val="24"/>
          <w:szCs w:val="24"/>
        </w:rPr>
        <w:t xml:space="preserve">o sucu toga suda Vesni Sremac Šoštar, a povodom prijedloga predlagatelja FINA radi otvaranja stečajnog postupka nad stečajnim dužnikom NYSA TOURS d.o.o. Samobor, Trg kralja Tomislava 14, OIB:24150631592, MBS:080408893,  dana 23. listopada 2017. g. </w:t>
      </w:r>
    </w:p>
    <w:p w:rsidRDefault="00AB42BF" w:rsidP="00AB42BF" w:rsidR="00AB42BF" w:rsidRPr="00CB2F87">
      <w:pPr>
        <w:ind w:firstLine="708"/>
        <w:jc w:val="both"/>
        <w:rPr>
          <w:sz w:val="24"/>
          <w:szCs w:val="24"/>
        </w:rPr>
      </w:pPr>
    </w:p>
    <w:p w:rsidRDefault="007E25EB" w:rsidP="00AB42BF" w:rsidR="007E25EB" w:rsidRPr="00CB2F87">
      <w:pPr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z a k lj u č i o  j e</w:t>
      </w:r>
    </w:p>
    <w:p w:rsidRDefault="007E25EB" w:rsidP="007E25EB" w:rsidR="007E25EB" w:rsidRPr="00CB2F87">
      <w:pPr>
        <w:ind w:left="720"/>
        <w:jc w:val="both"/>
        <w:rPr>
          <w:sz w:val="24"/>
          <w:szCs w:val="24"/>
        </w:rPr>
      </w:pPr>
    </w:p>
    <w:p w:rsidRDefault="00AB42BF" w:rsidP="00CB2F87" w:rsidR="00AB42BF" w:rsidRPr="00CB2F87">
      <w:pPr>
        <w:ind w:firstLine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Umjesto ročišta vjerovnika na kojem se ispituju prijavljene tražbine - ispitno ročište </w:t>
      </w:r>
      <w:r w:rsidR="00CB2F87">
        <w:rPr>
          <w:sz w:val="24"/>
          <w:szCs w:val="24"/>
        </w:rPr>
        <w:t xml:space="preserve">određeno </w:t>
      </w:r>
      <w:r w:rsidRPr="00CB2F87">
        <w:rPr>
          <w:sz w:val="24"/>
          <w:szCs w:val="24"/>
        </w:rPr>
        <w:t xml:space="preserve">za dan 16. siječnja 2018. g. u </w:t>
      </w:r>
      <w:r w:rsidR="00CB2F87" w:rsidRPr="00CB2F87">
        <w:rPr>
          <w:sz w:val="24"/>
          <w:szCs w:val="24"/>
        </w:rPr>
        <w:t>10</w:t>
      </w:r>
      <w:r w:rsidRPr="00CB2F87">
        <w:rPr>
          <w:sz w:val="24"/>
          <w:szCs w:val="24"/>
        </w:rPr>
        <w:t>:00 sati,</w:t>
      </w:r>
      <w:r w:rsidR="00CB2F87" w:rsidRPr="00CB2F87">
        <w:rPr>
          <w:sz w:val="24"/>
          <w:szCs w:val="24"/>
        </w:rPr>
        <w:t xml:space="preserve"> zakazuje se za 16. siječnja 2018., u 11,00 sati,</w:t>
      </w:r>
      <w:r w:rsidRPr="00CB2F87">
        <w:rPr>
          <w:sz w:val="24"/>
          <w:szCs w:val="24"/>
        </w:rPr>
        <w:t xml:space="preserve"> a ročište na kojem će se na temelju izvješć</w:t>
      </w:r>
      <w:r w:rsidR="00CB2F87">
        <w:rPr>
          <w:sz w:val="24"/>
          <w:szCs w:val="24"/>
        </w:rPr>
        <w:t>a stečajnog upravitelja odluči</w:t>
      </w:r>
      <w:r w:rsidR="00097B73">
        <w:rPr>
          <w:sz w:val="24"/>
          <w:szCs w:val="24"/>
        </w:rPr>
        <w:t>ti</w:t>
      </w:r>
      <w:r w:rsidRPr="00CB2F87">
        <w:rPr>
          <w:sz w:val="24"/>
          <w:szCs w:val="24"/>
        </w:rPr>
        <w:t xml:space="preserve"> o daljnjem tijeku stečajnog postupka – izvještajno ročište </w:t>
      </w:r>
      <w:r w:rsidR="00CB2F87" w:rsidRPr="00CB2F87">
        <w:rPr>
          <w:sz w:val="24"/>
          <w:szCs w:val="24"/>
        </w:rPr>
        <w:t xml:space="preserve">umjesto u 10:30 određuje se za 11,30 sati </w:t>
      </w:r>
      <w:r w:rsidRPr="00CB2F87">
        <w:rPr>
          <w:sz w:val="24"/>
          <w:szCs w:val="24"/>
        </w:rPr>
        <w:t>u prostorijama Trgovačkog suda u Zagrebu, Petrinjska 8, soba broj 55/III (dvorišna zgrada</w:t>
      </w:r>
      <w:r w:rsidR="00CB2F87" w:rsidRPr="00CB2F87">
        <w:rPr>
          <w:sz w:val="24"/>
          <w:szCs w:val="24"/>
        </w:rPr>
        <w:t xml:space="preserve">), </w:t>
      </w:r>
    </w:p>
    <w:p w:rsidRDefault="007E25EB" w:rsidP="001223F1" w:rsidR="007E25EB" w:rsidRPr="00CB2F87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CB2F87">
      <w:pPr>
        <w:jc w:val="both"/>
        <w:rPr>
          <w:sz w:val="24"/>
          <w:szCs w:val="24"/>
        </w:rPr>
      </w:pPr>
    </w:p>
    <w:p w:rsidRDefault="007E25EB" w:rsidP="007E25EB" w:rsidR="007E25EB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na koje ročište se dostavom ovog zaključka pozivaju:</w:t>
      </w:r>
    </w:p>
    <w:p w:rsidRDefault="007E25EB" w:rsidP="00097B73" w:rsidR="007E25EB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- </w:t>
      </w:r>
      <w:r w:rsidR="00097B73">
        <w:rPr>
          <w:sz w:val="24"/>
          <w:szCs w:val="24"/>
        </w:rPr>
        <w:t>dužniku</w:t>
      </w:r>
    </w:p>
    <w:p w:rsidRDefault="00097B73" w:rsidP="00097B73" w:rsidR="00097B73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MF Porezna uprava</w:t>
      </w:r>
    </w:p>
    <w:p w:rsidRDefault="00097B73" w:rsidP="00097B73" w:rsidR="00097B73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097B73" w:rsidP="00097B73" w:rsidR="00097B73" w:rsidRPr="00CB2F8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stečajni upravitelj </w:t>
      </w:r>
    </w:p>
    <w:p w:rsidRDefault="007E25EB" w:rsidP="007E25EB" w:rsidR="007E25EB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  </w:t>
      </w:r>
    </w:p>
    <w:p w:rsidRDefault="007C2F5E" w:rsidP="007E25EB" w:rsidR="007E25EB" w:rsidRPr="00CB2F87">
      <w:pPr>
        <w:ind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I</w:t>
      </w:r>
      <w:r w:rsidR="007E25EB" w:rsidRPr="00CB2F87">
        <w:rPr>
          <w:sz w:val="24"/>
          <w:szCs w:val="24"/>
        </w:rPr>
        <w:t xml:space="preserve">II Pozvane osobe mogu se o prijedlogu i  pisano izjasniti. </w:t>
      </w:r>
    </w:p>
    <w:p w:rsidRDefault="00793D08" w:rsidP="007E25EB" w:rsidR="00793D08" w:rsidRPr="00CB2F87">
      <w:pPr>
        <w:ind w:firstLine="720"/>
        <w:jc w:val="center"/>
        <w:rPr>
          <w:sz w:val="24"/>
          <w:szCs w:val="24"/>
        </w:rPr>
      </w:pPr>
    </w:p>
    <w:p w:rsidRDefault="007E25EB" w:rsidP="007E25EB" w:rsidR="007E25EB" w:rsidRPr="00CB2F87">
      <w:pPr>
        <w:ind w:firstLine="720"/>
        <w:jc w:val="center"/>
        <w:rPr>
          <w:sz w:val="24"/>
          <w:szCs w:val="24"/>
        </w:rPr>
      </w:pPr>
      <w:r w:rsidRPr="00CB2F87">
        <w:rPr>
          <w:sz w:val="24"/>
          <w:szCs w:val="24"/>
        </w:rPr>
        <w:t xml:space="preserve">U Zagrebu, </w:t>
      </w:r>
      <w:r w:rsidR="00097B73">
        <w:rPr>
          <w:sz w:val="24"/>
          <w:szCs w:val="24"/>
        </w:rPr>
        <w:t>23</w:t>
      </w:r>
      <w:r w:rsidR="00923B22" w:rsidRPr="00CB2F87">
        <w:rPr>
          <w:sz w:val="24"/>
          <w:szCs w:val="24"/>
        </w:rPr>
        <w:t xml:space="preserve">. listopada 2017. godine </w:t>
      </w:r>
    </w:p>
    <w:p w:rsidRDefault="007E25EB" w:rsidP="007E25EB" w:rsidR="007E25EB" w:rsidRPr="00CB2F87">
      <w:pPr>
        <w:ind w:firstLine="720"/>
        <w:jc w:val="center"/>
        <w:rPr>
          <w:sz w:val="24"/>
          <w:szCs w:val="24"/>
        </w:rPr>
      </w:pPr>
    </w:p>
    <w:p w:rsidRDefault="007E25EB" w:rsidP="00923B22" w:rsidR="007E25EB" w:rsidRPr="00CB2F8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ab/>
      </w:r>
      <w:r w:rsidR="00923B22" w:rsidRPr="00CB2F87">
        <w:rPr>
          <w:sz w:val="24"/>
          <w:szCs w:val="24"/>
        </w:rPr>
        <w:t xml:space="preserve">     </w:t>
      </w:r>
      <w:r w:rsidRPr="00CB2F87">
        <w:rPr>
          <w:sz w:val="24"/>
          <w:szCs w:val="24"/>
        </w:rPr>
        <w:t>Sudac:</w:t>
      </w:r>
    </w:p>
    <w:p w:rsidRDefault="00923B22" w:rsidP="00E53D3D" w:rsidR="001223F1" w:rsidRPr="00CB2F87">
      <w:pPr>
        <w:pStyle w:val="Uvuenotijeloteksta"/>
        <w:ind w:firstLine="141" w:left="1983"/>
        <w:jc w:val="right"/>
      </w:pPr>
      <w:r w:rsidRPr="00CB2F87">
        <w:t>Vesna Sremac Šoštar</w:t>
      </w:r>
      <w:r w:rsidR="001223F1" w:rsidRPr="00CB2F87">
        <w:t>,v.r.</w:t>
      </w:r>
    </w:p>
    <w:p w:rsidRDefault="001223F1" w:rsidP="00D338FD" w:rsidR="001223F1" w:rsidRPr="00CB2F87">
      <w:pPr>
        <w:pStyle w:val="Uvuenotijeloteksta"/>
        <w:ind w:firstLine="141" w:left="1983"/>
        <w:jc w:val="right"/>
      </w:pPr>
      <w:r w:rsidRPr="00CB2F87">
        <w:t>Za točnost otpravka</w:t>
      </w:r>
    </w:p>
    <w:p w:rsidRDefault="001223F1" w:rsidP="00923B22" w:rsidR="00643F11" w:rsidRPr="00CB2F87">
      <w:pPr>
        <w:ind w:left="504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>Matea Bizjak</w:t>
      </w:r>
    </w:p>
    <w:p w:rsidRDefault="007E25EB" w:rsidP="007E25EB" w:rsidR="007E25EB" w:rsidRPr="00CB2F87">
      <w:pPr>
        <w:ind w:left="5040"/>
        <w:rPr>
          <w:sz w:val="24"/>
          <w:szCs w:val="24"/>
        </w:rPr>
      </w:pPr>
    </w:p>
    <w:p w:rsidRDefault="007E25EB" w:rsidP="007E25EB" w:rsidR="007E25EB" w:rsidRPr="00CB2F87">
      <w:pPr>
        <w:ind w:left="5040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7E25EB" w:rsidP="007E25EB" w:rsidR="007E25EB" w:rsidRPr="00CB2F87">
      <w:pPr>
        <w:ind w:left="5040"/>
        <w:rPr>
          <w:sz w:val="24"/>
          <w:szCs w:val="24"/>
        </w:rPr>
      </w:pPr>
    </w:p>
    <w:p w:rsidRDefault="007E25EB" w:rsidR="007E25EB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Uputa o pravnom lijeku:</w:t>
      </w:r>
    </w:p>
    <w:p w:rsidRDefault="007E25EB" w:rsidR="007E25EB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Protiv zaključka nije dopuštena žalba (čl. 11. stavak 9. SZ-a)</w:t>
      </w:r>
    </w:p>
    <w:p w:rsidRDefault="007E25EB" w:rsidR="007E25EB" w:rsidRPr="00CB2F87">
      <w:pPr>
        <w:jc w:val="both"/>
        <w:rPr>
          <w:sz w:val="24"/>
          <w:szCs w:val="24"/>
        </w:rPr>
      </w:pPr>
    </w:p>
    <w:p w:rsidRDefault="007E25EB" w:rsidP="001223F1" w:rsidR="007E25EB" w:rsidRPr="00CB2F87">
      <w:pPr>
        <w:ind w:left="1363"/>
        <w:jc w:val="both"/>
        <w:rPr>
          <w:sz w:val="24"/>
          <w:szCs w:val="24"/>
        </w:rPr>
      </w:pPr>
    </w:p>
    <w:sectPr w:rsidSect="00604A75" w:rsidR="007E25EB" w:rsidRPr="00CB2F87">
      <w:headerReference w:type="default" r:id="rId10"/>
      <w:headerReference w:type="first" r:id="rId11"/>
      <w:pgSz w:h="16838" w:w="11906"/>
      <w:pgMar w:gutter="0" w:footer="720" w:header="720" w:left="1797" w:bottom="340" w:right="1797" w:top="993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F68" w:rsidR="00915F68">
      <w:r>
        <w:separator/>
      </w:r>
    </w:p>
  </w:endnote>
  <w:endnote w:id="0" w:type="continuationSeparator">
    <w:p w:rsidRDefault="00915F68" w:rsidR="00915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F68" w:rsidR="00915F68">
      <w:r>
        <w:separator/>
      </w:r>
    </w:p>
  </w:footnote>
  <w:footnote w:id="0" w:type="continuationSeparator">
    <w:p w:rsidRDefault="00915F68" w:rsidR="00915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B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t-1761/13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1960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04A75" w:rsidP="00604A75" w:rsidR="00604A75" w:rsidRPr="001223F1">
        <w:pPr>
          <w:pStyle w:val="Zaglavlje"/>
          <w:jc w:val="right"/>
          <w:rPr>
            <w:sz w:val="24"/>
            <w:szCs w:val="24"/>
          </w:rPr>
        </w:pPr>
        <w:r w:rsidRPr="001223F1">
          <w:rPr>
            <w:sz w:val="24"/>
            <w:szCs w:val="24"/>
          </w:rPr>
          <w:t>48.St-</w:t>
        </w:r>
        <w:r w:rsidR="00AB42BF">
          <w:rPr>
            <w:sz w:val="24"/>
            <w:szCs w:val="24"/>
          </w:rPr>
          <w:t>223/15</w:t>
        </w:r>
      </w:p>
    </w:sdtContent>
  </w:sdt>
  <w:p w:rsidRDefault="00604A75" w:rsidR="00604A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97B73"/>
    <w:rsid w:val="000C7CBA"/>
    <w:rsid w:val="001223F1"/>
    <w:rsid w:val="0019428D"/>
    <w:rsid w:val="001A3548"/>
    <w:rsid w:val="00275631"/>
    <w:rsid w:val="002775F8"/>
    <w:rsid w:val="00277F8B"/>
    <w:rsid w:val="0029145C"/>
    <w:rsid w:val="002C28B2"/>
    <w:rsid w:val="002D467B"/>
    <w:rsid w:val="002F2E52"/>
    <w:rsid w:val="0038069B"/>
    <w:rsid w:val="003C2C87"/>
    <w:rsid w:val="00482DCD"/>
    <w:rsid w:val="00485B2D"/>
    <w:rsid w:val="004E6024"/>
    <w:rsid w:val="00567210"/>
    <w:rsid w:val="005927DE"/>
    <w:rsid w:val="005B5C24"/>
    <w:rsid w:val="005C2C29"/>
    <w:rsid w:val="005E2CA5"/>
    <w:rsid w:val="00600CD8"/>
    <w:rsid w:val="00602498"/>
    <w:rsid w:val="00604A75"/>
    <w:rsid w:val="00636C79"/>
    <w:rsid w:val="00643F11"/>
    <w:rsid w:val="006F02BA"/>
    <w:rsid w:val="00780D64"/>
    <w:rsid w:val="00793D08"/>
    <w:rsid w:val="007B7411"/>
    <w:rsid w:val="007C2F5E"/>
    <w:rsid w:val="007E25EB"/>
    <w:rsid w:val="0086288E"/>
    <w:rsid w:val="008A2DBC"/>
    <w:rsid w:val="008A447B"/>
    <w:rsid w:val="008D19E9"/>
    <w:rsid w:val="00915F68"/>
    <w:rsid w:val="00923B22"/>
    <w:rsid w:val="00953962"/>
    <w:rsid w:val="00993DB3"/>
    <w:rsid w:val="00994A13"/>
    <w:rsid w:val="00A120CF"/>
    <w:rsid w:val="00A36D10"/>
    <w:rsid w:val="00A63BFE"/>
    <w:rsid w:val="00AA39CF"/>
    <w:rsid w:val="00AB0AEC"/>
    <w:rsid w:val="00AB42BF"/>
    <w:rsid w:val="00AE276E"/>
    <w:rsid w:val="00AE7FE0"/>
    <w:rsid w:val="00B97B5B"/>
    <w:rsid w:val="00C23A77"/>
    <w:rsid w:val="00C6682D"/>
    <w:rsid w:val="00CB2F87"/>
    <w:rsid w:val="00CC0D0F"/>
    <w:rsid w:val="00D3336A"/>
    <w:rsid w:val="00E34FBF"/>
    <w:rsid w:val="00EB68FB"/>
    <w:rsid w:val="00EF446C"/>
    <w:rsid w:val="00F04E8A"/>
    <w:rsid w:val="00F927D9"/>
    <w:rsid w:val="00FB2005"/>
    <w:rsid w:val="00FD15BB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04A75"/>
  </w:style>
  <w:style w:styleId="Uvuenotijeloteksta" w:type="paragraph">
    <w:name w:val="Body Text Indent"/>
    <w:basedOn w:val="Normal"/>
    <w:link w:val="UvuenotijelotekstaChar"/>
    <w:rsid w:val="001223F1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223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2B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04A75"/>
  </w:style>
  <w:style w:styleId="Uvuenotijeloteksta" w:type="paragraph">
    <w:name w:val="Body Text Indent"/>
    <w:basedOn w:val="Normal"/>
    <w:link w:val="UvuenotijelotekstaChar"/>
    <w:rsid w:val="001223F1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223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2B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03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1016</properties:Characters>
  <properties:Lines>46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2017-10-23T09:18:00Z</dcterms:created>
  <dc:creator>Unknown</dc:creator>
  <cp:lastModifiedBy>Matea Bizjak</cp:lastModifiedBy>
  <cp:lastPrinted>2017-10-23T09:28:00Z</cp:lastPrinted>
  <dcterms:modified xmlns:xsi="http://www.w3.org/2001/XMLSchema-instance" xsi:type="dcterms:W3CDTF">2017-10-23T09:29:00Z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