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508a" w14:paraId="c57508a" w:rsidRDefault="001043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43B2" w:rsidP="001043B2" w:rsidR="00AE649C">
      <w:pPr>
        <w:pStyle w:val="NormaleSPIS"/>
        <w:spacing w:after="0"/>
      </w:pPr>
      <w:r>
        <w:t xml:space="preserve">        Republika Hrvatska</w:t>
      </w:r>
    </w:p>
    <w:p w:rsidRDefault="001043B2" w:rsidP="001043B2" w:rsidR="001043B2">
      <w:pPr>
        <w:pStyle w:val="NormaleSPIS"/>
        <w:spacing w:after="0"/>
      </w:pPr>
      <w:r>
        <w:t xml:space="preserve">      Trgovački sud u Bjelovaru</w:t>
      </w:r>
    </w:p>
    <w:p w:rsidRDefault="001043B2" w:rsidP="001043B2" w:rsidR="001043B2">
      <w:pPr>
        <w:pStyle w:val="NormaleSPIS"/>
      </w:pPr>
      <w:r>
        <w:t>Bjelovar, Šetalište dr.I.Lebovića 42.</w:t>
      </w:r>
    </w:p>
    <w:p w:rsidRDefault="001043B2" w:rsidP="001043B2" w:rsidR="001043B2">
      <w:pPr>
        <w:pStyle w:val="NormaleSPIS"/>
        <w:jc w:val="right"/>
      </w:pPr>
      <w:r>
        <w:t xml:space="preserve">Poslovni broj:7 St-500/2017-20                                                                            </w:t>
      </w:r>
    </w:p>
    <w:p w:rsidRDefault="001043B2" w:rsidP="001043B2" w:rsidR="001043B2">
      <w:r>
        <w:tab/>
      </w:r>
    </w:p>
    <w:p w:rsidRDefault="001043B2" w:rsidP="001043B2" w:rsidR="001043B2">
      <w:pPr>
        <w:jc w:val="center"/>
      </w:pPr>
      <w:r>
        <w:t xml:space="preserve"> P O T V R D A </w:t>
      </w:r>
    </w:p>
    <w:p w:rsidRDefault="001043B2" w:rsidP="001043B2" w:rsidR="001043B2">
      <w:pPr>
        <w:jc w:val="center"/>
      </w:pPr>
    </w:p>
    <w:p w:rsidRDefault="001043B2" w:rsidP="001043B2" w:rsidR="001043B2">
      <w:pPr>
        <w:ind w:firstLine="720"/>
        <w:jc w:val="both"/>
      </w:pPr>
      <w:r>
        <w:t xml:space="preserve">Potvrđuje se od strane Trgovačkog suda u Bjelovaru da je Rješenje tog suda kojim je prihvaćen izmijenjeni Plan restrukturiranja dužnika VRT d.o.o. iz Bjelovara, Matice Hrvatske 4/1, OIB 68416812428 i potvrđen </w:t>
      </w:r>
      <w:proofErr w:type="spellStart"/>
      <w:r>
        <w:t>predstečajni</w:t>
      </w:r>
      <w:proofErr w:type="spellEnd"/>
      <w:r>
        <w:t xml:space="preserve"> sporazum zaključen između dužnika VRT d.o.o. iz Bjelovara i njegovih vjerovnika navedenih u tom rješenju pod poslovnim brojem 7 St-500/2017-5 od 26. rujna 2017. godine postalo pravomoćno dana 16. siječnja 2018. godine.</w:t>
      </w:r>
    </w:p>
    <w:p w:rsidRDefault="001043B2" w:rsidP="001043B2" w:rsidR="001043B2">
      <w:pPr>
        <w:ind w:firstLine="720"/>
        <w:jc w:val="center"/>
      </w:pPr>
      <w:r>
        <w:t xml:space="preserve">Bjelovar, </w:t>
      </w:r>
      <w:r w:rsidR="00096137">
        <w:t>1</w:t>
      </w:r>
      <w:bookmarkStart w:name="_GoBack" w:id="0"/>
      <w:bookmarkEnd w:id="0"/>
      <w:r>
        <w:t>. veljače 2018.</w:t>
      </w:r>
    </w:p>
    <w:p w:rsidRDefault="001043B2" w:rsidP="001043B2" w:rsidR="001043B2">
      <w:pPr>
        <w:ind w:firstLine="720"/>
        <w:jc w:val="center"/>
      </w:pPr>
      <w:r>
        <w:t xml:space="preserve">                                                                               Sudac</w:t>
      </w:r>
    </w:p>
    <w:p w:rsidRDefault="001043B2" w:rsidP="001043B2" w:rsidR="001043B2">
      <w:pPr>
        <w:ind w:firstLine="720"/>
        <w:jc w:val="center"/>
      </w:pPr>
      <w:r>
        <w:t xml:space="preserve">                                                                                  Tomislav Mrazović</w:t>
      </w:r>
    </w:p>
    <w:p w:rsidRDefault="001043B2" w:rsidP="001043B2" w:rsidR="001043B2">
      <w:pPr>
        <w:ind w:firstLine="720"/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6E5" w:rsidP="00537B78" w:rsidR="002E06E5">
      <w:r>
        <w:separator/>
      </w:r>
    </w:p>
  </w:endnote>
  <w:endnote w:id="0" w:type="continuationSeparator">
    <w:p w:rsidRDefault="002E06E5" w:rsidP="00537B78" w:rsidR="002E0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6E5" w:rsidP="00537B78" w:rsidR="002E06E5">
      <w:r>
        <w:separator/>
      </w:r>
    </w:p>
  </w:footnote>
  <w:footnote w:id="0" w:type="continuationSeparator">
    <w:p w:rsidRDefault="002E06E5" w:rsidP="00537B78" w:rsidR="002E0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137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3B2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6E5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9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St-500/2017-20</izvorni_sadrzaj>
    <derivirana_varijabla naziv="DomainObject.Oznaka_1">St-500/2017-20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siječnja 2018.</izvorni_sadrzaj>
    <derivirana_varijabla naziv="DomainObject.Predmet.DatumArhiviranja_1">31.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2018.</izvorni_sadrzaj>
    <derivirana_varijabla naziv="DomainObject.Predmet.DatumRjesavanja_1">26. siječnja 2018.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siječnja 2018.</izvorni_sadrzaj>
    <derivirana_varijabla naziv="DomainObject.Predmet.DatumZatvaranja_1">31.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hr.ibm.icms.common.model.sluzbeneosobe.UstrojstvenaJedinica@62266226[id=5722, dbStatus=null, naziv=Sudska pisarnica, oznaka=null, sudac=null]</izvorni_sadrzaj>
    <derivirana_varijabla naziv="DomainObject.Predmet.MjestoCuvanja_1">hr.ibm.icms.common.model.sluzbeneosobe.UstrojstvenaJedinica@62266226[id=5722,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>Ponovo u rad iz St-1319/2016</izvorni_sadrzaj>
    <derivirana_varijabla naziv="DomainObject.Predmet.PrimjedbaSuca_1">Ponovo u rad iz St-1319/2016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 društvo s ograničenom odgovornošću za proizvodnju, sjemenarstvo, trgovinu i usluge</izvorni_sadrzaj>
    <derivirana_varijabla naziv="DomainObject.Predmet.StrankaFormated_1">  VRT društvo s ograničenom odgovornošću za proizvodnju, sjemenarstvo, trgovinu i usluge</derivirana_varijabla>
  </DomainObject.Predmet.StrankaFormated>
  <DomainObject.Predmet.StrankaFormatedOIB>
    <izvorni_sadrzaj>  VRT društvo s ograničenom odgovornošću za proizvodnju, sjemenarstvo, trgovinu i usluge, OIB 68416812428</izvorni_sadrzaj>
    <derivirana_varijabla naziv="DomainObject.Predmet.StrankaFormatedOIB_1">  VRT društvo s ograničenom odgovornošću za proizvodnju, sjemenarstvo, trgovinu i usluge, OIB 68416812428</derivirana_varijabla>
  </DomainObject.Predmet.StrankaFormatedOIB>
  <DomainObject.Predmet.StrankaFormatedWithAdress>
    <izvorni_sadrzaj> VRT društvo s ograničenom odgovornošću za proizvodnju, sjemenarstvo, trgovinu i usluge, Matice Hrvatske 4/I, 43000 Bjelovar</izvorni_sadrzaj>
    <derivirana_varijabla naziv="DomainObject.Predmet.StrankaFormatedWithAdress_1"> VRT društvo s ograničenom odgovornošću za proizvodnju, sjemenarstvo, trgovinu i usluge, Matice Hrvatske 4/I, 43000 Bjelovar</derivirana_varijabla>
  </DomainObject.Predmet.StrankaFormatedWithAdress>
  <DomainObject.Predmet.StrankaFormatedWithAdressOIB>
    <izvorni_sadrzaj> VRT društvo s ograničenom odgovornošću za proizvodnju, sjemenarstvo, trgovinu i usluge, OIB 68416812428, Matice Hrvatske 4/I, 43000 Bjelovar</izvorni_sadrzaj>
    <derivirana_varijabla naziv="DomainObject.Predmet.StrankaFormatedWithAdressOIB_1"> VRT društvo s ograničenom odgovornošću za proizvodnju, sjemenarstvo, trgovinu i usluge, OIB 68416812428, Matice Hrvatske 4/I, 43000 Bjelovar</derivirana_varijabla>
  </DomainObject.Predmet.StrankaFormatedWithAdressOIB>
  <DomainObject.Predmet.StrankaWithAdress>
    <izvorni_sadrzaj>VRT društvo s ograničenom odgovornošću za proizvodnju, sjemenarstvo, trgovinu i usluge Matice Hrvatske 4/I,43000 Bjelovar</izvorni_sadrzaj>
    <derivirana_varijabla naziv="DomainObject.Predmet.StrankaWithAdress_1">VRT društvo s ograničenom odgovornošću za proizvodnju, sjemenarstvo, trgovinu i usluge Matice Hrvatske 4/I,43000 Bjelovar</derivirana_varijabla>
  </DomainObject.Predmet.StrankaWithAdress>
  <DomainObject.Predmet.StrankaWithAdressOIB>
    <izvorni_sadrzaj>VRT društvo s ograničenom odgovornošću za proizvodnju, sjemenarstvo, trgovinu i usluge, OIB 68416812428, Matice Hrvatske 4/I,43000 Bjelovar</izvorni_sadrzaj>
    <derivirana_varijabla naziv="DomainObject.Predmet.StrankaWithAdressOIB_1">VRT društvo s ograničenom odgovornošću za proizvodnju, sjemenarstvo, trgovinu i usluge, OIB 68416812428, Matice Hrvatske 4/I,43000 Bjelovar</derivirana_varijabla>
  </DomainObject.Predmet.StrankaWithAdressOIB>
  <DomainObject.Predmet.StrankaNazivFormated>
    <izvorni_sadrzaj>VRT društvo s ograničenom odgovornošću za proizvodnju, sjemenarstvo, trgovinu i usluge</izvorni_sadrzaj>
    <derivirana_varijabla naziv="DomainObject.Predmet.StrankaNazivFormated_1">VRT društvo s ograničenom odgovornošću za proizvodnju, sjemenarstvo, trgovinu i usluge</derivirana_varijabla>
  </DomainObject.Predmet.StrankaNazivFormated>
  <DomainObject.Predmet.StrankaNazivFormatedOIB>
    <izvorni_sadrzaj>VRT društvo s ograničenom odgovornošću za proizvodnju, sjemenarstvo, trgovinu i usluge, OIB 68416812428</izvorni_sadrzaj>
    <derivirana_varijabla naziv="DomainObject.Predmet.StrankaNazivFormatedOIB_1">VRT društvo s ograničenom odgovornošću za proizvodnju, sjemenarstvo, trgovinu i usluge, OIB 68416812428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VRT društvo s ograničenom odgovornošću za proizvodnju, sjemenarstvo, trgovinu i usluge</item>
    </izvorni_sadrzaj>
    <derivirana_varijabla naziv="DomainObject.Predmet.StrankaListFormated_1">
      <item>VRT društvo s ograničenom odgovornošću za proizvodnju, sjemenarstvo, trgovinu i usluge</item>
    </derivirana_varijabla>
  </DomainObject.Predmet.StrankaListFormated>
  <DomainObject.Predmet.StrankaListFormatedOIB>
    <izvorni_sadrzaj>
      <item>VRT društvo s ograničenom odgovornošću za proizvodnju, sjemenarstvo, trgovinu i usluge, OIB 68416812428</item>
    </izvorni_sadrzaj>
    <derivirana_varijabla naziv="DomainObject.Predmet.StrankaListFormatedOIB_1">
      <item>VRT društvo s ograničenom odgovornošću za proizvodnju, sjemenarstvo, trgovinu i usluge, OIB 68416812428</item>
    </derivirana_varijabla>
  </DomainObject.Predmet.StrankaListFormatedOIB>
  <DomainObject.Predmet.StrankaListFormatedWithAdress>
    <izvorni_sadrzaj>
      <item>VRT društvo s ograničenom odgovornošću za proizvodnju, sjemenarstvo, trgovinu i usluge, Matice Hrvatske 4/I, 43000 Bjelovar</item>
    </izvorni_sadrzaj>
    <derivirana_varijabla naziv="DomainObject.Predmet.StrankaListFormatedWithAdress_1">
      <item>VRT društvo s ograničenom odgovornošću za proizvodnju, sjemenarstvo, trgovinu i usluge, Matice Hrvatske 4/I, 43000 Bjelovar</item>
    </derivirana_varijabla>
  </DomainObject.Predmet.StrankaListFormatedWithAdress>
  <DomainObject.Predmet.StrankaListFormatedWithAdressOIB>
    <izvorni_sadrzaj>
      <item>VRT društvo s ograničenom odgovornošću za proizvodnju, sjemenarstvo, trgovinu i usluge, OIB 68416812428, Matice Hrvatske 4/I, 43000 Bjelovar</item>
    </izvorni_sadrzaj>
    <derivirana_varijabla naziv="DomainObject.Predmet.StrankaListFormatedWithAdressOIB_1">
      <item>VRT društvo s ograničenom odgovornošću za proizvodnju, sjemenarstvo, trgovinu i usluge, OIB 68416812428, Matice Hrvatske 4/I, 43000 Bjelovar</item>
    </derivirana_varijabla>
  </DomainObject.Predmet.StrankaListFormatedWithAdressOIB>
  <DomainObject.Predmet.StrankaListNazivFormated>
    <izvorni_sadrzaj>
      <item>VRT društvo s ograničenom odgovornošću za proizvodnju, sjemenarstvo, trgovinu i usluge</item>
    </izvorni_sadrzaj>
    <derivirana_varijabla naziv="DomainObject.Predmet.StrankaListNazivFormated_1">
      <item>VRT društvo s ograničenom odgovornošću za proizvodnju, sjemenarstvo, trgovinu i usluge</item>
    </derivirana_varijabla>
  </DomainObject.Predmet.StrankaListNazivFormated>
  <DomainObject.Predmet.StrankaListNazivFormatedOIB>
    <izvorni_sadrzaj>
      <item>VRT društvo s ograničenom odgovornošću za proizvodnju, sjemenarstvo, trgovinu i usluge, OIB 68416812428</item>
    </izvorni_sadrzaj>
    <derivirana_varijabla naziv="DomainObject.Predmet.StrankaListNazivFormatedOIB_1">
      <item>VRT društvo s ograničenom odgovornošću za proizvodnju, sjemenarstvo, trgovinu i usluge, OIB 68416812428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MIRKO ŽABJAČAN, vl. poljopr. gospodarstva</item>
      <item>ZOU Jovan Doneski i dr.</item>
      <item>ZOU Ivan Župan i Melita Babić</item>
      <item>ŽDO U BJELOVARU</item>
      <item>sudski registar Trgovačkog suda u Bjelovaru</item>
      <item>BRANKO SMRTIĆ</item>
    </izvorni_sadrzaj>
    <derivirana_varijabla naziv="DomainObject.Predmet.OstaliListFormated_1">
      <item>PAVAO MRKONJIĆ</item>
      <item>MIRKO ŽABJAČAN, vl. poljopr. gospodarstva</item>
      <item>ZOU Jovan Doneski i dr.</item>
      <item>ZOU Ivan Župan i Melita Babić</item>
      <item>ŽDO U BJELOVARU</item>
      <item>sudski registar Trgovačkog suda u Bjelovaru</item>
      <item>BRANKO SMRTIĆ</item>
    </derivirana_varijabla>
  </DomainObject.Predmet.OstaliListFormated>
  <DomainObject.Predmet.OstaliListFormatedOIB>
    <izvorni_sadrzaj>
      <item>PAVAO MRKONJIĆ, OIB 50443048410</item>
      <item>MIRKO ŽABJAČAN, vl. poljopr. gospodarstva, OIB 46563191680</item>
      <item>ZOU Jovan Doneski i dr., OIB 61194838942</item>
      <item>ZOU Ivan Župan i Melita Babić, OIB 96506192882</item>
      <item>ŽDO U BJELOVARU, OIB 86821435474</item>
      <item>sudski registar Trgovačkog suda u Bjelovaru, OIB 07942269267</item>
      <item>BRANKO SMRTIĆ, OIB 26761829990</item>
    </izvorni_sadrzaj>
    <derivirana_varijabla naziv="DomainObject.Predmet.OstaliListFormatedOIB_1">
      <item>PAVAO MRKONJIĆ, OIB 50443048410</item>
      <item>MIRKO ŽABJAČAN, vl. poljopr. gospodarstva, OIB 46563191680</item>
      <item>ZOU Jovan Doneski i dr., OIB 61194838942</item>
      <item>ZOU Ivan Župan i Melita Babić, OIB 96506192882</item>
      <item>ŽDO U BJELOVARU, OIB 86821435474</item>
      <item>sudski registar Trgovačkog suda u Bjelovaru, OIB 07942269267</item>
      <item>BRANKO SMRTIĆ, OIB 26761829990</item>
    </derivirana_varijabla>
  </DomainObject.Predmet.OstaliListFormatedOIB>
  <DomainObject.Predmet.OstaliListFormatedWithAdress>
    <izvorni_sadrzaj>
      <item>PAVAO MRKONJIĆ, Ante Topić Mimare 24, 10000 Zagreb</item>
      <item>MIRKO ŽABJAČAN, vl. poljopr. gospodarstva, Sasovac 12, 43270 Sasovac</item>
      <item>ZOU Jovan Doneski i dr., Vladimira Nazora 19 b/I, 43280 Garešnica</item>
      <item>ZOU Ivan Župan i Melita Babić, Teslina 10, 10000 Zagreb</item>
      <item>ŽDO U BJELOVARU</item>
      <item>sudski registar Trgovačkog suda u Bjelovaru</item>
      <item>BRANKO SMRTIĆ, Miholjanec, A. Mihanovića 116., 48350 Virje</item>
    </izvorni_sadrzaj>
    <derivirana_varijabla naziv="DomainObject.Predmet.OstaliListFormatedWithAdress_1">
      <item>PAVAO MRKONJIĆ, Ante Topić Mimare 24, 10000 Zagreb</item>
      <item>MIRKO ŽABJAČAN, vl. poljopr. gospodarstva, Sasovac 12, 43270 Sasovac</item>
      <item>ZOU Jovan Doneski i dr., Vladimira Nazora 19 b/I, 43280 Garešnica</item>
      <item>ZOU Ivan Župan i Melita Babić, Teslina 10, 10000 Zagreb</item>
      <item>ŽDO U BJELOVARU</item>
      <item>sudski registar Trgovačkog suda u Bjelovaru</item>
      <item>BRANKO SMRTIĆ, Miholjanec, A. Mihanovića 116., 48350 Virje</item>
    </derivirana_varijabla>
  </DomainObject.Predmet.OstaliListFormatedWithAdress>
  <DomainObject.Predmet.OstaliListFormatedWithAdressOIB>
    <izvorni_sadrzaj>
      <item>PAVAO MRKONJIĆ, OIB 50443048410, Ante Topić Mimare 24, 10000 Zagreb</item>
      <item>MIRKO ŽABJAČAN, vl. poljopr. gospodarstva, OIB 46563191680, Sasovac 12, 43270 Sasovac</item>
      <item>ZOU Jovan Doneski i dr., OIB 61194838942, Vladimira Nazora 19 b/I, 43280 Garešnica</item>
      <item>ZOU Ivan Župan i Melita Babić, OIB 96506192882, Teslina 10, 10000 Zagreb</item>
      <item>ŽDO U BJELOVARU, OIB 86821435474</item>
      <item>sudski registar Trgovačkog suda u Bjelovaru, OIB 07942269267</item>
      <item>BRANKO SMRTIĆ, OIB 26761829990, Miholjanec, A. Mihanovića 116., 48350 Virje</item>
    </izvorni_sadrzaj>
    <derivirana_varijabla naziv="DomainObject.Predmet.OstaliListFormatedWithAdressOIB_1">
      <item>PAVAO MRKONJIĆ, OIB 50443048410, Ante Topić Mimare 24, 10000 Zagreb</item>
      <item>MIRKO ŽABJAČAN, vl. poljopr. gospodarstva, OIB 46563191680, Sasovac 12, 43270 Sasovac</item>
      <item>ZOU Jovan Doneski i dr., OIB 61194838942, Vladimira Nazora 19 b/I, 43280 Garešnica</item>
      <item>ZOU Ivan Župan i Melita Babić, OIB 96506192882, Teslina 10, 10000 Zagreb</item>
      <item>ŽDO U BJELOVARU, OIB 86821435474</item>
      <item>sudski registar Trgovačkog suda u Bjelovaru, OIB 07942269267</item>
      <item>BRANKO SMRTIĆ, OIB 26761829990, Miholjanec, A. Mihanovića 116., 48350 Virje</item>
    </derivirana_varijabla>
  </DomainObject.Predmet.OstaliListFormatedWithAdressOIB>
  <DomainObject.Predmet.OstaliListNazivFormated>
    <izvorni_sadrzaj>
      <item>PAVAO MRKONJIĆ</item>
      <item>MIRKO ŽABJAČAN, vl. poljopr. gospodarstva</item>
      <item>ZOU Jovan Doneski i dr.</item>
      <item>ZOU Ivan Župan i Melita Babić</item>
      <item>ŽDO U BJELOVARU</item>
      <item>sudski registar Trgovačkog suda u Bjelovaru</item>
      <item>BRANKO SMRTIĆ</item>
    </izvorni_sadrzaj>
    <derivirana_varijabla naziv="DomainObject.Predmet.OstaliListNazivFormated_1">
      <item>PAVAO MRKONJIĆ</item>
      <item>MIRKO ŽABJAČAN, vl. poljopr. gospodarstva</item>
      <item>ZOU Jovan Doneski i dr.</item>
      <item>ZOU Ivan Župan i Melita Babić</item>
      <item>ŽDO U BJELOVARU</item>
      <item>sudski registar Trgovačkog suda u Bjelovaru</item>
      <item>BRANKO SMRTIĆ</item>
    </derivirana_varijabla>
  </DomainObject.Predmet.OstaliListNazivFormated>
  <DomainObject.Predmet.OstaliListNazivFormatedOIB>
    <izvorni_sadrzaj>
      <item>PAVAO MRKONJIĆ, OIB 50443048410</item>
      <item>MIRKO ŽABJAČAN, vl. poljopr. gospodarstva, OIB 46563191680</item>
      <item>ZOU Jovan Doneski i dr., OIB 61194838942</item>
      <item>ZOU Ivan Župan i Melita Babić, OIB 96506192882</item>
      <item>ŽDO U BJELOVARU, OIB 86821435474</item>
      <item>sudski registar Trgovačkog suda u Bjelovaru, OIB 07942269267</item>
      <item>BRANKO SMRTIĆ, OIB 26761829990</item>
    </izvorni_sadrzaj>
    <derivirana_varijabla naziv="DomainObject.Predmet.OstaliListNazivFormatedOIB_1">
      <item>PAVAO MRKONJIĆ, OIB 50443048410</item>
      <item>MIRKO ŽABJAČAN, vl. poljopr. gospodarstva, OIB 46563191680</item>
      <item>ZOU Jovan Doneski i dr., OIB 61194838942</item>
      <item>ZOU Ivan Župan i Melita Babić, OIB 96506192882</item>
      <item>ŽDO U BJELOVARU, OIB 86821435474</item>
      <item>sudski registar Trgovačkog suda u Bjelovaru, OIB 07942269267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St-500/2017-20</izvorni_sadrzaj>
    <derivirana_varijabla naziv="DomainObject.PoslovniBrojDokumenta_1">St-500/2017-20</derivirana_varijabla>
  </DomainObject.PoslovniBrojDokumenta>
  <DomainObject.Predmet.StrankaIDrugi>
    <izvorni_sadrzaj>VRT društvo s ograničenom odgovornošću za proizvodnju, sjemenarstvo, trgovinu i usluge</izvorni_sadrzaj>
    <derivirana_varijabla naziv="DomainObject.Predmet.StrankaIDrugi_1">VRT društvo s ograničenom odgovornošću za proizvodnju, sjemenarstvo,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 društvo s ograničenom odgovornošću za proizvodnju, sjemenarstvo, trgovinu i usluge, OIB 68416812428, Matice Hrvatske 4/I, 43000 Bjelovar</izvorni_sadrzaj>
    <derivirana_varijabla naziv="DomainObject.Predmet.StrankaIDrugiAdressOIB_1">VRT društvo s ograničenom odgovornošću za proizvodnju, sjemenarstvo, trgovinu i usluge, OIB 68416812428,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2017.</izvorni_sadrzaj>
    <derivirana_varijabla naziv="DomainObject.Predmet.OdlukaRjesenje.DatumDonosenjaOdluke_1">26. rujna 2017.</derivirana_varijabla>
  </DomainObject.Predmet.OdlukaRjesenje.DatumDonosenjaOdluke>
  <DomainObject.Predmet.OdlukaRjesenje.DatumPravomocnosti>
    <izvorni_sadrzaj>16. siječnja 2018.</izvorni_sadrzaj>
    <derivirana_varijabla naziv="DomainObject.Predmet.OdlukaRjesenje.DatumPravomocnosti_1">16. siječnja 2018.</derivirana_varijabla>
  </DomainObject.Predmet.OdlukaRjesenje.DatumPravomocnosti>
  <DomainObject.Predmet.OdlukaRjesenje.Oznaka>
    <izvorni_sadrzaj>St-500/2017-5</izvorni_sadrzaj>
    <derivirana_varijabla naziv="DomainObject.Predmet.OdlukaRjesenje.Oznaka_1">St-500/2017-5</derivirana_varijabla>
  </DomainObject.Predmet.OdlukaRjesenje.Oznaka>
  <DomainObject.Predmet.SudioniciListNaziv>
    <izvorni_sadrzaj>
      <item>VRT društvo s ograničenom odgovornošću za proizvodnju, sjemenarstvo, trgovinu i usluge</item>
      <item>PAVAO MRKONJIĆ</item>
      <item>MIRKO ŽABJAČAN, vl. poljopr. gospodarstva</item>
      <item>ZOU Jovan Doneski i dr.</item>
      <item>ZOU Ivan Župan i Melita Babić</item>
      <item>ŽDO U BJELOVARU</item>
      <item>sudski registar Trgovačkog suda u Bjelovaru</item>
      <item>BRANKO SMRTIĆ</item>
    </izvorni_sadrzaj>
    <derivirana_varijabla naziv="DomainObject.Predmet.SudioniciListNaziv_1">
      <item>VRT društvo s ograničenom odgovornošću za proizvodnju, sjemenarstvo, trgovinu i usluge</item>
      <item>PAVAO MRKONJIĆ</item>
      <item>MIRKO ŽABJAČAN, vl. poljopr. gospodarstva</item>
      <item>ZOU Jovan Doneski i dr.</item>
      <item>ZOU Ivan Župan i Melita Babić</item>
      <item>ŽDO U BJELOVARU</item>
      <item>sudski registar Trgovačkog suda u Bjelovaru</item>
      <item>BRANKO SMRTIĆ</item>
    </derivirana_varijabla>
  </DomainObject.Predmet.SudioniciListNaziv>
  <DomainObject.Predmet.SudioniciListAdressOIB>
    <izvorni_sadrzaj>
      <item>VRT društvo s ograničenom odgovornošću za proizvodnju, sjemenarstvo, trgovinu i usluge, OIB 68416812428, Matice Hrvatske 4/I,43000 Bjelovar</item>
      <item>PAVAO MRKONJIĆ, OIB 50443048410, Ante Topić Mimare 24,10000 Zagreb</item>
      <item>MIRKO ŽABJAČAN, vl. poljopr. gospodarstva, OIB 46563191680, Sasovac 12,43270 Sasovac</item>
      <item>ZOU Jovan Doneski i dr., OIB 61194838942, Vladimira Nazora 19 b/I,43280 Garešnica</item>
      <item>ZOU Ivan Župan i Melita Babić, OIB 96506192882, Teslina 10,10000 Zagreb</item>
      <item>ŽDO U BJELOVARU, OIB 86821435474</item>
      <item>sudski registar Trgovačkog suda u Bjelovaru, OIB 07942269267</item>
      <item>BRANKO SMRTIĆ, OIB 26761829990, Miholjanec, A. Mihanovića 116.,48350 Virje</item>
    </izvorni_sadrzaj>
    <derivirana_varijabla naziv="DomainObject.Predmet.SudioniciListAdressOIB_1">
      <item>VRT društvo s ograničenom odgovornošću za proizvodnju, sjemenarstvo, trgovinu i usluge, OIB 68416812428, Matice Hrvatske 4/I,43000 Bjelovar</item>
      <item>PAVAO MRKONJIĆ, OIB 50443048410, Ante Topić Mimare 24,10000 Zagreb</item>
      <item>MIRKO ŽABJAČAN, vl. poljopr. gospodarstva, OIB 46563191680, Sasovac 12,43270 Sasovac</item>
      <item>ZOU Jovan Doneski i dr., OIB 61194838942, Vladimira Nazora 19 b/I,43280 Garešnica</item>
      <item>ZOU Ivan Župan i Melita Babić, OIB 96506192882, Teslina 10,10000 Zagreb</item>
      <item>ŽDO U BJELOVARU, OIB 86821435474</item>
      <item>sudski registar Trgovačkog suda u Bjelovaru, OIB 07942269267</item>
      <item>BRANKO SMRTIĆ, OIB 26761829990, Miholjanec, A. Mihanovića 116.,48350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F8BE2-1F68-4E0A-90FE-C46CEEFE0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529</properties:Characters>
  <properties:Lines>17</properties:Lines>
  <properties:Paragraphs>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2018-02-01T08:16:00Z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St-500/2017-20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