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332C29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BB04F8">
                    <w:rPr>
                      <w:sz w:val="22"/>
                      <w:szCs w:val="22"/>
                    </w:rPr>
                    <w:t>1</w:t>
                  </w:r>
                  <w:r w:rsidR="00D159B6">
                    <w:rPr>
                      <w:sz w:val="22"/>
                      <w:szCs w:val="22"/>
                    </w:rPr>
                    <w:t>87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332C29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133ca16" w14:paraId="133ca16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54589B" w:rsidR="0054589B">
      <w:pPr>
        <w:jc w:val="both"/>
      </w:pPr>
      <w:r w:rsidRPr="00BB04F8">
        <w:tab/>
      </w:r>
      <w:r w:rsidR="0054589B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D159B6">
        <w:t>ROGARIO T j.d.o.o. OIB: 45999221710, MBS: 080965111, Zagreb, Vijenac Frane Gotovca 1,</w:t>
      </w:r>
      <w:r w:rsidR="0054589B">
        <w:t xml:space="preserve"> </w:t>
      </w:r>
      <w:r w:rsidR="008E023C">
        <w:t>5</w:t>
      </w:r>
      <w:r w:rsidR="00332C29">
        <w:t>. srpnja</w:t>
      </w:r>
      <w:r w:rsidR="0054589B">
        <w:t xml:space="preserve"> 2018.</w:t>
      </w:r>
    </w:p>
    <w:p w:rsidRDefault="00563EAD" w:rsidP="0054589B" w:rsidR="00563EAD">
      <w:pPr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D159B6">
        <w:t>ROGARIO T j.d.o.o. OIB: 45999221710, MBS: 080965111, Zagreb, Vijenac Frane Gotovca 1</w:t>
      </w:r>
      <w:r w:rsidR="00934A76">
        <w:t>,</w:t>
      </w:r>
      <w:r w:rsidRPr="00BB04F8">
        <w:t xml:space="preserve"> da u roku od 15 dana uplate na sudski depozit ovoga suda broj HR3123900011300000200 s pozivom na broj HR05 272-</w:t>
      </w:r>
      <w:r>
        <w:t>11</w:t>
      </w:r>
      <w:r w:rsidR="00D159B6">
        <w:t>87</w:t>
      </w:r>
      <w:r w:rsidRPr="00BB04F8">
        <w:t xml:space="preserve">17 kod Hrvatske poštanske banke iznos od </w:t>
      </w:r>
      <w:r w:rsidR="00D159B6">
        <w:t>31</w:t>
      </w:r>
      <w:r w:rsidR="00934A76">
        <w:t>.000</w:t>
      </w:r>
      <w:r w:rsidR="008E023C">
        <w:t>,</w:t>
      </w:r>
      <w:r w:rsidR="00E72A89">
        <w:t>00</w:t>
      </w:r>
      <w:r w:rsidRPr="00BB04F8">
        <w:t xml:space="preserve"> kn </w:t>
      </w:r>
      <w:r>
        <w:t>(</w:t>
      </w:r>
      <w:r w:rsidR="008E023C">
        <w:t>t</w:t>
      </w:r>
      <w:r w:rsidR="00D159B6">
        <w:t>ridesetjednatisuća</w:t>
      </w:r>
      <w:r w:rsidR="008E023C">
        <w:t>kuna</w:t>
      </w:r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54589B" w:rsidP="0054589B" w:rsidR="0054589B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BB04F8" w:rsidR="00BB04F8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8E023C">
        <w:t>2</w:t>
      </w:r>
      <w:r w:rsidR="00934A76">
        <w:t>5</w:t>
      </w:r>
      <w:r w:rsidR="008E023C">
        <w:t>. studenog</w:t>
      </w:r>
      <w:r w:rsidR="00332C29">
        <w:t xml:space="preserve"> 2016</w:t>
      </w:r>
      <w:r w:rsidRPr="00995FB2">
        <w:t xml:space="preserve">. ima u Očevidniku redoslijeda osnova za plaćanje evidentirane neizvršene osnove za plaćanje u neprekinutom razdoblju od 120 dana u ukupnom iznosu od </w:t>
      </w:r>
      <w:r w:rsidR="00D159B6">
        <w:t>35.099,18</w:t>
      </w:r>
      <w:r w:rsidR="00E72A89">
        <w:t xml:space="preserve"> kn, te da ima </w:t>
      </w:r>
      <w:r w:rsidR="00D56EB9">
        <w:t xml:space="preserve">jednog </w:t>
      </w:r>
      <w:r w:rsidR="00FB086F">
        <w:t>zaposle</w:t>
      </w:r>
      <w:r w:rsidR="00D56EB9">
        <w:t>nog</w:t>
      </w:r>
      <w:r w:rsidR="00E72A89">
        <w:t xml:space="preserve"> </w:t>
      </w:r>
      <w:r w:rsidRPr="00995FB2">
        <w:t>radnika.</w:t>
      </w:r>
    </w:p>
    <w:p w:rsidRDefault="00BB04F8" w:rsidP="00BB04F8" w:rsidR="00BB04F8">
      <w:pPr>
        <w:ind w:firstLine="720"/>
        <w:jc w:val="both"/>
      </w:pPr>
    </w:p>
    <w:p w:rsidRDefault="00BB04F8" w:rsidP="00BB04F8" w:rsidR="00BB04F8">
      <w:pPr>
        <w:ind w:firstLine="720"/>
        <w:jc w:val="both"/>
      </w:pPr>
    </w:p>
    <w:p w:rsidRDefault="00332C29" w:rsidP="00BB04F8" w:rsidR="00332C29" w:rsidRPr="00995FB2">
      <w:pPr>
        <w:ind w:firstLine="720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A1737D">
        <w:t xml:space="preserve">zastupnik dužnika nije dostavio izvješće. </w:t>
      </w:r>
    </w:p>
    <w:p w:rsidRDefault="00A1737D" w:rsidP="00BB04F8" w:rsidR="00A1737D" w:rsidRPr="00BB04F8">
      <w:pPr>
        <w:ind w:firstLine="1428"/>
        <w:jc w:val="both"/>
      </w:pPr>
      <w:r>
        <w:t xml:space="preserve">Rješenjem suda od </w:t>
      </w:r>
      <w:r w:rsidR="00332C29">
        <w:t>2</w:t>
      </w:r>
      <w:r w:rsidR="00D56EB9">
        <w:t>8</w:t>
      </w:r>
      <w:r w:rsidR="00332C29">
        <w:t>. svibnja</w:t>
      </w:r>
      <w:r>
        <w:t xml:space="preserve"> 2018. sud je pokrenuo prethodni postupak radi utvrđivanja uvjeta za pokretanje stečajnog postupka nad dužnikom te je imenovao i stečajnog upravitelja.</w:t>
      </w:r>
    </w:p>
    <w:p w:rsidRDefault="00BB04F8" w:rsidP="00BB04F8" w:rsidR="001D6E35">
      <w:pPr>
        <w:jc w:val="both"/>
      </w:pPr>
      <w:r w:rsidRPr="00BB04F8">
        <w:tab/>
      </w:r>
      <w:r w:rsidRPr="00BB04F8">
        <w:tab/>
      </w:r>
      <w:r w:rsidR="00A1737D">
        <w:t xml:space="preserve"> Iz izvješća privremenog stečajnog upravitelja od </w:t>
      </w:r>
      <w:r w:rsidR="00BE369E">
        <w:t>2</w:t>
      </w:r>
      <w:r w:rsidR="00D159B6">
        <w:t>7</w:t>
      </w:r>
      <w:r w:rsidR="00332C29">
        <w:t>. lipnja</w:t>
      </w:r>
      <w:r w:rsidR="00A1737D">
        <w:t xml:space="preserve"> 2018. kao i Izjave s ročišta održanog </w:t>
      </w:r>
      <w:r w:rsidR="008E023C">
        <w:t>5</w:t>
      </w:r>
      <w:r w:rsidR="00332C29">
        <w:t>. srpnja</w:t>
      </w:r>
      <w:r w:rsidR="00A1737D">
        <w:t xml:space="preserve"> 2018. proizlazi kako su ispunjene zakonske pretpostavke za otvaranje stečajnog postupka nad dužnikom te je sud u smislu odredbe članka 132.</w:t>
      </w:r>
      <w:r w:rsidR="001D6E35">
        <w:t xml:space="preserve"> stavak 1. SZ pozvao osobe koje imaju pravni interes za provedbom stečajnog postupka da u roku od 15 dana uplate predujam za namirenje troškova prethodnog i otvorenog stečajnog postupka.</w:t>
      </w:r>
    </w:p>
    <w:p w:rsidRDefault="001D6E35" w:rsidP="00BB04F8" w:rsidR="001D6E35">
      <w:pPr>
        <w:jc w:val="both"/>
      </w:pPr>
    </w:p>
    <w:p w:rsidRDefault="001D6E35" w:rsidP="001D6E35" w:rsidR="00BB04F8" w:rsidRPr="00995FB2">
      <w:pPr>
        <w:jc w:val="both"/>
      </w:pPr>
      <w:r>
        <w:tab/>
      </w:r>
      <w:r>
        <w:tab/>
        <w:t xml:space="preserve">Privremeni stečajni upravitelj je predložio da se pozovu zainteresirane osobe na uplatu iznosa od </w:t>
      </w:r>
      <w:r w:rsidR="00D159B6">
        <w:t>31.000</w:t>
      </w:r>
      <w:r w:rsidR="008E023C">
        <w:t>,</w:t>
      </w:r>
      <w:r w:rsidR="00E72A89">
        <w:t>00</w:t>
      </w:r>
      <w:r>
        <w:t xml:space="preserve"> kn i to </w:t>
      </w:r>
      <w:r w:rsidR="00D159B6">
        <w:t xml:space="preserve">materijalni troškovi za izradu pečata, otvaranje, vođenje i zatvaranje računa, poštarine i trošak FINI u iznosu od 2.500,00 kn, knjigovodstvene usluge u iznosu od 12.000,00 kn, nagrada stečajnom upravitelju u iznosu od 12.000,00 kn, jednokratna nagrada privremenom stečajnom upravitelju u iznosu od 3.500,00 kn, trošak arhiviranja u iznosu od 1.000,00 kn.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8E023C">
        <w:t>5</w:t>
      </w:r>
      <w:r w:rsidR="004D5C4C">
        <w:t>. srpnja</w:t>
      </w:r>
      <w:r w:rsidR="00632C7E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41FD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8E023C">
      <w:t>8</w:t>
    </w:r>
    <w:r w:rsidR="00D159B6">
      <w:t>7</w:t>
    </w:r>
    <w:r>
      <w:t>/2017</w:t>
    </w:r>
    <w:r w:rsidR="00332C29"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6E35"/>
    <w:rsid w:val="001D7DC0"/>
    <w:rsid w:val="001E315F"/>
    <w:rsid w:val="001F3355"/>
    <w:rsid w:val="002041D7"/>
    <w:rsid w:val="002555BE"/>
    <w:rsid w:val="00274EC6"/>
    <w:rsid w:val="00291B37"/>
    <w:rsid w:val="002A5E1C"/>
    <w:rsid w:val="003110DD"/>
    <w:rsid w:val="00332C29"/>
    <w:rsid w:val="0033681B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4D5C4C"/>
    <w:rsid w:val="005225A9"/>
    <w:rsid w:val="005260B0"/>
    <w:rsid w:val="00532380"/>
    <w:rsid w:val="005334A7"/>
    <w:rsid w:val="0054589B"/>
    <w:rsid w:val="00563EAD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32C7E"/>
    <w:rsid w:val="006414F4"/>
    <w:rsid w:val="00655FB6"/>
    <w:rsid w:val="00667351"/>
    <w:rsid w:val="00681766"/>
    <w:rsid w:val="00692719"/>
    <w:rsid w:val="00696430"/>
    <w:rsid w:val="006B1CD3"/>
    <w:rsid w:val="006E19D5"/>
    <w:rsid w:val="006E7282"/>
    <w:rsid w:val="00707BD2"/>
    <w:rsid w:val="00720319"/>
    <w:rsid w:val="00740D9B"/>
    <w:rsid w:val="0075404A"/>
    <w:rsid w:val="007667D7"/>
    <w:rsid w:val="00775AD5"/>
    <w:rsid w:val="00783908"/>
    <w:rsid w:val="007B03CD"/>
    <w:rsid w:val="007C75AC"/>
    <w:rsid w:val="008169C7"/>
    <w:rsid w:val="00833BF5"/>
    <w:rsid w:val="00850ECF"/>
    <w:rsid w:val="00883522"/>
    <w:rsid w:val="008912F6"/>
    <w:rsid w:val="008D1548"/>
    <w:rsid w:val="008D7FA0"/>
    <w:rsid w:val="008E023C"/>
    <w:rsid w:val="0090773D"/>
    <w:rsid w:val="009158AC"/>
    <w:rsid w:val="00927558"/>
    <w:rsid w:val="00934A76"/>
    <w:rsid w:val="00947F82"/>
    <w:rsid w:val="00964596"/>
    <w:rsid w:val="0098188E"/>
    <w:rsid w:val="009926B6"/>
    <w:rsid w:val="00995FB2"/>
    <w:rsid w:val="009C4D46"/>
    <w:rsid w:val="00A1737D"/>
    <w:rsid w:val="00A324F9"/>
    <w:rsid w:val="00A42ED3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BE369E"/>
    <w:rsid w:val="00C05BEE"/>
    <w:rsid w:val="00C13E72"/>
    <w:rsid w:val="00C24C2D"/>
    <w:rsid w:val="00C3258D"/>
    <w:rsid w:val="00C52573"/>
    <w:rsid w:val="00C648A5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159B6"/>
    <w:rsid w:val="00D25127"/>
    <w:rsid w:val="00D56EB9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72A89"/>
    <w:rsid w:val="00E958F4"/>
    <w:rsid w:val="00EF1A85"/>
    <w:rsid w:val="00EF41FD"/>
    <w:rsid w:val="00F254BB"/>
    <w:rsid w:val="00F264FF"/>
    <w:rsid w:val="00F57A94"/>
    <w:rsid w:val="00F93219"/>
    <w:rsid w:val="00FA01DD"/>
    <w:rsid w:val="00FA5DCA"/>
    <w:rsid w:val="00FB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41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1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1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1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1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41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1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1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1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1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1187</izvorni_sadrzaj>
    <derivirana_varijabla naziv="DomainObject.Predmet.Broj_1">1187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St-1187/2017</izvorni_sadrzaj>
    <derivirana_varijabla naziv="DomainObject.Predmet.OznakaBroj_1">St-1187/2017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ROGARIO T j.d.o.o.</izvorni_sadrzaj>
    <derivirana_varijabla naziv="DomainObject.Predmet.ProtustrankaFormated_1">  ROGARIO T j.d.o.o.</derivirana_varijabla>
  </DomainObject.Predmet.ProtustrankaFormated>
  <DomainObject.Predmet.ProtustrankaFormatedOIB>
    <izvorni_sadrzaj>  ROGARIO T j.d.o.o., OIB 45999221710</izvorni_sadrzaj>
    <derivirana_varijabla naziv="DomainObject.Predmet.ProtustrankaFormatedOIB_1">  ROGARIO T j.d.o.o., OIB 45999221710</derivirana_varijabla>
  </DomainObject.Predmet.ProtustrankaFormatedOIB>
  <DomainObject.Predmet.ProtustrankaFormatedWithAdress>
    <izvorni_sadrzaj> ROGARIO T j.d.o.o., Vijenac Frane Gotovca 1, 10000 Zagreb</izvorni_sadrzaj>
    <derivirana_varijabla naziv="DomainObject.Predmet.ProtustrankaFormatedWithAdress_1"> ROGARIO T j.d.o.o., Vijenac Frane Gotovca 1, 10000 Zagreb</derivirana_varijabla>
  </DomainObject.Predmet.ProtustrankaFormatedWithAdress>
  <DomainObject.Predmet.ProtustrankaFormatedWithAdressOIB>
    <izvorni_sadrzaj> ROGARIO T j.d.o.o., OIB 45999221710, Vijenac Frane Gotovca 1, 10000 Zagreb</izvorni_sadrzaj>
    <derivirana_varijabla naziv="DomainObject.Predmet.ProtustrankaFormatedWithAdressOIB_1"> ROGARIO T j.d.o.o., OIB 45999221710, Vijenac Frane Gotovca 1, 10000 Zagreb</derivirana_varijabla>
  </DomainObject.Predmet.ProtustrankaFormatedWithAdressOIB>
  <DomainObject.Predmet.ProtustrankaWithAdress>
    <izvorni_sadrzaj>ROGARIO T j.d.o.o. Vijenac Frane Gotovca 1, 10000 Zagreb</izvorni_sadrzaj>
    <derivirana_varijabla naziv="DomainObject.Predmet.ProtustrankaWithAdress_1">ROGARIO T j.d.o.o. Vijenac Frane Gotovca 1, 10000 Zagreb</derivirana_varijabla>
  </DomainObject.Predmet.ProtustrankaWithAdress>
  <DomainObject.Predmet.ProtustrankaWithAdressOIB>
    <izvorni_sadrzaj>ROGARIO T j.d.o.o., OIB 45999221710, Vijenac Frane Gotovca 1, 10000 Zagreb</izvorni_sadrzaj>
    <derivirana_varijabla naziv="DomainObject.Predmet.ProtustrankaWithAdressOIB_1">ROGARIO T j.d.o.o., OIB 45999221710, Vijenac Frane Gotovca 1, 10000 Zagreb</derivirana_varijabla>
  </DomainObject.Predmet.ProtustrankaWithAdressOIB>
  <DomainObject.Predmet.ProtustrankaNazivFormated>
    <izvorni_sadrzaj>ROGARIO T j.d.o.o.</izvorni_sadrzaj>
    <derivirana_varijabla naziv="DomainObject.Predmet.ProtustrankaNazivFormated_1">ROGARIO T j.d.o.o.</derivirana_varijabla>
  </DomainObject.Predmet.ProtustrankaNazivFormated>
  <DomainObject.Predmet.ProtustrankaNazivFormatedOIB>
    <izvorni_sadrzaj>ROGARIO T j.d.o.o., OIB 45999221710</izvorni_sadrzaj>
    <derivirana_varijabla naziv="DomainObject.Predmet.ProtustrankaNazivFormatedOIB_1">ROGARIO T j.d.o.o., OIB 45999221710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ROGARIO T j.d.o.o.</item>
    </izvorni_sadrzaj>
    <derivirana_varijabla naziv="DomainObject.Predmet.ProtuStrankaListFormated_1">
      <item>ROGARIO T j.d.o.o.</item>
    </derivirana_varijabla>
  </DomainObject.Predmet.ProtuStrankaListFormated>
  <DomainObject.Predmet.ProtuStrankaListFormatedOIB>
    <izvorni_sadrzaj>
      <item>ROGARIO T j.d.o.o., OIB 45999221710</item>
    </izvorni_sadrzaj>
    <derivirana_varijabla naziv="DomainObject.Predmet.ProtuStrankaListFormatedOIB_1">
      <item>ROGARIO T j.d.o.o., OIB 45999221710</item>
    </derivirana_varijabla>
  </DomainObject.Predmet.ProtuStrankaListFormatedOIB>
  <DomainObject.Predmet.ProtuStrankaListFormatedWithAdress>
    <izvorni_sadrzaj>
      <item>ROGARIO T j.d.o.o., Vijenac Frane Gotovca 1, 10000 Zagreb</item>
    </izvorni_sadrzaj>
    <derivirana_varijabla naziv="DomainObject.Predmet.ProtuStrankaListFormatedWithAdress_1">
      <item>ROGARIO T j.d.o.o., Vijenac Frane Gotovca 1, 10000 Zagreb</item>
    </derivirana_varijabla>
  </DomainObject.Predmet.ProtuStrankaListFormatedWithAdress>
  <DomainObject.Predmet.ProtuStrankaListFormatedWithAdressOIB>
    <izvorni_sadrzaj>
      <item>ROGARIO T j.d.o.o., OIB 45999221710, Vijenac Frane Gotovca 1, 10000 Zagreb</item>
    </izvorni_sadrzaj>
    <derivirana_varijabla naziv="DomainObject.Predmet.ProtuStrankaListFormatedWithAdressOIB_1">
      <item>ROGARIO T j.d.o.o., OIB 45999221710, Vijenac Frane Gotovca 1, 10000 Zagreb</item>
    </derivirana_varijabla>
  </DomainObject.Predmet.ProtuStrankaListFormatedWithAdressOIB>
  <DomainObject.Predmet.ProtuStrankaListNazivFormated>
    <izvorni_sadrzaj>
      <item>ROGARIO T j.d.o.o.</item>
    </izvorni_sadrzaj>
    <derivirana_varijabla naziv="DomainObject.Predmet.ProtuStrankaListNazivFormated_1">
      <item>ROGARIO T j.d.o.o.</item>
    </derivirana_varijabla>
  </DomainObject.Predmet.ProtuStrankaListNazivFormated>
  <DomainObject.Predmet.ProtuStrankaListNazivFormatedOIB>
    <izvorni_sadrzaj>
      <item>ROGARIO T j.d.o.o., OIB 45999221710</item>
    </izvorni_sadrzaj>
    <derivirana_varijabla naziv="DomainObject.Predmet.ProtuStrankaListNazivFormatedOIB_1">
      <item>ROGARIO T j.d.o.o., OIB 45999221710</item>
    </derivirana_varijabla>
  </DomainObject.Predmet.ProtuStrankaListNazivFormatedOIB>
  <DomainObject.Predmet.OstaliListFormated>
    <izvorni_sadrzaj>
      <item>ŽDO</item>
      <item>Tamara Rogar</item>
    </izvorni_sadrzaj>
    <derivirana_varijabla naziv="DomainObject.Predmet.OstaliListFormated_1">
      <item>ŽDO</item>
      <item>Tamara Rogar</item>
    </derivirana_varijabla>
  </DomainObject.Predmet.OstaliListFormated>
  <DomainObject.Predmet.OstaliListFormatedOIB>
    <izvorni_sadrzaj>
      <item>ŽDO</item>
      <item>Tamara Rogar, OIB 50572026957</item>
    </izvorni_sadrzaj>
    <derivirana_varijabla naziv="DomainObject.Predmet.OstaliListFormatedOIB_1">
      <item>ŽDO</item>
      <item>Tamara Rogar, OIB 50572026957</item>
    </derivirana_varijabla>
  </DomainObject.Predmet.OstaliListFormatedOIB>
  <DomainObject.Predmet.OstaliListFormatedWithAdress>
    <izvorni_sadrzaj>
      <item>ŽDO</item>
      <item>Tamara Rogar, Vijenac Frane Gotovca 1, 10000 Zagreb</item>
    </izvorni_sadrzaj>
    <derivirana_varijabla naziv="DomainObject.Predmet.OstaliListFormatedWithAdress_1">
      <item>ŽDO</item>
      <item>Tamara Rogar, Vijenac Frane Gotovca 1, 10000 Zagreb</item>
    </derivirana_varijabla>
  </DomainObject.Predmet.OstaliListFormatedWithAdress>
  <DomainObject.Predmet.OstaliListFormatedWithAdressOIB>
    <izvorni_sadrzaj>
      <item>ŽDO</item>
      <item>Tamara Rogar, OIB 50572026957, Vijenac Frane Gotovca 1, 10000 Zagreb</item>
    </izvorni_sadrzaj>
    <derivirana_varijabla naziv="DomainObject.Predmet.OstaliListFormatedWithAdressOIB_1">
      <item>ŽDO</item>
      <item>Tamara Rogar, OIB 50572026957, Vijenac Frane Gotovca 1, 10000 Zagreb</item>
    </derivirana_varijabla>
  </DomainObject.Predmet.OstaliListFormatedWithAdressOIB>
  <DomainObject.Predmet.OstaliListNazivFormated>
    <izvorni_sadrzaj>
      <item>ŽDO</item>
      <item>Tamara Rogar</item>
    </izvorni_sadrzaj>
    <derivirana_varijabla naziv="DomainObject.Predmet.OstaliListNazivFormated_1">
      <item>ŽDO</item>
      <item>Tamara Rogar</item>
    </derivirana_varijabla>
  </DomainObject.Predmet.OstaliListNazivFormated>
  <DomainObject.Predmet.OstaliListNazivFormatedOIB>
    <izvorni_sadrzaj>
      <item>ŽDO</item>
      <item>Tamara Rogar, OIB 50572026957</item>
    </izvorni_sadrzaj>
    <derivirana_varijabla naziv="DomainObject.Predmet.OstaliListNazivFormatedOIB_1">
      <item>ŽDO</item>
      <item>Tamara Rogar, OIB 50572026957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ROGARIO T j.d.o.o.</izvorni_sadrzaj>
    <derivirana_varijabla naziv="DomainObject.Predmet.ProtustrankaIDrugi_1">ROGARIO 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ROGARIO T j.d.o.o., OIB 45999221710, Vijenac Frane Gotovca 1, 10000 Zagreb</izvorni_sadrzaj>
    <derivirana_varijabla naziv="DomainObject.Predmet.ProtustrankaIDrugiAdressOIB_1">ROGARIO T j.d.o.o., OIB 45999221710, Vijenac Frane Gotovca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ROGARIO T j.d.o.o.</item>
      <item>FINA Regionalni centar Zagreb</item>
      <item>ŽDO</item>
      <item>Tamara Rogar</item>
    </izvorni_sadrzaj>
    <derivirana_varijabla naziv="DomainObject.Predmet.SudioniciListNaziv_1">
      <item>ROGARIO T j.d.o.o.</item>
      <item>FINA Regionalni centar Zagreb</item>
      <item>ŽDO</item>
      <item>Tamara Rogar</item>
    </derivirana_varijabla>
  </DomainObject.Predmet.SudioniciListNaziv>
  <DomainObject.Predmet.SudioniciListAdressOIB>
    <izvorni_sadrzaj>
      <item>ROGARIO T j.d.o.o., OIB 45999221710, Vijenac Frane Gotovca 1,10000 Zagreb</item>
      <item>FINA Regionalni centar Zagreb, OIB 85821130368, Trg svibanjskih žrtava 1995. 1,10000 Zagreb</item>
      <item>ŽDO</item>
      <item>Tamara Rogar, OIB 50572026957, Vijenac Frane Gotovca 1,10000 Zagreb</item>
    </izvorni_sadrzaj>
    <derivirana_varijabla naziv="DomainObject.Predmet.SudioniciListAdressOIB_1">
      <item>ROGARIO T j.d.o.o., OIB 45999221710, Vijenac Frane Gotovca 1,10000 Zagreb</item>
      <item>FINA Regionalni centar Zagreb, OIB 85821130368, Trg svibanjskih žrtava 1995. 1,10000 Zagreb</item>
      <item>ŽDO</item>
      <item>Tamara Rogar, OIB 50572026957, Vijenac Frane Gotovca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45999221710</item>
      <item>, OIB 85821130368</item>
      <item>, OIB null</item>
      <item>, OIB 50572026957</item>
    </izvorni_sadrzaj>
    <derivirana_varijabla naziv="DomainObject.Predmet.SudioniciListNazivOIB_1">
      <item>, OIB 45999221710</item>
      <item>, OIB 85821130368</item>
      <item>, OIB null</item>
      <item>, OIB 50572026957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B82509-BDBA-4D02-A78E-7A0D823DD1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3414</properties:Characters>
  <properties:Lines>89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2018-07-05T09:29:00Z</dcterms:created>
  <dc:creator>Snježana Andrijanić</dc:creator>
  <cp:lastModifiedBy>Snježana Andrijanić</cp:lastModifiedBy>
  <cp:lastPrinted>2018-07-05T09:28:00Z</cp:lastPrinted>
  <dcterms:modified xmlns:xsi="http://www.w3.org/2001/XMLSchema-instance" xsi:type="dcterms:W3CDTF">2018-07-05T11:23:00Z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(zainteresiranim osobama  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