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771c" w14:paraId="b4d771c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9222A2" w:rsidRPr="00FA505C">
        <w:rPr>
          <w:szCs w:val="24"/>
          <w:lang w:val="hr-HR"/>
        </w:rPr>
        <w:t xml:space="preserve">, </w:t>
      </w:r>
      <w:r w:rsidR="002B40F7" w:rsidRPr="00FA505C">
        <w:rPr>
          <w:szCs w:val="24"/>
          <w:lang w:val="hr-HR"/>
        </w:rPr>
        <w:t xml:space="preserve"> </w:t>
      </w:r>
      <w:r w:rsidR="004218E5">
        <w:rPr>
          <w:szCs w:val="24"/>
          <w:lang w:val="hr-HR"/>
        </w:rPr>
        <w:t>21. rujna</w:t>
      </w:r>
      <w:r w:rsidR="008D1EC5" w:rsidRPr="00FA505C">
        <w:rPr>
          <w:szCs w:val="24"/>
          <w:lang w:val="hr-HR"/>
        </w:rPr>
        <w:t xml:space="preserve"> 2016.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Vrijednost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4218E5">
        <w:rPr>
          <w:lang w:val="hr-HR"/>
        </w:rPr>
        <w:t>12</w:t>
      </w:r>
      <w:r w:rsidR="00823AFE" w:rsidRPr="00FA505C">
        <w:rPr>
          <w:lang w:val="hr-HR"/>
        </w:rPr>
        <w:t xml:space="preserve">.000.000,00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4218E5">
        <w:rPr>
          <w:szCs w:val="24"/>
          <w:lang w:val="hr-HR"/>
        </w:rPr>
        <w:t>osmom</w:t>
      </w:r>
      <w:r w:rsidR="00640322" w:rsidRPr="00FA505C">
        <w:rPr>
          <w:szCs w:val="24"/>
          <w:lang w:val="hr-HR"/>
        </w:rPr>
        <w:t xml:space="preserve"> usmenom javnom dražbom koja će se održati </w:t>
      </w:r>
      <w:r w:rsidR="00D7798C">
        <w:rPr>
          <w:lang w:val="hr-HR"/>
        </w:rPr>
        <w:t>30. studenog</w:t>
      </w:r>
      <w:r w:rsidR="00C10503" w:rsidRPr="00FA505C">
        <w:rPr>
          <w:lang w:val="hr-HR"/>
        </w:rPr>
        <w:t xml:space="preserve"> 2016. u </w:t>
      </w:r>
      <w:r w:rsidR="0000657A">
        <w:rPr>
          <w:lang w:val="hr-HR"/>
        </w:rPr>
        <w:t>10</w:t>
      </w:r>
      <w:r w:rsidR="00823AFE" w:rsidRPr="00FA505C">
        <w:rPr>
          <w:lang w:val="hr-HR"/>
        </w:rPr>
        <w:t>,00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D7798C">
        <w:rPr>
          <w:szCs w:val="24"/>
          <w:lang w:val="hr-HR"/>
        </w:rPr>
        <w:t>sedmu</w:t>
      </w:r>
      <w:r w:rsidR="008D1EC5"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javnu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 xml:space="preserve">i </w:t>
      </w:r>
      <w:r w:rsidR="00D7798C">
        <w:rPr>
          <w:szCs w:val="24"/>
          <w:lang w:val="hr-HR"/>
        </w:rPr>
        <w:t>sniženoj</w:t>
      </w:r>
      <w:r w:rsidR="00A82358" w:rsidRPr="00FA505C">
        <w:rPr>
          <w:szCs w:val="24"/>
          <w:lang w:val="hr-HR"/>
        </w:rPr>
        <w:t xml:space="preserve"> p</w:t>
      </w:r>
      <w:r w:rsidR="0000657A">
        <w:rPr>
          <w:szCs w:val="24"/>
          <w:lang w:val="hr-HR"/>
        </w:rPr>
        <w:t>rodajnoj</w:t>
      </w:r>
      <w:r w:rsidR="00A82358" w:rsidRPr="00FA505C">
        <w:rPr>
          <w:szCs w:val="24"/>
          <w:lang w:val="hr-HR"/>
        </w:rPr>
        <w:t xml:space="preserve">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D7798C">
        <w:rPr>
          <w:szCs w:val="24"/>
          <w:lang w:val="hr-HR"/>
        </w:rPr>
        <w:t>21. rujan</w:t>
      </w:r>
      <w:r w:rsidR="008D1EC5" w:rsidRPr="00FA505C">
        <w:rPr>
          <w:szCs w:val="24"/>
          <w:lang w:val="hr-HR"/>
        </w:rPr>
        <w:t xml:space="preserve"> 2016.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E35F44" w:rsidRPr="00FA505C">
        <w:rPr>
          <w:szCs w:val="24"/>
          <w:lang w:val="hr-HR"/>
        </w:rPr>
        <w:t xml:space="preserve"> </w:t>
      </w:r>
      <w:r w:rsidR="00193872">
        <w:rPr>
          <w:szCs w:val="24"/>
          <w:lang w:val="hr-HR"/>
        </w:rPr>
        <w:t xml:space="preserve">v. r. </w:t>
      </w:r>
    </w:p>
    <w:p w:rsidRDefault="00193872" w:rsidR="00193872" w:rsidRPr="00FA505C">
      <w:pPr>
        <w:jc w:val="both"/>
        <w:rPr>
          <w:szCs w:val="24"/>
          <w:lang w:val="hr-HR"/>
        </w:rPr>
      </w:pPr>
    </w:p>
    <w:p w:rsidRDefault="00193872" w:rsidP="00AB7A2F" w:rsidR="00193872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93872" w:rsidP="00995CE9" w:rsidR="00193872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13090" w:rsidP="00613090" w:rsidR="00613090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3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657A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93872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438AE"/>
    <w:rsid w:val="0034692F"/>
    <w:rsid w:val="003657A1"/>
    <w:rsid w:val="00373998"/>
    <w:rsid w:val="003752BE"/>
    <w:rsid w:val="003B03EE"/>
    <w:rsid w:val="003B64AF"/>
    <w:rsid w:val="003D5719"/>
    <w:rsid w:val="00415C86"/>
    <w:rsid w:val="00416B02"/>
    <w:rsid w:val="004218E5"/>
    <w:rsid w:val="00424665"/>
    <w:rsid w:val="00437BAE"/>
    <w:rsid w:val="00445E2B"/>
    <w:rsid w:val="00453367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40D70"/>
    <w:rsid w:val="0085797B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51F"/>
    <w:rsid w:val="00CA18D7"/>
    <w:rsid w:val="00CB0D9C"/>
    <w:rsid w:val="00CB4540"/>
    <w:rsid w:val="00CE213F"/>
    <w:rsid w:val="00CE26FB"/>
    <w:rsid w:val="00CF215B"/>
    <w:rsid w:val="00D06567"/>
    <w:rsid w:val="00D40562"/>
    <w:rsid w:val="00D56156"/>
    <w:rsid w:val="00D7798C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93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8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8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8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8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93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8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8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8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8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8.</izvorni_sadrzaj>
    <derivirana_varijabla naziv="DomainObject.Primjedba_1">8.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3328</properties:Characters>
  <properties:Lines>79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2016-09-21T08:03:00Z</dcterms:created>
  <dc:creator>ksvajger</dc:creator>
  <cp:lastModifiedBy>Kristina Švajger</cp:lastModifiedBy>
  <cp:lastPrinted>2016-09-21T09:01:00Z</cp:lastPrinted>
  <dcterms:modified xmlns:xsi="http://www.w3.org/2001/XMLSchema-instance" xsi:type="dcterms:W3CDTF">2016-09-21T09:01:00Z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