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470b" w14:paraId="3e3470b" w:rsidRDefault="00DD2365" w:rsidP="00E17696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2A27C9">
        <w:t xml:space="preserve">6 </w:t>
      </w:r>
      <w:r>
        <w:t>St-</w:t>
      </w:r>
      <w:r w:rsidR="00092EE2">
        <w:t>569</w:t>
      </w:r>
      <w:r w:rsidR="007F19C5">
        <w:t>/17</w:t>
      </w:r>
      <w:r w:rsidR="0072710A">
        <w:t>-</w:t>
      </w:r>
      <w:r w:rsidR="00D709C5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 w:rsidRP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jc w:val="center"/>
      </w:pPr>
    </w:p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491C03">
        <w:t>Financijska agencija, RC Osijek</w:t>
      </w:r>
      <w:r w:rsidR="002B005B">
        <w:t>, Osijek, L. Jagera 3</w:t>
      </w:r>
      <w:r w:rsidR="00F24BBF" w:rsidRPr="00810FE8">
        <w:t xml:space="preserve">, za otvaranje stečajnog  postupka nad dužnikom </w:t>
      </w:r>
      <w:r w:rsidR="00092EE2">
        <w:t>KALIKO d.o.o. za poljoprivrednu proizvodnju i trgovinu, Višnjevac, I. Mažuranića 53, MBS: 030120528, OIB: 95612504400</w:t>
      </w:r>
      <w:r w:rsidR="0072710A">
        <w:t xml:space="preserve">, </w:t>
      </w:r>
      <w:r w:rsidR="003B4C28">
        <w:t xml:space="preserve">dana </w:t>
      </w:r>
      <w:r w:rsidR="00092EE2">
        <w:t>23</w:t>
      </w:r>
      <w:r w:rsidR="00D709C5">
        <w:t>. svibnja</w:t>
      </w:r>
      <w:r w:rsidR="002A27C9">
        <w:t xml:space="preserve"> 2017.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E5D90" w:rsidP="00E17696" w:rsidR="004B741D">
      <w:pPr>
        <w:jc w:val="center"/>
      </w:pPr>
      <w:r>
        <w:t>z a k l j u č i o  j e :</w:t>
      </w: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7F19C5">
        <w:t>k</w:t>
      </w:r>
      <w:r w:rsidR="005E5D90">
        <w:t xml:space="preserve"> </w:t>
      </w:r>
      <w:r w:rsidR="00253A6A">
        <w:t xml:space="preserve">dužnika </w:t>
      </w:r>
      <w:r w:rsidR="00092EE2">
        <w:t>Velemir Vučko, Višnjevac, I. Mažuranića 51a, OIB: 87170705576</w:t>
      </w:r>
      <w:r w:rsidR="00EE3DEE">
        <w:t>,</w:t>
      </w:r>
      <w:r w:rsidR="00C34EAB">
        <w:t xml:space="preserve"> </w:t>
      </w:r>
      <w:r w:rsidR="005E5D90">
        <w:t>da u roku od 8 dana od dan</w:t>
      </w:r>
      <w:r w:rsidR="00B37B42">
        <w:t xml:space="preserve">a primitka ovog </w:t>
      </w:r>
      <w:r w:rsidR="007F19C5">
        <w:t>zaključka uplati</w:t>
      </w:r>
      <w:r w:rsidR="005E5D90">
        <w:t xml:space="preserve">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092EE2">
        <w:t>569</w:t>
      </w:r>
      <w:r w:rsidR="007F19C5">
        <w:t>-17</w:t>
      </w:r>
      <w:r w:rsidR="009E4A1C">
        <w:t>-</w:t>
      </w:r>
      <w:r w:rsidR="0072710A">
        <w:t>8500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092EE2">
        <w:t xml:space="preserve">KALIKO d.o.o. za poljoprivrednu proizvodnju i trgovinu, Višnjevac, I. Mažuranića 53, MBS: 030120528, OIB: 95612504400 </w:t>
      </w:r>
      <w:r w:rsidR="00A276A6">
        <w:t>(</w:t>
      </w:r>
      <w:r w:rsidR="005E5D90">
        <w:t>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A276A6">
        <w:t xml:space="preserve">zakonski zastupnik dužnika </w:t>
      </w:r>
      <w:r w:rsidR="00092EE2">
        <w:t>Velemir Vučko, Višnjevac, I. Mažuranića 51a, OIB: 87170705576</w:t>
      </w:r>
      <w:r w:rsidR="00A276A6">
        <w:t xml:space="preserve"> </w:t>
      </w:r>
      <w:r w:rsidR="005E5D90">
        <w:t>ne plat</w:t>
      </w:r>
      <w:r w:rsidR="00A276A6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 xml:space="preserve">Poziva se </w:t>
      </w:r>
      <w:r w:rsidR="00A276A6">
        <w:t xml:space="preserve">zakonski zastupnik dužnika </w:t>
      </w:r>
      <w:r w:rsidR="00092EE2">
        <w:t>Velemir Vučko, Višnjevac, I. Mažuranića 51a, OIB: 87170705576</w:t>
      </w:r>
      <w:r w:rsidR="00A276A6">
        <w:t xml:space="preserve">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r w:rsidR="00A276A6">
        <w:t xml:space="preserve">zakonski zastupnik dužnika </w:t>
      </w:r>
      <w:r w:rsidR="00092EE2">
        <w:t>Velemir Vučko, Višnjevac, I. Mažuranića 51a, OIB: 87170705576</w:t>
      </w:r>
      <w:r w:rsidR="002B005B">
        <w:t xml:space="preserve"> </w:t>
      </w:r>
      <w:r>
        <w:t>ne postup</w:t>
      </w:r>
      <w:r w:rsidR="00A276A6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A276A6" w:rsidP="00F81165" w:rsidR="00A276A6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EE3DEE" w:rsidP="00F81165" w:rsidR="00EE3DEE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B37B42" w:rsidP="00B37B42" w:rsidR="00B37B42">
      <w:pPr>
        <w:jc w:val="right"/>
      </w:pPr>
      <w:r>
        <w:t>Broj: 6 St-</w:t>
      </w:r>
      <w:r w:rsidR="00092EE2">
        <w:t>569</w:t>
      </w:r>
      <w:r w:rsidR="00A276A6">
        <w:t>/17</w:t>
      </w:r>
      <w:r w:rsidR="00D709C5">
        <w:t>-3</w:t>
      </w:r>
    </w:p>
    <w:p w:rsidRDefault="00B37B42" w:rsidP="00F81165" w:rsidR="00B37B42">
      <w:pPr>
        <w:ind w:firstLine="720"/>
        <w:jc w:val="both"/>
      </w:pPr>
    </w:p>
    <w:p w:rsidRDefault="00B37B42" w:rsidP="00F81165" w:rsidR="00B37B42">
      <w:pPr>
        <w:ind w:firstLine="720"/>
        <w:jc w:val="both"/>
      </w:pPr>
    </w:p>
    <w:p w:rsidRDefault="00F24BBF" w:rsidP="00B37B42" w:rsidR="00E17696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2A27C9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B37B42" w:rsidR="009E4A1C">
      <w:pPr>
        <w:ind w:firstLine="705"/>
        <w:jc w:val="both"/>
      </w:pPr>
      <w:r w:rsidRPr="002A27C9">
        <w:t xml:space="preserve">7. </w:t>
      </w:r>
      <w:r w:rsidR="002A27C9">
        <w:tab/>
      </w:r>
      <w:r w:rsidRPr="002A27C9">
        <w:t>Poziva</w:t>
      </w:r>
      <w:r w:rsidR="00A276A6">
        <w:t xml:space="preserve"> se</w:t>
      </w:r>
      <w:r w:rsidR="00B37B42">
        <w:t xml:space="preserve"> </w:t>
      </w:r>
      <w:r w:rsidR="00A276A6">
        <w:t xml:space="preserve">zakonski zastupnik dužnika </w:t>
      </w:r>
      <w:r w:rsidR="00092EE2">
        <w:t>Velemir Vučko, Višnjevac, I. Mažuranića 51a, OIB: 87170705576</w:t>
      </w:r>
      <w:r w:rsidR="00A276A6">
        <w:t xml:space="preserve"> </w:t>
      </w:r>
      <w:r w:rsidRPr="002A27C9">
        <w:t>da u roku od 8 dana od dana primitka ovog zaključka, u dogovoru s</w:t>
      </w:r>
      <w:r w:rsidR="00B37B42">
        <w:t>a stečajnim upraviteljem sastave</w:t>
      </w:r>
      <w:r w:rsidRPr="002A27C9">
        <w:t xml:space="preserve"> Zapisnik o arhiviranju poslovne dokumentacije </w:t>
      </w:r>
      <w:r w:rsidR="00B37B42">
        <w:t>dužnika te isti potpisan dostave</w:t>
      </w:r>
      <w:r w:rsidRPr="002A27C9">
        <w:t xml:space="preserve"> u spis a u kojem će se navesti da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E17696" w:rsidP="00EE3DEE" w:rsidR="00E17696">
      <w:pPr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92EE2">
        <w:t>23</w:t>
      </w:r>
      <w:r w:rsidR="00D709C5">
        <w:t>. svibnja</w:t>
      </w:r>
      <w:r w:rsidR="002A27C9">
        <w:t xml:space="preserve"> 2017</w:t>
      </w:r>
      <w:r w:rsidR="00DD2365">
        <w:t>.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2A27C9">
        <w:t xml:space="preserve">Žana Bem </w:t>
      </w:r>
      <w:r w:rsidR="004B741D">
        <w:tab/>
      </w:r>
      <w:r w:rsidR="004B741D">
        <w:tab/>
      </w:r>
      <w:r>
        <w:t xml:space="preserve">                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AA2127" w:rsidP="00470B34" w:rsidR="00AA2127">
      <w:pPr>
        <w:numPr>
          <w:ilvl w:val="0"/>
          <w:numId w:val="6"/>
        </w:numPr>
        <w:jc w:val="both"/>
      </w:pPr>
      <w:r>
        <w:t xml:space="preserve">z.z. dužnika </w:t>
      </w:r>
    </w:p>
    <w:p w:rsidRDefault="00F81165" w:rsidP="00470B34" w:rsidR="00B37B42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092EE2">
        <w:t>23/6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DEB" w:rsidR="006E0DEB">
      <w:r>
        <w:separator/>
      </w:r>
    </w:p>
  </w:endnote>
  <w:endnote w:id="0" w:type="continuationSeparator">
    <w:p w:rsidRDefault="006E0DEB" w:rsidR="006E0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DEB" w:rsidR="006E0DEB">
      <w:r>
        <w:separator/>
      </w:r>
    </w:p>
  </w:footnote>
  <w:footnote w:id="0" w:type="continuationSeparator">
    <w:p w:rsidRDefault="006E0DEB" w:rsidR="006E0D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6DCC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777DD"/>
    <w:rsid w:val="00086232"/>
    <w:rsid w:val="00092EE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A27C9"/>
    <w:rsid w:val="002B005B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1C03"/>
    <w:rsid w:val="00497410"/>
    <w:rsid w:val="004B741D"/>
    <w:rsid w:val="004E5065"/>
    <w:rsid w:val="00500BBD"/>
    <w:rsid w:val="0055624C"/>
    <w:rsid w:val="00556DC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D1526"/>
    <w:rsid w:val="006E0DEB"/>
    <w:rsid w:val="006F102E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7F19C5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63B2"/>
    <w:rsid w:val="00A07AC6"/>
    <w:rsid w:val="00A14779"/>
    <w:rsid w:val="00A15323"/>
    <w:rsid w:val="00A27295"/>
    <w:rsid w:val="00A276A6"/>
    <w:rsid w:val="00A402F9"/>
    <w:rsid w:val="00A45AC5"/>
    <w:rsid w:val="00A91ED3"/>
    <w:rsid w:val="00A96A2B"/>
    <w:rsid w:val="00AA2127"/>
    <w:rsid w:val="00AB56F9"/>
    <w:rsid w:val="00AC07BA"/>
    <w:rsid w:val="00AD24AA"/>
    <w:rsid w:val="00B11D59"/>
    <w:rsid w:val="00B36F3A"/>
    <w:rsid w:val="00B37A22"/>
    <w:rsid w:val="00B37B42"/>
    <w:rsid w:val="00B41F79"/>
    <w:rsid w:val="00BC33DE"/>
    <w:rsid w:val="00BF7940"/>
    <w:rsid w:val="00C15361"/>
    <w:rsid w:val="00C26291"/>
    <w:rsid w:val="00C34EAB"/>
    <w:rsid w:val="00C3548B"/>
    <w:rsid w:val="00C9197B"/>
    <w:rsid w:val="00C942DF"/>
    <w:rsid w:val="00CA5EA9"/>
    <w:rsid w:val="00CB0F92"/>
    <w:rsid w:val="00CB2731"/>
    <w:rsid w:val="00CC5360"/>
    <w:rsid w:val="00CE19FA"/>
    <w:rsid w:val="00CF4431"/>
    <w:rsid w:val="00D178DC"/>
    <w:rsid w:val="00D217E4"/>
    <w:rsid w:val="00D43D85"/>
    <w:rsid w:val="00D64559"/>
    <w:rsid w:val="00D709C5"/>
    <w:rsid w:val="00D7740E"/>
    <w:rsid w:val="00D85A5F"/>
    <w:rsid w:val="00D86163"/>
    <w:rsid w:val="00D913A9"/>
    <w:rsid w:val="00DB1D2F"/>
    <w:rsid w:val="00DC7BF5"/>
    <w:rsid w:val="00DD2365"/>
    <w:rsid w:val="00DE3087"/>
    <w:rsid w:val="00DE58F9"/>
    <w:rsid w:val="00E1321F"/>
    <w:rsid w:val="00E17696"/>
    <w:rsid w:val="00E33E37"/>
    <w:rsid w:val="00E430E2"/>
    <w:rsid w:val="00E55AA4"/>
    <w:rsid w:val="00E73CF8"/>
    <w:rsid w:val="00E842BF"/>
    <w:rsid w:val="00E91BC9"/>
    <w:rsid w:val="00E9392A"/>
    <w:rsid w:val="00EB23CC"/>
    <w:rsid w:val="00EB3D75"/>
    <w:rsid w:val="00ED0232"/>
    <w:rsid w:val="00ED3737"/>
    <w:rsid w:val="00EE3DEE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D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D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D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D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56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D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D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D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D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</izvorni_sadrzaj>
    <derivirana_varijabla naziv="DomainObject.Predmet.SudioniciListNaziv_1">
      <item>FINA RC OSIJEK</item>
      <item>KALIKO d.o.o. za poljoprivrednu proizvodnju i trgovinu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</izvorni_sadrzaj>
    <derivirana_varijabla naziv="DomainObject.Predmet.SudioniciListNazivOIB_1">
      <item>, OIB 85821130368</item>
      <item>, OIB 95612504400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40EA60-3CB8-42BC-AC50-1BB1F52E6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2541</properties:Characters>
  <properties:Lines>93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2017-05-23T08:01:00Z</dcterms:created>
  <dc:creator>hermanj</dc:creator>
  <cp:lastModifiedBy>Žana Bem</cp:lastModifiedBy>
  <cp:lastPrinted>2017-05-23T08:01:00Z</cp:lastPrinted>
  <dcterms:modified xmlns:xsi="http://www.w3.org/2001/XMLSchema-instance" xsi:type="dcterms:W3CDTF">2017-05-23T08:28:00Z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