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9675b" w14:paraId="489675b" w:rsidRDefault="003B4BD4" w:rsidP="00B419CB" w:rsidR="003B4BD4">
      <w:pPr>
        <w:jc w:val="center"/>
        <w15:collapsed w:val="false"/>
      </w:pPr>
      <w:bookmarkStart w:name="_GoBack" w:id="0"/>
      <w:bookmarkEnd w:id="0"/>
    </w:p>
    <w:p w:rsidRDefault="006F77A5" w:rsidP="00B419CB" w:rsidR="00B419CB" w:rsidRPr="005F241B">
      <w:pPr>
        <w:jc w:val="center"/>
      </w:pPr>
      <w:r w:rsidRPr="005F241B">
        <w:t>R E P U B L I K A  H R V A T S K A</w:t>
      </w:r>
    </w:p>
    <w:p w:rsidRDefault="00B419CB" w:rsidP="00B419CB" w:rsidR="00B419CB" w:rsidRPr="005F241B">
      <w:pPr>
        <w:jc w:val="center"/>
        <w:rPr>
          <w:b/>
        </w:rPr>
      </w:pPr>
    </w:p>
    <w:p w:rsidRDefault="008F4849" w:rsidP="00B419CB" w:rsidR="00B419CB" w:rsidRPr="005F241B">
      <w:pPr>
        <w:jc w:val="center"/>
      </w:pPr>
      <w:r w:rsidRPr="005F241B">
        <w:t>Z A K L J U Č A K</w:t>
      </w:r>
    </w:p>
    <w:p w:rsidRDefault="00B419CB" w:rsidP="00B419CB" w:rsidR="00B419CB" w:rsidRPr="005F241B"/>
    <w:p w:rsidRDefault="00B419CB" w:rsidP="003B3028" w:rsidR="003B3028" w:rsidRPr="005F241B">
      <w:pPr>
        <w:jc w:val="both"/>
        <w:rPr>
          <w:b/>
        </w:rPr>
      </w:pPr>
      <w:r w:rsidRPr="005F241B">
        <w:tab/>
        <w:t>Trgovački sud u Zagrebu po sucu</w:t>
      </w:r>
      <w:r w:rsidR="00DA38E7">
        <w:t xml:space="preserve"> pojedincu</w:t>
      </w:r>
      <w:r w:rsidR="006F77A5" w:rsidRPr="005F241B">
        <w:rPr>
          <w:b/>
        </w:rPr>
        <w:t xml:space="preserve"> </w:t>
      </w:r>
      <w:r w:rsidRPr="005F241B">
        <w:t>Nevenki Siladi Rstić u stečajnom postupku otvorenim nad stečajnim dužnikom</w:t>
      </w:r>
      <w:r w:rsidR="00152575" w:rsidRPr="005F241B">
        <w:t xml:space="preserve"> </w:t>
      </w:r>
      <w:r w:rsidR="003B4BD4">
        <w:t>CONSULE d.o.o. za trgovinu - u stečaju, Strmec (Grad Zagreb), Doktora Franje Tuđmana 8, OIB:56832353734</w:t>
      </w:r>
      <w:r w:rsidR="003C1FFA">
        <w:t xml:space="preserve">, </w:t>
      </w:r>
      <w:r w:rsidR="005B02C6">
        <w:t xml:space="preserve">dana </w:t>
      </w:r>
      <w:r w:rsidR="00D2548E">
        <w:t>7. prosinca</w:t>
      </w:r>
      <w:r w:rsidR="00972BF3" w:rsidRPr="005F241B">
        <w:t xml:space="preserve"> </w:t>
      </w:r>
      <w:r w:rsidR="00D43563">
        <w:t>2016</w:t>
      </w:r>
      <w:r w:rsidRPr="005F241B">
        <w:t>.</w:t>
      </w:r>
      <w:r w:rsidR="005B02C6">
        <w:rPr>
          <w:b/>
        </w:rPr>
        <w:t xml:space="preserve"> </w:t>
      </w:r>
      <w:r w:rsidR="005B02C6">
        <w:t>godine</w:t>
      </w:r>
      <w:r w:rsidR="003B3028" w:rsidRPr="005F241B">
        <w:rPr>
          <w:b/>
        </w:rPr>
        <w:t xml:space="preserve">                              </w:t>
      </w:r>
    </w:p>
    <w:p w:rsidRDefault="00A806E8" w:rsidP="001A0199" w:rsidR="00A806E8" w:rsidRPr="005F241B">
      <w:pPr>
        <w:jc w:val="both"/>
      </w:pPr>
      <w:r w:rsidRPr="005F241B">
        <w:tab/>
      </w:r>
      <w:r w:rsidRPr="005F241B">
        <w:tab/>
      </w:r>
      <w:r w:rsidRPr="005F241B">
        <w:tab/>
      </w:r>
      <w:r w:rsidRPr="005F241B">
        <w:tab/>
      </w:r>
      <w:r w:rsidRPr="005F241B">
        <w:tab/>
      </w:r>
      <w:r w:rsidR="00F27794">
        <w:t xml:space="preserve">z a k </w:t>
      </w:r>
      <w:r w:rsidR="004270F7" w:rsidRPr="005F241B">
        <w:t>l j u č i o</w:t>
      </w:r>
      <w:r w:rsidR="00F27794">
        <w:t xml:space="preserve">   </w:t>
      </w:r>
      <w:r w:rsidR="00DA1DB6" w:rsidRPr="005F241B">
        <w:t xml:space="preserve">j e </w:t>
      </w:r>
      <w:r w:rsidR="00DA1DB6" w:rsidRPr="005F241B">
        <w:tab/>
      </w:r>
      <w:r w:rsidR="00DA1DB6" w:rsidRPr="005F241B">
        <w:tab/>
      </w:r>
      <w:r w:rsidR="00DA1DB6" w:rsidRPr="005F241B">
        <w:tab/>
      </w:r>
      <w:r w:rsidR="00DA1DB6" w:rsidRPr="005F241B">
        <w:tab/>
      </w:r>
    </w:p>
    <w:p w:rsidRDefault="008841B3" w:rsidP="008841B3" w:rsidR="008841B3" w:rsidRPr="005F241B">
      <w:pPr>
        <w:jc w:val="both"/>
      </w:pPr>
    </w:p>
    <w:p w:rsidRDefault="00B16F77" w:rsidP="00934CCA" w:rsidR="00882E6B" w:rsidRPr="005F241B">
      <w:pPr>
        <w:pStyle w:val="Odlomakpopisa"/>
        <w:numPr>
          <w:ilvl w:val="0"/>
          <w:numId w:val="25"/>
        </w:numPr>
        <w:ind w:left="709"/>
        <w:jc w:val="both"/>
      </w:pPr>
      <w:r w:rsidRPr="005F241B">
        <w:t>U stečajnom postupku koji se vodi nad stečajnim dužnikom</w:t>
      </w:r>
      <w:r w:rsidR="00152575" w:rsidRPr="005F241B">
        <w:t xml:space="preserve"> CONSULE d.o.o. u stečaju, Strmec</w:t>
      </w:r>
      <w:r w:rsidR="00123D20" w:rsidRPr="005F241B">
        <w:t xml:space="preserve"> (Grad Zagreb), Doktora Franje T</w:t>
      </w:r>
      <w:r w:rsidR="00152575" w:rsidRPr="005F241B">
        <w:t xml:space="preserve">uđmana 8, OIB:56832353734, </w:t>
      </w:r>
      <w:r w:rsidRPr="005F241B">
        <w:t>o</w:t>
      </w:r>
      <w:r w:rsidR="006D4DB7" w:rsidRPr="005F241B">
        <w:t xml:space="preserve">dređuje se </w:t>
      </w:r>
      <w:r w:rsidR="00D2548E">
        <w:rPr>
          <w:b/>
        </w:rPr>
        <w:t>dvadeseto</w:t>
      </w:r>
      <w:r w:rsidR="00B568B6" w:rsidRPr="00934CCA">
        <w:rPr>
          <w:b/>
        </w:rPr>
        <w:t xml:space="preserve"> </w:t>
      </w:r>
      <w:r w:rsidRPr="00934CCA">
        <w:rPr>
          <w:b/>
        </w:rPr>
        <w:t>ročište za javnu dražbu</w:t>
      </w:r>
      <w:r w:rsidRPr="005F241B">
        <w:t xml:space="preserve"> radi prodaje </w:t>
      </w:r>
      <w:r w:rsidR="00001C20">
        <w:t>nekretnine</w:t>
      </w:r>
      <w:r w:rsidR="006D4DB7" w:rsidRPr="005F241B">
        <w:t xml:space="preserve"> u vlasništvu stečajnog</w:t>
      </w:r>
      <w:r w:rsidR="00947AC0" w:rsidRPr="005F241B">
        <w:t xml:space="preserve"> </w:t>
      </w:r>
      <w:r w:rsidR="00841210" w:rsidRPr="005F241B">
        <w:t>d</w:t>
      </w:r>
      <w:r w:rsidR="00494A48" w:rsidRPr="005F241B">
        <w:t>užnika</w:t>
      </w:r>
      <w:r w:rsidR="008841B3" w:rsidRPr="005F241B">
        <w:t>,</w:t>
      </w:r>
      <w:r w:rsidR="00597E7B" w:rsidRPr="005F241B">
        <w:t xml:space="preserve"> </w:t>
      </w:r>
      <w:r w:rsidR="007729E8">
        <w:t xml:space="preserve">uz odgovarajuću primjenu </w:t>
      </w:r>
      <w:r w:rsidR="006D4DB7" w:rsidRPr="005F241B">
        <w:t xml:space="preserve">pravila </w:t>
      </w:r>
      <w:r w:rsidR="005B02C6">
        <w:t>o ovrsi na nekretnini upisanoj</w:t>
      </w:r>
      <w:r w:rsidR="00E92A0B" w:rsidRPr="005F241B">
        <w:t xml:space="preserve"> u zemljišnim knjigama Općinskog suda Rijeka</w:t>
      </w:r>
      <w:r w:rsidR="005B02C6">
        <w:t xml:space="preserve">, </w:t>
      </w:r>
      <w:r w:rsidR="00882E6B" w:rsidRPr="005F241B">
        <w:t>204. ETAŽA: 142/100000 dijela kat.</w:t>
      </w:r>
      <w:r w:rsidR="00001C20">
        <w:t xml:space="preserve"> </w:t>
      </w:r>
      <w:r w:rsidR="00882E6B" w:rsidRPr="005F241B">
        <w:t>čest.</w:t>
      </w:r>
      <w:r w:rsidR="00001C20">
        <w:t xml:space="preserve"> </w:t>
      </w:r>
      <w:r w:rsidR="00882E6B" w:rsidRPr="005F241B">
        <w:t>br. 1210/4 PO</w:t>
      </w:r>
      <w:r w:rsidR="00001C20">
        <w:t xml:space="preserve">SLOVNO-PRODAJNI CENTAR, OKOLIŠ </w:t>
      </w:r>
      <w:r w:rsidR="00882E6B" w:rsidRPr="005F241B">
        <w:t xml:space="preserve">površine </w:t>
      </w:r>
      <w:smartTag w:element="metricconverter" w:uri="urn:schemas-microsoft-com:office:smarttags">
        <w:smartTagPr>
          <w:attr w:val="20259 m2" w:name="ProductID"/>
        </w:smartTagPr>
        <w:r w:rsidR="00882E6B" w:rsidRPr="005F241B">
          <w:t>20259 m</w:t>
        </w:r>
        <w:r w:rsidR="00882E6B" w:rsidRPr="00934CCA">
          <w:rPr>
            <w:vertAlign w:val="superscript"/>
          </w:rPr>
          <w:t>2</w:t>
        </w:r>
      </w:smartTag>
      <w:r w:rsidR="00882E6B" w:rsidRPr="005F241B">
        <w:t xml:space="preserve">, povezano s vlasništvom prodajnog prostora CONSULE 213, koji se sastoji od korisne prodajne površine, garderobe i spremišta i dvije kabine, ukupne površine </w:t>
      </w:r>
      <w:smartTag w:element="metricconverter" w:uri="urn:schemas-microsoft-com:office:smarttags">
        <w:smartTagPr>
          <w:attr w:val="100,16 m2" w:name="ProductID"/>
        </w:smartTagPr>
        <w:r w:rsidR="00882E6B" w:rsidRPr="005F241B">
          <w:t>100,16 m</w:t>
        </w:r>
        <w:r w:rsidR="00882E6B" w:rsidRPr="00934CCA">
          <w:rPr>
            <w:vertAlign w:val="superscript"/>
          </w:rPr>
          <w:t>2</w:t>
        </w:r>
      </w:smartTag>
      <w:r w:rsidR="00E017B0" w:rsidRPr="005F241B">
        <w:t xml:space="preserve"> (</w:t>
      </w:r>
      <w:r w:rsidR="00882E6B" w:rsidRPr="005F241B">
        <w:t xml:space="preserve">na </w:t>
      </w:r>
      <w:r w:rsidR="00E017B0" w:rsidRPr="005F241B">
        <w:t xml:space="preserve">tlocrtu označeno žutom bojom), </w:t>
      </w:r>
      <w:r w:rsidR="00882E6B" w:rsidRPr="005F241B">
        <w:t>upisano u zk.</w:t>
      </w:r>
      <w:r w:rsidR="008F3D8D">
        <w:t xml:space="preserve"> </w:t>
      </w:r>
      <w:r w:rsidR="00882E6B" w:rsidRPr="005F241B">
        <w:t>ul.</w:t>
      </w:r>
      <w:r w:rsidR="008F3D8D">
        <w:t xml:space="preserve"> </w:t>
      </w:r>
      <w:r w:rsidR="00F27794">
        <w:t xml:space="preserve">2115, poduložak 204 </w:t>
      </w:r>
      <w:r w:rsidR="00882E6B" w:rsidRPr="005F241B">
        <w:t>k.o Podvežica</w:t>
      </w:r>
    </w:p>
    <w:p w:rsidRDefault="00882E6B" w:rsidP="00284C28" w:rsidR="00882E6B" w:rsidRPr="005F241B"/>
    <w:p w:rsidRDefault="005B02C6" w:rsidP="00165B0A" w:rsidR="00165B0A" w:rsidRPr="005F241B">
      <w:pPr>
        <w:ind w:firstLine="708"/>
      </w:pPr>
      <w:r>
        <w:t>Na navedenoj nekretnini</w:t>
      </w:r>
      <w:r w:rsidR="00165B0A" w:rsidRPr="005F241B">
        <w:t xml:space="preserve"> upisano je razlučno pravo i to:</w:t>
      </w:r>
    </w:p>
    <w:p w:rsidRDefault="006F77A5" w:rsidP="00165B0A" w:rsidR="006F77A5" w:rsidRPr="005F241B">
      <w:pPr>
        <w:ind w:firstLine="708"/>
      </w:pPr>
    </w:p>
    <w:p w:rsidRDefault="003C1FFA" w:rsidP="003B4BD4" w:rsidR="00165B0A">
      <w:pPr>
        <w:pStyle w:val="Odlomakpopisa"/>
        <w:numPr>
          <w:ilvl w:val="0"/>
          <w:numId w:val="23"/>
        </w:numPr>
        <w:jc w:val="both"/>
      </w:pPr>
      <w:r>
        <w:t xml:space="preserve">založno pravo u korist založnog </w:t>
      </w:r>
      <w:r w:rsidR="00165B0A" w:rsidRPr="005F241B">
        <w:t>vjerovnika Zagrebačka banka d.d. Zagreb, Paromlinska 2,pod brojem Z-10435/09, na temelju  ugovora o založnom pravu od 3. lipnja 2009. solemniziranog pod poslovnim brojem OV-10029/2009 na 314/100000 i</w:t>
      </w:r>
      <w:r w:rsidR="00B53EDC" w:rsidRPr="005F241B">
        <w:t xml:space="preserve">d. </w:t>
      </w:r>
      <w:r w:rsidR="00165B0A" w:rsidRPr="005F241B">
        <w:t>dijela nekretnina u A i to trgovina na 2</w:t>
      </w:r>
      <w:r w:rsidR="008F3D8D">
        <w:t xml:space="preserve"> </w:t>
      </w:r>
      <w:r w:rsidR="00165B0A" w:rsidRPr="005F241B">
        <w:t>katu oznake „213“ za iznos kredita od 30.000.000.00 kn s kamatama, naknadama i troškovima temeljem mjenice po viđenju izdane u Zagrebu za iznos kredita od 8.448.000,00 USD u kunskoj protuvrijednosti uz pripadajuće kamate, naknade i troškove temeljem ugovora o izdavanju devizne platežne garancije</w:t>
      </w:r>
      <w:r w:rsidR="005148AB" w:rsidRPr="005F241B">
        <w:t>.</w:t>
      </w:r>
      <w:r w:rsidR="00165B0A" w:rsidRPr="005F241B">
        <w:t xml:space="preserve">  </w:t>
      </w:r>
    </w:p>
    <w:p w:rsidRDefault="005B02C6" w:rsidP="005B02C6" w:rsidR="005B02C6">
      <w:pPr>
        <w:pStyle w:val="Odlomakpopisa"/>
        <w:ind w:left="720"/>
        <w:jc w:val="both"/>
      </w:pPr>
    </w:p>
    <w:p w:rsidRDefault="005B02C6" w:rsidP="008F3D8D" w:rsidR="00B53EDC" w:rsidRPr="005F241B">
      <w:pPr>
        <w:pStyle w:val="Odlomakpopisa"/>
        <w:numPr>
          <w:ilvl w:val="0"/>
          <w:numId w:val="23"/>
        </w:numPr>
        <w:jc w:val="both"/>
      </w:pPr>
      <w:r>
        <w:t>Na navedenoj nekretnini</w:t>
      </w:r>
      <w:r w:rsidR="00B53EDC" w:rsidRPr="005F241B">
        <w:t xml:space="preserve"> uknjiženo je pravo služnosti smještaja opreme trafo postaje TS 10(20)/0,4 kv PEĆINE 1, smještaja srednje naponskog postrojenja TS 10(20)/0,4 kv PEĆINE 4, smještaja dvaju mjernih garnitura u indirektnom spoju na 10 (20)kv strani i smještaja mjerila električne energije za potrebe stanova i zajedničke potrošnje stambenog dijela građevine, temeljem Ugovora o ustavljenju služnosti prava uporabe poslovnog prostora ug.br:1</w:t>
      </w:r>
      <w:r w:rsidR="006164C2" w:rsidRPr="005F241B">
        <w:t xml:space="preserve">-126/200 od 26. srpnja 2006. za korist HEP- OPERATOR </w:t>
      </w:r>
      <w:r w:rsidR="006164C2" w:rsidRPr="005F241B">
        <w:lastRenderedPageBreak/>
        <w:t xml:space="preserve">DISTRIBUCIJSKOG SUSTAVA d.o.o. ELEKTROPRIMORJE RIJEKA V.C. EMINA 2(Z </w:t>
      </w:r>
      <w:r w:rsidR="00B53EDC" w:rsidRPr="005F241B">
        <w:t>15010/2006)</w:t>
      </w:r>
      <w:r w:rsidR="006164C2" w:rsidRPr="005F241B">
        <w:t>, te i</w:t>
      </w:r>
    </w:p>
    <w:p w:rsidRDefault="006F77A5" w:rsidP="005148AB" w:rsidR="006F77A5" w:rsidRPr="005F241B">
      <w:pPr>
        <w:jc w:val="both"/>
      </w:pPr>
    </w:p>
    <w:p w:rsidRDefault="006164C2" w:rsidP="003B4BD4" w:rsidR="006164C2" w:rsidRPr="005F241B">
      <w:pPr>
        <w:pStyle w:val="Odlomakpopisa"/>
        <w:numPr>
          <w:ilvl w:val="0"/>
          <w:numId w:val="23"/>
        </w:numPr>
        <w:jc w:val="both"/>
      </w:pPr>
      <w:r w:rsidRPr="005F241B">
        <w:t xml:space="preserve">pravo služnosti prolaza u svrhu održavanja i opsluživanja priključnih kabela za građevina TOWER CENTAR-SHOPPING RIJEKA </w:t>
      </w:r>
      <w:r w:rsidR="00BA70C8" w:rsidRPr="005F241B">
        <w:t xml:space="preserve">temeljem Ugovora o ustanovljavanju prava služnosti br.1-146/2006 od 23. srpnja 2006. u korist </w:t>
      </w:r>
      <w:r w:rsidRPr="005F241B">
        <w:t>HEP- OPERATOR DISTRIBUCIJSKOG SUSTAVA d.o.o. ELEKTROPRIMORJE RIJEKA V.C. EMINA 2</w:t>
      </w:r>
      <w:r w:rsidR="00BA70C8" w:rsidRPr="005F241B">
        <w:t xml:space="preserve"> (Z-15013/2006)</w:t>
      </w:r>
    </w:p>
    <w:p w:rsidRDefault="005B02C6" w:rsidP="005B02C6" w:rsidR="005B02C6">
      <w:pPr>
        <w:jc w:val="both"/>
      </w:pPr>
    </w:p>
    <w:p w:rsidRDefault="00165B0A" w:rsidP="00934CCA" w:rsidR="008F3D8D">
      <w:pPr>
        <w:pStyle w:val="Odlomakpopisa"/>
        <w:numPr>
          <w:ilvl w:val="0"/>
          <w:numId w:val="25"/>
        </w:numPr>
        <w:ind w:left="709"/>
        <w:jc w:val="both"/>
      </w:pPr>
      <w:r w:rsidRPr="005B02C6">
        <w:t>Utvrđena vrijednost</w:t>
      </w:r>
      <w:r w:rsidRPr="00934CCA">
        <w:rPr>
          <w:b/>
        </w:rPr>
        <w:t xml:space="preserve"> </w:t>
      </w:r>
      <w:r w:rsidR="008F3D8D" w:rsidRPr="00934CCA">
        <w:rPr>
          <w:b/>
        </w:rPr>
        <w:t xml:space="preserve">204. ETAŽE </w:t>
      </w:r>
      <w:r w:rsidR="008F3D8D">
        <w:t>iznosi</w:t>
      </w:r>
    </w:p>
    <w:p w:rsidRDefault="00934CCA" w:rsidP="00934CCA" w:rsidR="00934CCA">
      <w:pPr>
        <w:pStyle w:val="Odlomakpopisa"/>
        <w:ind w:left="709"/>
        <w:jc w:val="both"/>
      </w:pPr>
    </w:p>
    <w:p w:rsidRDefault="008F3D8D" w:rsidP="008F3D8D" w:rsidR="008F3D8D" w:rsidRPr="005F241B">
      <w:pPr>
        <w:pStyle w:val="Odlomakpopisa"/>
        <w:ind w:left="709"/>
        <w:jc w:val="center"/>
      </w:pPr>
      <w:r w:rsidRPr="003B4BD4">
        <w:rPr>
          <w:b/>
        </w:rPr>
        <w:t>2.811.860,17 kuna</w:t>
      </w:r>
    </w:p>
    <w:p w:rsidRDefault="008F3D8D" w:rsidP="00A05B50" w:rsidR="008F3D8D" w:rsidRPr="00A05B50">
      <w:pPr>
        <w:ind w:firstLine="708" w:right="-492"/>
        <w:jc w:val="center"/>
        <w:rPr>
          <w:b/>
          <w:i/>
        </w:rPr>
      </w:pPr>
      <w:r w:rsidRPr="00A05B50">
        <w:rPr>
          <w:b/>
          <w:i/>
        </w:rPr>
        <w:t>(slovima:dva</w:t>
      </w:r>
      <w:r w:rsidR="00A05B50" w:rsidRPr="00A05B50">
        <w:rPr>
          <w:b/>
          <w:i/>
        </w:rPr>
        <w:t xml:space="preserve"> </w:t>
      </w:r>
      <w:r w:rsidRPr="00A05B50">
        <w:rPr>
          <w:b/>
          <w:i/>
        </w:rPr>
        <w:t>milijuna</w:t>
      </w:r>
      <w:r w:rsidR="00A05B50" w:rsidRPr="00A05B50">
        <w:rPr>
          <w:b/>
          <w:i/>
        </w:rPr>
        <w:t xml:space="preserve"> </w:t>
      </w:r>
      <w:r w:rsidRPr="00A05B50">
        <w:rPr>
          <w:b/>
          <w:i/>
        </w:rPr>
        <w:t>osamsto</w:t>
      </w:r>
      <w:r w:rsidR="00A05B50" w:rsidRPr="00A05B50">
        <w:rPr>
          <w:b/>
          <w:i/>
        </w:rPr>
        <w:t xml:space="preserve"> </w:t>
      </w:r>
      <w:r w:rsidRPr="00A05B50">
        <w:rPr>
          <w:b/>
          <w:i/>
        </w:rPr>
        <w:t>jedanaest</w:t>
      </w:r>
      <w:r w:rsidR="00A05B50" w:rsidRPr="00A05B50">
        <w:rPr>
          <w:b/>
          <w:i/>
        </w:rPr>
        <w:t xml:space="preserve"> </w:t>
      </w:r>
      <w:r w:rsidRPr="00A05B50">
        <w:rPr>
          <w:b/>
          <w:i/>
        </w:rPr>
        <w:t>tisuća</w:t>
      </w:r>
      <w:r w:rsidR="00A05B50" w:rsidRPr="00A05B50">
        <w:rPr>
          <w:b/>
          <w:i/>
        </w:rPr>
        <w:t xml:space="preserve"> </w:t>
      </w:r>
      <w:r w:rsidRPr="00A05B50">
        <w:rPr>
          <w:b/>
          <w:i/>
        </w:rPr>
        <w:t>osamsto</w:t>
      </w:r>
      <w:r w:rsidR="00A05B50" w:rsidRPr="00A05B50">
        <w:rPr>
          <w:b/>
          <w:i/>
        </w:rPr>
        <w:t xml:space="preserve"> </w:t>
      </w:r>
      <w:r w:rsidRPr="00A05B50">
        <w:rPr>
          <w:b/>
          <w:i/>
        </w:rPr>
        <w:t>šezdeset</w:t>
      </w:r>
      <w:r w:rsidR="00A05B50" w:rsidRPr="00A05B50">
        <w:rPr>
          <w:b/>
          <w:i/>
        </w:rPr>
        <w:t xml:space="preserve"> </w:t>
      </w:r>
      <w:r w:rsidRPr="00A05B50">
        <w:rPr>
          <w:b/>
          <w:i/>
        </w:rPr>
        <w:t>kuna i sedamnaest</w:t>
      </w:r>
      <w:r w:rsidR="00A05B50" w:rsidRPr="00A05B50">
        <w:rPr>
          <w:b/>
          <w:i/>
        </w:rPr>
        <w:t xml:space="preserve"> </w:t>
      </w:r>
      <w:r w:rsidRPr="00A05B50">
        <w:rPr>
          <w:b/>
          <w:i/>
        </w:rPr>
        <w:t>lipa)</w:t>
      </w:r>
    </w:p>
    <w:p w:rsidRDefault="003B4BD4" w:rsidP="008F3D8D" w:rsidR="003B4BD4">
      <w:pPr>
        <w:pStyle w:val="Odlomakpopisa"/>
        <w:ind w:left="709"/>
        <w:jc w:val="both"/>
      </w:pPr>
    </w:p>
    <w:p w:rsidRDefault="00DA1DB6" w:rsidP="00934CCA" w:rsidR="00DA1DB6" w:rsidRPr="003B4BD4">
      <w:pPr>
        <w:pStyle w:val="Odlomakpopisa"/>
        <w:numPr>
          <w:ilvl w:val="0"/>
          <w:numId w:val="25"/>
        </w:numPr>
        <w:ind w:hanging="709" w:left="709"/>
        <w:jc w:val="both"/>
        <w:rPr>
          <w:u w:val="single"/>
        </w:rPr>
      </w:pPr>
      <w:r w:rsidRPr="003B4BD4">
        <w:rPr>
          <w:u w:val="single"/>
        </w:rPr>
        <w:t>NAČIN PRODAJE:</w:t>
      </w:r>
    </w:p>
    <w:p w:rsidRDefault="006F77A5" w:rsidP="00DA1DB6" w:rsidR="006F77A5" w:rsidRPr="005F241B">
      <w:pPr>
        <w:jc w:val="both"/>
      </w:pPr>
    </w:p>
    <w:p w:rsidRDefault="005B02C6" w:rsidP="00934CCA" w:rsidR="00DA1DB6" w:rsidRPr="005F241B">
      <w:pPr>
        <w:ind w:firstLine="709"/>
        <w:jc w:val="both"/>
      </w:pPr>
      <w:r>
        <w:t>Nekretnina</w:t>
      </w:r>
      <w:r w:rsidR="00DA1DB6" w:rsidRPr="005F241B">
        <w:t xml:space="preserve"> iz točke I</w:t>
      </w:r>
      <w:r w:rsidR="00333FC9" w:rsidRPr="005F241B">
        <w:t>)</w:t>
      </w:r>
      <w:r w:rsidR="00DA1DB6" w:rsidRPr="005F241B">
        <w:t xml:space="preserve"> ovog rješenja prodavat će se u stečajnom postupku usmenom javnom dražbom.</w:t>
      </w:r>
    </w:p>
    <w:p w:rsidRDefault="006F77A5" w:rsidP="00DA1DB6" w:rsidR="006F77A5" w:rsidRPr="005F241B">
      <w:pPr>
        <w:ind w:firstLine="708"/>
        <w:jc w:val="both"/>
      </w:pPr>
    </w:p>
    <w:p w:rsidRDefault="00D2548E" w:rsidP="00934CCA" w:rsidR="005B02C6">
      <w:pPr>
        <w:ind w:firstLine="708"/>
        <w:jc w:val="both"/>
      </w:pPr>
      <w:r>
        <w:t>Dvadeseto</w:t>
      </w:r>
      <w:r w:rsidR="00DA1DB6" w:rsidRPr="005F241B">
        <w:t xml:space="preserve"> ročište za javnu dražbu održat će se pred stečajnim sucem u zgradi Trgovačkog suda u Zagrebu, soba broj 94/II (ulična zgrada), </w:t>
      </w:r>
    </w:p>
    <w:p w:rsidRDefault="005B02C6" w:rsidP="00DA1DB6" w:rsidR="005B02C6">
      <w:pPr>
        <w:ind w:firstLine="708"/>
        <w:jc w:val="both"/>
      </w:pPr>
    </w:p>
    <w:p w:rsidRDefault="00D2548E" w:rsidP="005B02C6" w:rsidR="00DA1DB6" w:rsidRPr="00CE28A2">
      <w:pPr>
        <w:ind w:firstLine="708"/>
        <w:jc w:val="center"/>
        <w:rPr>
          <w:b/>
          <w:u w:val="single"/>
        </w:rPr>
      </w:pPr>
      <w:r>
        <w:rPr>
          <w:b/>
          <w:u w:val="single"/>
        </w:rPr>
        <w:t>24</w:t>
      </w:r>
      <w:r w:rsidR="00333FC9" w:rsidRPr="004A3650">
        <w:rPr>
          <w:b/>
          <w:u w:val="single"/>
        </w:rPr>
        <w:t xml:space="preserve">. </w:t>
      </w:r>
      <w:r>
        <w:rPr>
          <w:b/>
          <w:u w:val="single"/>
        </w:rPr>
        <w:t>siječnja</w:t>
      </w:r>
      <w:r w:rsidR="00333FC9" w:rsidRPr="004A3650">
        <w:rPr>
          <w:b/>
          <w:u w:val="single"/>
        </w:rPr>
        <w:t xml:space="preserve"> </w:t>
      </w:r>
      <w:r>
        <w:rPr>
          <w:b/>
          <w:u w:val="single"/>
        </w:rPr>
        <w:t>2017</w:t>
      </w:r>
      <w:r w:rsidR="00333FC9" w:rsidRPr="004A3650">
        <w:rPr>
          <w:b/>
          <w:u w:val="single"/>
        </w:rPr>
        <w:t xml:space="preserve">. godine u </w:t>
      </w:r>
      <w:r w:rsidR="00CE28A2" w:rsidRPr="004A3650">
        <w:rPr>
          <w:b/>
          <w:u w:val="single"/>
        </w:rPr>
        <w:t>11</w:t>
      </w:r>
      <w:r w:rsidR="005F241B" w:rsidRPr="004A3650">
        <w:rPr>
          <w:b/>
          <w:u w:val="single"/>
        </w:rPr>
        <w:t>.</w:t>
      </w:r>
      <w:r>
        <w:rPr>
          <w:b/>
          <w:u w:val="single"/>
        </w:rPr>
        <w:t>30</w:t>
      </w:r>
      <w:r w:rsidR="00333FC9" w:rsidRPr="004A3650">
        <w:rPr>
          <w:b/>
          <w:u w:val="single"/>
        </w:rPr>
        <w:t xml:space="preserve"> sati.</w:t>
      </w:r>
    </w:p>
    <w:p w:rsidRDefault="005B02C6" w:rsidP="005B02C6" w:rsidR="005B02C6" w:rsidRPr="00CE28A2">
      <w:pPr>
        <w:ind w:firstLine="708"/>
        <w:jc w:val="center"/>
      </w:pPr>
    </w:p>
    <w:p w:rsidRDefault="00DA1DB6" w:rsidP="00DA1DB6" w:rsidR="00DA1DB6" w:rsidRPr="00CE28A2">
      <w:pPr>
        <w:ind w:firstLine="708"/>
        <w:jc w:val="both"/>
      </w:pPr>
      <w:r w:rsidRPr="00CE28A2">
        <w:t xml:space="preserve">      Ročište će se održati i ako na njemu sudjeluje samo jedan ponuditelj.</w:t>
      </w:r>
    </w:p>
    <w:p w:rsidRDefault="006F77A5" w:rsidP="00DA1DB6" w:rsidR="006F77A5" w:rsidRPr="00CE28A2">
      <w:pPr>
        <w:ind w:firstLine="708"/>
        <w:jc w:val="both"/>
      </w:pPr>
    </w:p>
    <w:p w:rsidRDefault="00B66641" w:rsidP="00934CCA" w:rsidR="00817A75" w:rsidRPr="00CE28A2">
      <w:pPr>
        <w:pStyle w:val="Odlomakpopisa"/>
        <w:numPr>
          <w:ilvl w:val="0"/>
          <w:numId w:val="25"/>
        </w:numPr>
        <w:ind w:hanging="709" w:left="709"/>
        <w:jc w:val="both"/>
      </w:pPr>
      <w:r w:rsidRPr="00CE28A2">
        <w:t xml:space="preserve">Ovaj zaključak o prodaji objavit će se na </w:t>
      </w:r>
      <w:r w:rsidR="005B02C6" w:rsidRPr="00CE28A2">
        <w:t>mrežnoj stranici e-Oglasna ploča</w:t>
      </w:r>
      <w:r w:rsidRPr="00CE28A2">
        <w:t xml:space="preserve"> Trgovačkog suda u Zagrebu, na web stranici </w:t>
      </w:r>
      <w:r w:rsidR="005B02C6" w:rsidRPr="00CE28A2">
        <w:t xml:space="preserve">Visokog Trgovačkog suda </w:t>
      </w:r>
      <w:r w:rsidRPr="00CE28A2">
        <w:t>kod FINA-e sukladno odredbama OZ-a.</w:t>
      </w:r>
    </w:p>
    <w:p w:rsidRDefault="00FF64CA" w:rsidP="00391F73" w:rsidR="00FF64CA" w:rsidRPr="00CE28A2">
      <w:pPr>
        <w:ind w:firstLine="708"/>
        <w:jc w:val="both"/>
      </w:pPr>
    </w:p>
    <w:p w:rsidRDefault="00817A75" w:rsidP="003B4BD4" w:rsidR="00FF64CA">
      <w:pPr>
        <w:ind w:firstLine="709" w:left="709"/>
        <w:jc w:val="both"/>
      </w:pPr>
      <w:r w:rsidRPr="00CE28A2">
        <w:t>Nalaže se razlučnom vjerovniku Zagrebačkoj banci d.d. Zagreb da po pozivu stečajnog upravitelja uplati iznos potreban za objavu zaključka o prodaji u jednom od javnih glasila.</w:t>
      </w:r>
    </w:p>
    <w:p w:rsidRDefault="007729E8" w:rsidP="003B4BD4" w:rsidR="007729E8" w:rsidRPr="005F241B">
      <w:pPr>
        <w:ind w:firstLine="709" w:left="709"/>
        <w:jc w:val="both"/>
      </w:pPr>
    </w:p>
    <w:p w:rsidRDefault="00391F73" w:rsidP="003B4BD4" w:rsidR="00391F73" w:rsidRPr="005F241B">
      <w:pPr>
        <w:ind w:firstLine="709" w:left="709"/>
        <w:jc w:val="both"/>
      </w:pPr>
      <w:r w:rsidRPr="005F241B">
        <w:t xml:space="preserve">Rok od objave zaključka o prodaji nekretnina na </w:t>
      </w:r>
      <w:r w:rsidR="00D2548E">
        <w:t>e-</w:t>
      </w:r>
      <w:r w:rsidRPr="005F241B">
        <w:t>oglasnoj ploči ovog suda do prodaje iznosi 15 dana.</w:t>
      </w:r>
    </w:p>
    <w:p w:rsidRDefault="00391F73" w:rsidP="006F77A5" w:rsidR="00391F73" w:rsidRPr="005F241B">
      <w:pPr>
        <w:jc w:val="both"/>
      </w:pPr>
    </w:p>
    <w:p w:rsidRDefault="00123D20" w:rsidP="00934CCA" w:rsidR="00333FC9" w:rsidRPr="003B4BD4">
      <w:pPr>
        <w:pStyle w:val="Odlomakpopisa"/>
        <w:numPr>
          <w:ilvl w:val="0"/>
          <w:numId w:val="25"/>
        </w:numPr>
        <w:ind w:hanging="709" w:left="709"/>
        <w:jc w:val="both"/>
        <w:rPr>
          <w:u w:val="single"/>
        </w:rPr>
      </w:pPr>
      <w:r w:rsidRPr="003B4BD4">
        <w:rPr>
          <w:u w:val="single"/>
        </w:rPr>
        <w:t>UVJETI PRODAJE</w:t>
      </w:r>
    </w:p>
    <w:p w:rsidRDefault="00123D20" w:rsidP="00391F73" w:rsidR="00123D20" w:rsidRPr="005F241B">
      <w:pPr>
        <w:jc w:val="both"/>
      </w:pPr>
    </w:p>
    <w:p w:rsidRDefault="005B02C6" w:rsidP="003B4BD4" w:rsidR="00123D20" w:rsidRPr="005F241B">
      <w:pPr>
        <w:numPr>
          <w:ilvl w:val="0"/>
          <w:numId w:val="18"/>
        </w:numPr>
        <w:ind w:hanging="425" w:left="567"/>
        <w:jc w:val="both"/>
      </w:pPr>
      <w:r>
        <w:t>Prodaje se nekretnina navedena</w:t>
      </w:r>
      <w:r w:rsidR="00123D20" w:rsidRPr="005F241B">
        <w:t xml:space="preserve"> u točci </w:t>
      </w:r>
      <w:r w:rsidR="00934CCA">
        <w:t>I</w:t>
      </w:r>
      <w:r w:rsidR="00123D20" w:rsidRPr="005F241B">
        <w:t>) ovog zaključka.</w:t>
      </w:r>
    </w:p>
    <w:p w:rsidRDefault="00123D20" w:rsidP="003B4BD4" w:rsidR="00123D20" w:rsidRPr="005F241B">
      <w:pPr>
        <w:ind w:hanging="425" w:left="567"/>
        <w:jc w:val="both"/>
      </w:pPr>
    </w:p>
    <w:p w:rsidRDefault="005B02C6" w:rsidP="003B4BD4" w:rsidR="00123D20" w:rsidRPr="005F241B">
      <w:pPr>
        <w:numPr>
          <w:ilvl w:val="0"/>
          <w:numId w:val="18"/>
        </w:numPr>
        <w:ind w:hanging="425" w:left="567"/>
        <w:jc w:val="both"/>
      </w:pPr>
      <w:r>
        <w:t>Vrijednost nekretnine</w:t>
      </w:r>
      <w:r w:rsidR="00123D20" w:rsidRPr="005F241B">
        <w:t xml:space="preserve"> utvrđen</w:t>
      </w:r>
      <w:r w:rsidR="00934CCA">
        <w:t>a je u iznosu kao pod točkom II</w:t>
      </w:r>
      <w:r w:rsidR="00123D20" w:rsidRPr="005F241B">
        <w:t>) ovog rješenja.</w:t>
      </w:r>
    </w:p>
    <w:p w:rsidRDefault="00123D20" w:rsidP="003B4BD4" w:rsidR="00123D20" w:rsidRPr="005F241B">
      <w:pPr>
        <w:pStyle w:val="Odlomakpopisa"/>
        <w:ind w:hanging="425" w:left="567"/>
      </w:pPr>
    </w:p>
    <w:p w:rsidRDefault="005B02C6" w:rsidP="00DC3A50" w:rsidR="00123D20" w:rsidRPr="005F241B">
      <w:pPr>
        <w:numPr>
          <w:ilvl w:val="0"/>
          <w:numId w:val="18"/>
        </w:numPr>
        <w:ind w:hanging="425" w:left="567"/>
        <w:jc w:val="both"/>
      </w:pPr>
      <w:r>
        <w:t>Nekretnina</w:t>
      </w:r>
      <w:r w:rsidR="00123D20" w:rsidRPr="005F241B">
        <w:t xml:space="preserve"> iz točke I</w:t>
      </w:r>
      <w:r w:rsidR="003B4BD4">
        <w:t>)</w:t>
      </w:r>
      <w:r w:rsidR="00123D20" w:rsidRPr="005F241B">
        <w:t xml:space="preserve"> ovog zaključka prodavat će se na </w:t>
      </w:r>
      <w:r w:rsidR="00D2548E">
        <w:t>ovom</w:t>
      </w:r>
      <w:r w:rsidR="00123D20" w:rsidRPr="005F241B">
        <w:t xml:space="preserve"> ročištu za j</w:t>
      </w:r>
      <w:r>
        <w:t xml:space="preserve">avnu dražbu po početnoj cijeni od </w:t>
      </w:r>
      <w:r w:rsidR="00A05B50">
        <w:rPr>
          <w:b/>
        </w:rPr>
        <w:t>550</w:t>
      </w:r>
      <w:r w:rsidRPr="00E45C34">
        <w:rPr>
          <w:b/>
        </w:rPr>
        <w:t>.000,00 kuna</w:t>
      </w:r>
      <w:r w:rsidRPr="00E45C34">
        <w:t xml:space="preserve"> </w:t>
      </w:r>
      <w:r w:rsidR="00123D20" w:rsidRPr="00E45C34">
        <w:t>i ispod</w:t>
      </w:r>
      <w:r w:rsidR="00123D20" w:rsidRPr="005F241B">
        <w:t xml:space="preserve"> te cijene ne mogu se prodati na ovom ročištu.</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Sve poreze i pristojbe u svezi s prodajom nekretnina snosi kupac.</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lastRenderedPageBreak/>
        <w:t>Kao kupci mogu sudjelovati samo osobe koje su najkasnije dva dana prije dana održav</w:t>
      </w:r>
      <w:r w:rsidR="005B02C6">
        <w:t>anja ročišta za dražbu uplatile</w:t>
      </w:r>
      <w:r w:rsidRPr="005F241B">
        <w:t xml:space="preserve"> jamčevinu u iznosu od 10 % utvrđene vrijednosti </w:t>
      </w:r>
    </w:p>
    <w:p w:rsidRDefault="005B02C6" w:rsidP="005B02C6" w:rsidR="00123D20" w:rsidRPr="005F241B">
      <w:pPr>
        <w:ind w:left="567"/>
        <w:jc w:val="both"/>
      </w:pPr>
      <w:r>
        <w:t xml:space="preserve">nekretnina iz </w:t>
      </w:r>
      <w:r w:rsidR="00123D20" w:rsidRPr="005F241B">
        <w:t>točke I.) ovog zaklj</w:t>
      </w:r>
      <w:r>
        <w:t xml:space="preserve">učka na račun sudskog depozita </w:t>
      </w:r>
      <w:r w:rsidR="00123D20" w:rsidRPr="005F241B">
        <w:t xml:space="preserve">Trgovačkog suda </w:t>
      </w:r>
      <w:r>
        <w:t xml:space="preserve">u Zagrebu pri </w:t>
      </w:r>
      <w:r w:rsidR="00123D20" w:rsidRPr="005F241B">
        <w:t xml:space="preserve">Hrvatskoj poštanskoj banci d.d. Zagreb broj </w:t>
      </w:r>
      <w:r w:rsidR="00123D20" w:rsidRPr="005F241B">
        <w:rPr>
          <w:b/>
          <w:i/>
        </w:rPr>
        <w:t>HR9223900011300000460</w:t>
      </w:r>
      <w:r>
        <w:rPr>
          <w:b/>
          <w:i/>
        </w:rPr>
        <w:t xml:space="preserve"> </w:t>
      </w:r>
      <w:r w:rsidR="00123D20" w:rsidRPr="005F241B">
        <w:t xml:space="preserve">poziv na broj </w:t>
      </w:r>
      <w:r w:rsidR="007729E8">
        <w:rPr>
          <w:b/>
          <w:i/>
        </w:rPr>
        <w:t>124612</w:t>
      </w:r>
      <w:r w:rsidR="00123D20" w:rsidRPr="005F241B">
        <w:t xml:space="preserve"> i dokaz o tome predoče stečajn</w:t>
      </w:r>
      <w:r>
        <w:t>om sucu</w:t>
      </w:r>
      <w:r w:rsidR="003B4BD4">
        <w:t xml:space="preserve"> prije početka dražbe.</w:t>
      </w:r>
      <w:r>
        <w:t xml:space="preserve"> </w:t>
      </w:r>
      <w:r w:rsidR="00123D20" w:rsidRPr="005F241B">
        <w:t>Punomoćnici ponuditelja mogu sudjelovati na dražbi samo uz ovjerenu specijalnu punomoć.</w:t>
      </w:r>
      <w:r>
        <w:t xml:space="preserve"> Sudionicima</w:t>
      </w:r>
      <w:r w:rsidR="00123D20" w:rsidRPr="005F241B">
        <w:t xml:space="preserve"> dražbe koji ne uspiju u nadmetanju, </w:t>
      </w:r>
      <w:r>
        <w:t xml:space="preserve">jamčevina će se vratiti  odmah nakon zaključenja javne dražbe. </w:t>
      </w:r>
      <w:r w:rsidR="00123D20" w:rsidRPr="005F241B">
        <w:t>Jamčevinu nisu dužni položiti razlučni vjerovnic</w:t>
      </w:r>
      <w:r w:rsidR="003B4BD4">
        <w:t xml:space="preserve">i kojima je to pravo upisano u </w:t>
      </w:r>
      <w:r w:rsidR="00123D20" w:rsidRPr="005F241B">
        <w:t>zemljišnim knjigama.</w:t>
      </w:r>
      <w:r>
        <w:t xml:space="preserve"> </w:t>
      </w:r>
      <w:r w:rsidR="00123D20" w:rsidRPr="005F241B">
        <w:t xml:space="preserve">Na jamčevinu se ne obračunavaju kamate. </w:t>
      </w:r>
    </w:p>
    <w:p w:rsidRDefault="00123D20" w:rsidP="003B4BD4" w:rsidR="00123D20" w:rsidRPr="005F241B">
      <w:pPr>
        <w:tabs>
          <w:tab w:pos="2430" w:val="left"/>
        </w:tabs>
        <w:ind w:hanging="425" w:left="567"/>
        <w:jc w:val="both"/>
      </w:pPr>
      <w:r w:rsidRPr="005F241B">
        <w:tab/>
      </w:r>
    </w:p>
    <w:p w:rsidRDefault="00123D20" w:rsidP="005B02C6" w:rsidR="00123D20" w:rsidRPr="005F241B">
      <w:pPr>
        <w:numPr>
          <w:ilvl w:val="0"/>
          <w:numId w:val="19"/>
        </w:numPr>
        <w:ind w:hanging="425" w:left="567"/>
        <w:jc w:val="both"/>
      </w:pPr>
      <w:r w:rsidRPr="005F241B">
        <w:t>Kupac je dužan uplatiti razliku između jamčevine  i postignute kupoprodajne cijene u   roku od 30 dana od održane javne dražbe.</w:t>
      </w:r>
      <w:r w:rsidR="005B02C6">
        <w:t xml:space="preserve"> </w:t>
      </w:r>
      <w:r w:rsidRPr="005F241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123D20" w:rsidP="003B4BD4" w:rsidR="00123D20" w:rsidRPr="005F241B">
      <w:pPr>
        <w:ind w:hanging="425" w:left="567"/>
        <w:jc w:val="both"/>
      </w:pPr>
    </w:p>
    <w:p w:rsidRDefault="005B02C6" w:rsidP="005B02C6" w:rsidR="00123D20" w:rsidRPr="005F241B">
      <w:pPr>
        <w:numPr>
          <w:ilvl w:val="0"/>
          <w:numId w:val="19"/>
        </w:numPr>
        <w:ind w:hanging="425" w:left="567"/>
        <w:jc w:val="both"/>
      </w:pPr>
      <w:r>
        <w:t>Nekretnina</w:t>
      </w:r>
      <w:r w:rsidR="00123D20" w:rsidRPr="005F241B">
        <w:t xml:space="preserve"> će se rješenjem o dosudi dosuditi kupcu koji ponudi najpovoljniju cijenu.</w:t>
      </w:r>
      <w:r>
        <w:t xml:space="preserve"> </w:t>
      </w:r>
      <w:r w:rsidR="00123D20" w:rsidRPr="005F241B">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 rješenju o dosudi nekretnina sud će odrediti da se nakon pravomoćnosti toga rješenja i nakon što kupac položi kupovninu, u zemljišnim knjigama upisati u njegovu korist pravo vlasništva na dosuđenim nekretninama, te brisat</w:t>
      </w:r>
      <w:r w:rsidR="005B02C6">
        <w:t>i prava i terete na nekretnini</w:t>
      </w:r>
      <w:r w:rsidRPr="005F241B">
        <w:t xml:space="preserve"> koji prestaju njihovom prodajom.</w:t>
      </w:r>
    </w:p>
    <w:p w:rsidRDefault="00123D20" w:rsidP="003B4BD4" w:rsidR="00123D20" w:rsidRPr="005F241B">
      <w:pPr>
        <w:ind w:hanging="425" w:left="567"/>
        <w:jc w:val="both"/>
      </w:pPr>
    </w:p>
    <w:p w:rsidRDefault="00123D20" w:rsidP="007729E8" w:rsidR="00123D20" w:rsidRPr="005F241B">
      <w:pPr>
        <w:numPr>
          <w:ilvl w:val="0"/>
          <w:numId w:val="19"/>
        </w:numPr>
        <w:tabs>
          <w:tab w:pos="709" w:val="left"/>
        </w:tabs>
        <w:ind w:hanging="567" w:left="567"/>
        <w:jc w:val="both"/>
      </w:pPr>
      <w:r w:rsidRPr="005F241B">
        <w:t>Nakon pravomoćnosti rješenja o dosudi i nakon što kupac položi kupovninu sud će donijet</w:t>
      </w:r>
      <w:r w:rsidR="005B02C6">
        <w:t>i zaključak o predaji nekretnine</w:t>
      </w:r>
      <w:r w:rsidRPr="005F241B">
        <w:t xml:space="preserve"> kupcu, čime kupac stupa u posjed istih.</w:t>
      </w:r>
    </w:p>
    <w:p w:rsidRDefault="00123D20" w:rsidP="007729E8" w:rsidR="00123D20" w:rsidRPr="005F241B">
      <w:pPr>
        <w:tabs>
          <w:tab w:pos="709" w:val="left"/>
        </w:tabs>
        <w:ind w:hanging="567" w:left="567"/>
        <w:jc w:val="both"/>
      </w:pPr>
    </w:p>
    <w:p w:rsidRDefault="00123D20" w:rsidP="007729E8" w:rsidR="00123D20" w:rsidRPr="005F241B">
      <w:pPr>
        <w:numPr>
          <w:ilvl w:val="0"/>
          <w:numId w:val="19"/>
        </w:numPr>
        <w:tabs>
          <w:tab w:pos="709" w:val="left"/>
        </w:tabs>
        <w:ind w:hanging="567" w:left="567"/>
        <w:jc w:val="both"/>
      </w:pPr>
      <w:r w:rsidRPr="005F241B">
        <w:t>Prodaja se obavlja po načelu «viđeno-kupljeno», što isključuje sve naknadne prigovore kupca.</w:t>
      </w:r>
    </w:p>
    <w:p w:rsidRDefault="00123D20" w:rsidP="007729E8" w:rsidR="00123D20" w:rsidRPr="005F241B">
      <w:pPr>
        <w:tabs>
          <w:tab w:pos="709" w:val="left"/>
        </w:tabs>
        <w:ind w:hanging="567" w:left="567"/>
        <w:jc w:val="both"/>
      </w:pPr>
    </w:p>
    <w:p w:rsidRDefault="005B02C6" w:rsidP="007729E8" w:rsidR="00123D20" w:rsidRPr="005F241B">
      <w:pPr>
        <w:numPr>
          <w:ilvl w:val="0"/>
          <w:numId w:val="19"/>
        </w:numPr>
        <w:tabs>
          <w:tab w:pos="709" w:val="left"/>
        </w:tabs>
        <w:ind w:hanging="567" w:left="567"/>
        <w:jc w:val="both"/>
      </w:pPr>
      <w:r>
        <w:t>Razgledati nekretninu</w:t>
      </w:r>
      <w:r w:rsidR="00123D20" w:rsidRPr="005F241B">
        <w:t xml:space="preserve"> i dokumentaciju vezanu  uz iste, zainteresirane osobe mogu u vrijeme dogovoreno sa stečajnim upraviteljem na tel. br. </w:t>
      </w:r>
      <w:r w:rsidR="00123D20" w:rsidRPr="00CE28A2">
        <w:rPr>
          <w:i/>
          <w:u w:val="single"/>
        </w:rPr>
        <w:t>091</w:t>
      </w:r>
      <w:r w:rsidR="00A05B50">
        <w:rPr>
          <w:i/>
          <w:u w:val="single"/>
        </w:rPr>
        <w:t>/</w:t>
      </w:r>
      <w:r w:rsidR="00123D20" w:rsidRPr="00CE28A2">
        <w:rPr>
          <w:i/>
          <w:u w:val="single"/>
        </w:rPr>
        <w:t>575</w:t>
      </w:r>
      <w:r w:rsidR="00A05B50">
        <w:rPr>
          <w:i/>
          <w:u w:val="single"/>
        </w:rPr>
        <w:t>-</w:t>
      </w:r>
      <w:r w:rsidR="00123D20" w:rsidRPr="00CE28A2">
        <w:rPr>
          <w:i/>
          <w:u w:val="single"/>
        </w:rPr>
        <w:t>7649</w:t>
      </w:r>
      <w:r w:rsidR="00123D20" w:rsidRPr="005F241B">
        <w:t>.</w:t>
      </w:r>
    </w:p>
    <w:p w:rsidRDefault="00FF64CA" w:rsidP="00F93620" w:rsidR="00FF64CA">
      <w:pPr>
        <w:jc w:val="center"/>
      </w:pPr>
    </w:p>
    <w:p w:rsidRDefault="00391F73" w:rsidP="00F93620" w:rsidR="00391F73" w:rsidRPr="005F241B">
      <w:pPr>
        <w:jc w:val="center"/>
      </w:pPr>
      <w:r w:rsidRPr="005F241B">
        <w:t>Obrazloženje</w:t>
      </w:r>
    </w:p>
    <w:p w:rsidRDefault="006F77A5" w:rsidP="00F93620" w:rsidR="006F77A5" w:rsidRPr="005F241B">
      <w:pPr>
        <w:jc w:val="center"/>
      </w:pPr>
    </w:p>
    <w:p w:rsidRDefault="005B02C6" w:rsidP="00391F73" w:rsidR="006F77A5" w:rsidRPr="005F241B">
      <w:pPr>
        <w:jc w:val="both"/>
      </w:pPr>
      <w:r>
        <w:tab/>
        <w:t>Gore navedena nekretnina</w:t>
      </w:r>
      <w:r w:rsidR="00391F73" w:rsidRPr="005F241B">
        <w:t xml:space="preserve"> čine stečajnu masu stečajnog dužnika te se prodaj</w:t>
      </w:r>
      <w:r>
        <w:t>e</w:t>
      </w:r>
      <w:r w:rsidR="00391F73" w:rsidRPr="005F241B">
        <w:t xml:space="preserve"> u stečajnom postupku uz odgovarajuću primjenu pravila o ovrsi n</w:t>
      </w:r>
      <w:r w:rsidR="00A05B50">
        <w:t>a nekretninama, sve sukladno članku</w:t>
      </w:r>
      <w:r>
        <w:t xml:space="preserve"> </w:t>
      </w:r>
      <w:r w:rsidR="00A05B50">
        <w:t>164. stav</w:t>
      </w:r>
      <w:r>
        <w:t xml:space="preserve"> </w:t>
      </w:r>
      <w:r w:rsidR="00391F73" w:rsidRPr="005F241B">
        <w:t>1</w:t>
      </w:r>
      <w:r w:rsidR="00A05B50">
        <w:t xml:space="preserve">. Stečajnog zakona ("Narodne novine" </w:t>
      </w:r>
      <w:r w:rsidR="00391F73" w:rsidRPr="005F241B">
        <w:t>44/96 do 133/12: dalje SZ),</w:t>
      </w:r>
      <w:r>
        <w:t xml:space="preserve"> budući da se radi o nekretnini</w:t>
      </w:r>
      <w:r w:rsidR="00391F73" w:rsidRPr="005F241B">
        <w:t xml:space="preserve"> na </w:t>
      </w:r>
      <w:r>
        <w:t>kojoj</w:t>
      </w:r>
      <w:r w:rsidR="00391F73" w:rsidRPr="005F241B">
        <w:t xml:space="preserve"> </w:t>
      </w:r>
      <w:r>
        <w:t>je upisano razlučno pravo</w:t>
      </w:r>
      <w:r w:rsidR="00391F73" w:rsidRPr="005F241B">
        <w:t>.</w:t>
      </w:r>
    </w:p>
    <w:p w:rsidRDefault="00333FC9" w:rsidP="00391F73" w:rsidR="00333FC9" w:rsidRPr="005F241B">
      <w:pPr>
        <w:jc w:val="both"/>
      </w:pPr>
    </w:p>
    <w:p w:rsidRDefault="00391F73" w:rsidP="00391F73" w:rsidR="00391F73" w:rsidRPr="005F241B">
      <w:pPr>
        <w:jc w:val="both"/>
      </w:pPr>
      <w:r w:rsidRPr="005F241B">
        <w:tab/>
        <w:t xml:space="preserve">Na </w:t>
      </w:r>
      <w:r w:rsidR="00D2548E">
        <w:t>dosadašnjim ročištima za javnu dražbu kupaca nije bilo.</w:t>
      </w:r>
      <w:r w:rsidR="00476776" w:rsidRPr="005F241B">
        <w:t>.</w:t>
      </w:r>
      <w:r w:rsidR="00B568B6" w:rsidRPr="005F241B">
        <w:t xml:space="preserve"> </w:t>
      </w:r>
    </w:p>
    <w:p w:rsidRDefault="00333FC9" w:rsidP="00391F73" w:rsidR="00333FC9" w:rsidRPr="005F241B">
      <w:pPr>
        <w:jc w:val="both"/>
      </w:pPr>
    </w:p>
    <w:p w:rsidRDefault="00391F73" w:rsidP="00333FC9" w:rsidR="006F77A5" w:rsidRPr="005F241B">
      <w:pPr>
        <w:ind w:firstLine="708"/>
        <w:jc w:val="both"/>
      </w:pPr>
      <w:r w:rsidRPr="005F241B">
        <w:t xml:space="preserve">O uvjetima i načinu prodaje odlučeno je kao u izreci ovog </w:t>
      </w:r>
      <w:r w:rsidR="001320E8">
        <w:t>zaključka</w:t>
      </w:r>
      <w:r w:rsidR="00A05B50">
        <w:t xml:space="preserve"> pozivom na odredbe članka</w:t>
      </w:r>
      <w:r w:rsidR="00F27794">
        <w:t xml:space="preserve"> </w:t>
      </w:r>
      <w:r w:rsidRPr="005F241B">
        <w:t>97</w:t>
      </w:r>
      <w:r w:rsidR="00A05B50">
        <w:t>.</w:t>
      </w:r>
      <w:r w:rsidRPr="005F241B">
        <w:t>, 98</w:t>
      </w:r>
      <w:r w:rsidR="00A05B50">
        <w:t>.</w:t>
      </w:r>
      <w:r w:rsidRPr="005F241B">
        <w:t>, 99</w:t>
      </w:r>
      <w:r w:rsidR="00A05B50">
        <w:t>.</w:t>
      </w:r>
      <w:r w:rsidRPr="005F241B">
        <w:t>,</w:t>
      </w:r>
      <w:r w:rsidR="00F27794">
        <w:t>100</w:t>
      </w:r>
      <w:r w:rsidR="00A05B50">
        <w:t>.</w:t>
      </w:r>
      <w:r w:rsidR="00F27794">
        <w:t>, 103</w:t>
      </w:r>
      <w:r w:rsidR="00A05B50">
        <w:t>.</w:t>
      </w:r>
      <w:r w:rsidR="00F27794">
        <w:t>, 106</w:t>
      </w:r>
      <w:r w:rsidR="00A05B50">
        <w:t>.</w:t>
      </w:r>
      <w:r w:rsidR="00F27794">
        <w:t>, 107</w:t>
      </w:r>
      <w:r w:rsidR="00A05B50">
        <w:t>.</w:t>
      </w:r>
      <w:r w:rsidR="00F27794">
        <w:t>, 108</w:t>
      </w:r>
      <w:r w:rsidR="00A05B50">
        <w:t>.</w:t>
      </w:r>
      <w:r w:rsidR="00F27794">
        <w:t xml:space="preserve"> i 109</w:t>
      </w:r>
      <w:r w:rsidR="00A05B50">
        <w:t>.</w:t>
      </w:r>
      <w:r w:rsidR="00F27794">
        <w:t xml:space="preserve"> </w:t>
      </w:r>
      <w:r w:rsidR="00A05B50">
        <w:t>Ovršnog zakona ("Narodne novine" 112/12; dalje OZ), a u svezi s člankom</w:t>
      </w:r>
      <w:r w:rsidRPr="005F241B">
        <w:t xml:space="preserve"> 164</w:t>
      </w:r>
      <w:r w:rsidR="00A05B50">
        <w:t>.</w:t>
      </w:r>
      <w:r w:rsidRPr="005F241B">
        <w:t xml:space="preserve"> SZ</w:t>
      </w:r>
      <w:r w:rsidR="003B4BD4">
        <w:t>-a</w:t>
      </w:r>
      <w:r w:rsidRPr="005F241B">
        <w:t>.</w:t>
      </w:r>
    </w:p>
    <w:p w:rsidRDefault="00333FC9" w:rsidP="00333FC9" w:rsidR="00333FC9" w:rsidRPr="005F241B">
      <w:pPr>
        <w:ind w:firstLine="708"/>
        <w:jc w:val="both"/>
      </w:pPr>
    </w:p>
    <w:p w:rsidRDefault="00391F73" w:rsidP="00F93620" w:rsidR="00DA1DB6" w:rsidRPr="005F241B">
      <w:pPr>
        <w:jc w:val="both"/>
      </w:pPr>
      <w:r w:rsidRPr="005F241B">
        <w:tab/>
        <w:t>Kod prodaje u stečajnom postupku ne primjenjuju se odredbe Ovršnog zakona odnoseće na broj ročišta i visinu cijene.</w:t>
      </w:r>
    </w:p>
    <w:p w:rsidRDefault="00364E16" w:rsidP="00F93620" w:rsidR="00364E16" w:rsidRPr="005F241B">
      <w:pPr>
        <w:jc w:val="both"/>
      </w:pPr>
    </w:p>
    <w:p w:rsidRDefault="00D74F5E" w:rsidP="00333FC9" w:rsidR="00EB70C7" w:rsidRPr="005F241B">
      <w:pPr>
        <w:jc w:val="center"/>
      </w:pPr>
      <w:r w:rsidRPr="005F241B">
        <w:t xml:space="preserve">U </w:t>
      </w:r>
      <w:r w:rsidR="002048C5" w:rsidRPr="005F241B">
        <w:t>Zagreb</w:t>
      </w:r>
      <w:r w:rsidRPr="005F241B">
        <w:t>u</w:t>
      </w:r>
      <w:r w:rsidR="006F77A5" w:rsidRPr="005F241B">
        <w:t>,</w:t>
      </w:r>
      <w:r w:rsidR="008B7A19" w:rsidRPr="005F241B">
        <w:t xml:space="preserve"> </w:t>
      </w:r>
      <w:r w:rsidR="00D2548E">
        <w:t>7. prosinca</w:t>
      </w:r>
      <w:r w:rsidR="00B568B6" w:rsidRPr="005F241B">
        <w:t xml:space="preserve"> </w:t>
      </w:r>
      <w:r w:rsidR="00D43563">
        <w:t>2016</w:t>
      </w:r>
      <w:r w:rsidR="008B7A19" w:rsidRPr="005F241B">
        <w:t>.</w:t>
      </w:r>
    </w:p>
    <w:p w:rsidRDefault="00A806E8" w:rsidP="001A0199" w:rsidR="00A806E8" w:rsidRPr="005F241B">
      <w:pPr>
        <w:jc w:val="both"/>
      </w:pPr>
      <w:r w:rsidRPr="005F241B">
        <w:tab/>
      </w:r>
      <w:r w:rsidRPr="005F241B">
        <w:tab/>
      </w:r>
      <w:r w:rsidRPr="005F241B">
        <w:tab/>
      </w:r>
      <w:r w:rsidRPr="005F241B">
        <w:tab/>
      </w:r>
      <w:r w:rsidRPr="005F241B">
        <w:tab/>
      </w:r>
      <w:r w:rsidRPr="005F241B">
        <w:tab/>
      </w:r>
      <w:r w:rsidRPr="005F241B">
        <w:tab/>
      </w:r>
      <w:r w:rsidRPr="005F241B">
        <w:tab/>
      </w:r>
      <w:r w:rsidR="005F241B">
        <w:t xml:space="preserve"> </w:t>
      </w:r>
      <w:r w:rsidR="005F241B">
        <w:tab/>
      </w:r>
      <w:r w:rsidR="005F241B">
        <w:tab/>
        <w:t xml:space="preserve">   </w:t>
      </w:r>
      <w:r w:rsidR="00622282" w:rsidRPr="005F241B">
        <w:t>SUDAC</w:t>
      </w:r>
      <w:r w:rsidRPr="005F241B">
        <w:t>:</w:t>
      </w:r>
    </w:p>
    <w:p w:rsidRDefault="00A806E8" w:rsidP="001A0199" w:rsidR="0061312C">
      <w:pPr>
        <w:jc w:val="both"/>
      </w:pPr>
      <w:r w:rsidRPr="005F241B">
        <w:tab/>
      </w:r>
      <w:r w:rsidRPr="005F241B">
        <w:tab/>
      </w:r>
      <w:r w:rsidRPr="005F241B">
        <w:tab/>
      </w:r>
      <w:r w:rsidRPr="005F241B">
        <w:tab/>
      </w:r>
      <w:r w:rsidRPr="005F241B">
        <w:tab/>
      </w:r>
      <w:r w:rsidRPr="005F241B">
        <w:tab/>
      </w:r>
      <w:r w:rsidRPr="005F241B">
        <w:tab/>
      </w:r>
      <w:r w:rsidRPr="005F241B">
        <w:tab/>
      </w:r>
      <w:r w:rsidR="007025E0" w:rsidRPr="005F241B">
        <w:t xml:space="preserve">    </w:t>
      </w:r>
      <w:r w:rsidR="006F77A5" w:rsidRPr="005F241B">
        <w:tab/>
      </w:r>
      <w:r w:rsidR="007025E0" w:rsidRPr="005F241B">
        <w:t xml:space="preserve"> </w:t>
      </w:r>
      <w:r w:rsidR="005F241B">
        <w:t xml:space="preserve"> </w:t>
      </w:r>
      <w:r w:rsidR="0063497F" w:rsidRPr="005F241B">
        <w:t>Nevenka Siladi Rstić</w:t>
      </w:r>
      <w:r w:rsidR="0041258C">
        <w:t>,v.r.</w:t>
      </w:r>
    </w:p>
    <w:p w:rsidRDefault="0041258C" w:rsidP="001A0199" w:rsidR="0041258C">
      <w:pPr>
        <w:jc w:val="both"/>
      </w:pPr>
    </w:p>
    <w:p w:rsidRDefault="0041258C" w:rsidP="0041258C" w:rsidR="0041258C">
      <w:pPr>
        <w:ind w:left="4963"/>
        <w:jc w:val="both"/>
        <w:rPr>
          <w:lang w:val="pl-PL"/>
        </w:rPr>
      </w:pPr>
      <w:r>
        <w:rPr>
          <w:lang w:val="pl-PL"/>
        </w:rPr>
        <w:t>Za točnost otpravka – ovlašteni službenik</w:t>
      </w:r>
    </w:p>
    <w:p w:rsidRDefault="0041258C" w:rsidP="0041258C" w:rsidR="0041258C" w:rsidRPr="00BF1F94">
      <w:pPr>
        <w:ind w:left="4963"/>
        <w:jc w:val="both"/>
        <w:rPr>
          <w:lang w:val="pl-PL"/>
        </w:rPr>
      </w:pPr>
      <w:r>
        <w:rPr>
          <w:lang w:val="pl-PL"/>
        </w:rPr>
        <w:t xml:space="preserve">                  Monika Grbac</w:t>
      </w:r>
      <w:r w:rsidRPr="00BF1F94">
        <w:rPr>
          <w:lang w:val="pl-PL"/>
        </w:rPr>
        <w:t xml:space="preserve"> </w:t>
      </w:r>
    </w:p>
    <w:p w:rsidRDefault="0041258C" w:rsidP="001A0199" w:rsidR="0041258C" w:rsidRPr="005F241B">
      <w:pPr>
        <w:jc w:val="both"/>
      </w:pPr>
    </w:p>
    <w:p w:rsidRDefault="00DD1ABE" w:rsidP="001A0199" w:rsidR="00972BF3" w:rsidRPr="005F241B">
      <w:pPr>
        <w:jc w:val="both"/>
        <w:rPr>
          <w:i/>
        </w:rPr>
      </w:pPr>
      <w:r w:rsidRPr="005F241B">
        <w:rPr>
          <w:i/>
        </w:rPr>
        <w:t>UPUTA O PRAVNOM LIJEKU:</w:t>
      </w:r>
    </w:p>
    <w:p w:rsidRDefault="00DD1ABE" w:rsidP="00F93620" w:rsidR="006F77A5" w:rsidRPr="005F241B">
      <w:pPr>
        <w:jc w:val="both"/>
        <w:rPr>
          <w:i/>
        </w:rPr>
      </w:pPr>
      <w:r w:rsidRPr="005F241B">
        <w:rPr>
          <w:i/>
        </w:rPr>
        <w:t>Protiv ovog zaključka nije dopuštena žalba (čl.</w:t>
      </w:r>
      <w:r w:rsidR="002A3D99">
        <w:rPr>
          <w:i/>
        </w:rPr>
        <w:t xml:space="preserve"> </w:t>
      </w:r>
      <w:r w:rsidRPr="005F241B">
        <w:rPr>
          <w:i/>
        </w:rPr>
        <w:t>11.</w:t>
      </w:r>
      <w:r w:rsidR="002A3D99">
        <w:rPr>
          <w:i/>
        </w:rPr>
        <w:t xml:space="preserve"> </w:t>
      </w:r>
      <w:r w:rsidRPr="005F241B">
        <w:rPr>
          <w:i/>
        </w:rPr>
        <w:t>st.</w:t>
      </w:r>
      <w:r w:rsidR="002A3D99">
        <w:rPr>
          <w:i/>
        </w:rPr>
        <w:t xml:space="preserve"> </w:t>
      </w:r>
      <w:r w:rsidRPr="005F241B">
        <w:rPr>
          <w:i/>
        </w:rPr>
        <w:t>9. SZ).</w:t>
      </w:r>
    </w:p>
    <w:p w:rsidRDefault="00972BF3" w:rsidP="00F93620" w:rsidR="00972BF3">
      <w:pPr>
        <w:jc w:val="both"/>
        <w:rPr>
          <w:i/>
        </w:rPr>
      </w:pPr>
    </w:p>
    <w:p w:rsidRDefault="006F77A5" w:rsidR="006F77A5" w:rsidRPr="005F241B">
      <w:pPr>
        <w:pStyle w:val="Uvuenotijeloteksta"/>
        <w:ind w:left="0"/>
        <w:jc w:val="both"/>
      </w:pPr>
    </w:p>
    <w:p w:rsidRDefault="00DD1ABE" w:rsidP="0061312C" w:rsidR="00D43563">
      <w:pPr>
        <w:jc w:val="both"/>
      </w:pPr>
      <w:r w:rsidRPr="005F241B">
        <w:tab/>
      </w:r>
    </w:p>
    <w:p w:rsidRDefault="00DD1ABE" w:rsidP="0061312C" w:rsidR="00F93620" w:rsidRPr="005F241B">
      <w:pPr>
        <w:jc w:val="both"/>
      </w:pPr>
      <w:r w:rsidRPr="005F241B">
        <w:tab/>
      </w:r>
      <w:r w:rsidR="00C949A8" w:rsidRPr="005F241B">
        <w:tab/>
      </w:r>
    </w:p>
    <w:p w:rsidRDefault="00DA38E7" w:rsidP="00DA38E7" w:rsidR="00DA38E7" w:rsidRPr="0041258C">
      <w:pPr>
        <w:jc w:val="both"/>
        <w:rPr>
          <w:color w:val="FFFFFF"/>
        </w:rPr>
      </w:pPr>
      <w:r w:rsidRPr="0041258C">
        <w:rPr>
          <w:color w:val="FFFFFF"/>
        </w:rPr>
        <w:t>DNa:</w:t>
      </w:r>
    </w:p>
    <w:p w:rsidRDefault="00DA38E7" w:rsidP="00DA38E7" w:rsidR="00DA38E7" w:rsidRPr="0041258C">
      <w:pPr>
        <w:numPr>
          <w:ilvl w:val="0"/>
          <w:numId w:val="24"/>
        </w:numPr>
        <w:ind w:hanging="284" w:left="284"/>
        <w:jc w:val="both"/>
        <w:rPr>
          <w:color w:val="FFFFFF"/>
        </w:rPr>
      </w:pPr>
      <w:r w:rsidRPr="0041258C">
        <w:rPr>
          <w:color w:val="FFFFFF"/>
        </w:rPr>
        <w:t>R</w:t>
      </w:r>
      <w:r w:rsidR="00D43563" w:rsidRPr="0041258C">
        <w:rPr>
          <w:color w:val="FFFFFF"/>
        </w:rPr>
        <w:t xml:space="preserve">azlučnom vjerovniku: </w:t>
      </w:r>
      <w:r w:rsidRPr="0041258C">
        <w:rPr>
          <w:color w:val="FFFFFF"/>
        </w:rPr>
        <w:t>Zagrebačka banka d.d., Zagreb, Paromlinska 1</w:t>
      </w:r>
    </w:p>
    <w:p w:rsidRDefault="00DA38E7" w:rsidP="00DA38E7" w:rsidR="00DA38E7" w:rsidRPr="0041258C">
      <w:pPr>
        <w:numPr>
          <w:ilvl w:val="0"/>
          <w:numId w:val="24"/>
        </w:numPr>
        <w:ind w:hanging="284" w:left="284"/>
        <w:jc w:val="both"/>
        <w:rPr>
          <w:color w:val="FFFFFF"/>
        </w:rPr>
      </w:pPr>
      <w:r w:rsidRPr="0041258C">
        <w:rPr>
          <w:color w:val="FFFFFF"/>
        </w:rPr>
        <w:t>S</w:t>
      </w:r>
      <w:r w:rsidR="00D43563" w:rsidRPr="0041258C">
        <w:rPr>
          <w:color w:val="FFFFFF"/>
        </w:rPr>
        <w:t xml:space="preserve">tečajnom upravitelju: </w:t>
      </w:r>
      <w:r w:rsidRPr="0041258C">
        <w:rPr>
          <w:color w:val="FFFFFF"/>
        </w:rPr>
        <w:t>Nikola Jakir</w:t>
      </w:r>
      <w:r w:rsidR="00EE7002" w:rsidRPr="0041258C">
        <w:rPr>
          <w:color w:val="FFFFFF"/>
        </w:rPr>
        <w:t xml:space="preserve">, i na mail </w:t>
      </w:r>
    </w:p>
    <w:p w:rsidRDefault="00DA38E7" w:rsidP="00DA38E7" w:rsidR="00DA38E7" w:rsidRPr="0041258C">
      <w:pPr>
        <w:numPr>
          <w:ilvl w:val="0"/>
          <w:numId w:val="24"/>
        </w:numPr>
        <w:ind w:hanging="284" w:left="284"/>
        <w:jc w:val="both"/>
        <w:rPr>
          <w:color w:val="FFFFFF"/>
        </w:rPr>
      </w:pPr>
      <w:r w:rsidRPr="0041258C">
        <w:rPr>
          <w:color w:val="FFFFFF"/>
        </w:rPr>
        <w:t>RH, Porezna uprava</w:t>
      </w:r>
      <w:r w:rsidR="00D43563" w:rsidRPr="0041258C">
        <w:rPr>
          <w:color w:val="FFFFFF"/>
        </w:rPr>
        <w:t xml:space="preserve"> Zagreb: Zagreb, </w:t>
      </w:r>
      <w:r w:rsidRPr="0041258C">
        <w:rPr>
          <w:color w:val="FFFFFF"/>
        </w:rPr>
        <w:t>Av. Dubrovnik 32</w:t>
      </w:r>
    </w:p>
    <w:p w:rsidRDefault="00DA38E7" w:rsidP="00DA38E7" w:rsidR="00DA38E7" w:rsidRPr="0041258C">
      <w:pPr>
        <w:numPr>
          <w:ilvl w:val="0"/>
          <w:numId w:val="24"/>
        </w:numPr>
        <w:ind w:hanging="284" w:left="284"/>
        <w:jc w:val="both"/>
        <w:rPr>
          <w:color w:val="FFFFFF"/>
        </w:rPr>
      </w:pPr>
      <w:r w:rsidRPr="0041258C">
        <w:rPr>
          <w:color w:val="FFFFFF"/>
        </w:rPr>
        <w:t xml:space="preserve">e- Oglasna ploča Trgovačkog suda Zagreb </w:t>
      </w:r>
    </w:p>
    <w:p w:rsidRDefault="00DA38E7" w:rsidP="00DA38E7" w:rsidR="00DA38E7" w:rsidRPr="0041258C">
      <w:pPr>
        <w:numPr>
          <w:ilvl w:val="0"/>
          <w:numId w:val="24"/>
        </w:numPr>
        <w:ind w:hanging="284" w:left="284"/>
        <w:jc w:val="both"/>
        <w:rPr>
          <w:color w:val="FFFFFF"/>
        </w:rPr>
      </w:pPr>
      <w:r w:rsidRPr="0041258C">
        <w:rPr>
          <w:color w:val="FFFFFF"/>
        </w:rPr>
        <w:t>VTS RH i FINA te za sredstva javnog informiranja, dostavit će stečajni upravitelj</w:t>
      </w:r>
    </w:p>
    <w:p w:rsidRDefault="0061312C" w:rsidP="0061312C" w:rsidR="0061312C" w:rsidRPr="002048C5">
      <w:pPr>
        <w:jc w:val="both"/>
      </w:pPr>
    </w:p>
    <w:p w:rsidRDefault="00C465E7" w:rsidP="00BA1900" w:rsidR="00C465E7">
      <w:pPr>
        <w:jc w:val="both"/>
      </w:pPr>
    </w:p>
    <w:sectPr w:rsidSect="00413766" w:rsidR="00C465E7">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9B7" w:rsidR="00E419B7">
      <w:r>
        <w:separator/>
      </w:r>
    </w:p>
  </w:endnote>
  <w:endnote w:id="0" w:type="continuationSeparator">
    <w:p w:rsidRDefault="00E419B7" w:rsidR="00E419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9B7" w:rsidR="00E419B7">
      <w:r>
        <w:separator/>
      </w:r>
    </w:p>
  </w:footnote>
  <w:footnote w:id="0" w:type="continuationSeparator">
    <w:p w:rsidRDefault="00E419B7" w:rsidR="00E419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17B0" w:rsidR="00E017B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3093">
      <w:rPr>
        <w:rStyle w:val="Brojstranice"/>
        <w:noProof/>
      </w:rPr>
      <w:t>- 4 -</w:t>
    </w:r>
    <w:r>
      <w:rPr>
        <w:rStyle w:val="Brojstranice"/>
      </w:rPr>
      <w:fldChar w:fldCharType="end"/>
    </w:r>
  </w:p>
  <w:p w:rsidRDefault="00934CCA" w:rsidP="00934CCA" w:rsidR="00E017B0" w:rsidRPr="00F80F0A">
    <w:pPr>
      <w:pStyle w:val="Zaglavlje"/>
      <w:tabs>
        <w:tab w:pos="4536" w:val="clear"/>
        <w:tab w:pos="9072" w:val="clear"/>
      </w:tabs>
      <w:ind w:right="-2"/>
      <w:jc w:val="right"/>
      <w:rPr>
        <w:sz w:val="20"/>
        <w:szCs w:val="20"/>
      </w:rPr>
    </w:pPr>
    <w:r>
      <w:t>Poslovni broj: 47. St-1246/12-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8E7" w:rsidP="00DA38E7" w:rsidR="00DA38E7" w:rsidRPr="00E92E28">
    <w:pPr>
      <w:pStyle w:val="Zaglavlje"/>
      <w:rPr>
        <w:b/>
        <w:u w:val="single"/>
      </w:rPr>
    </w:pPr>
  </w:p>
  <w:p w:rsidRDefault="00DA38E7" w:rsidP="00953077" w:rsidR="00DA38E7">
    <w:pPr>
      <w:pStyle w:val="Zaglavlje"/>
      <w:rPr>
        <w:sz w:val="20"/>
        <w:szCs w:val="20"/>
      </w:rPr>
    </w:pPr>
    <w:r>
      <w:tab/>
    </w:r>
    <w:r>
      <w:tab/>
    </w:r>
    <w:r w:rsidR="0041258C">
      <w:t>Poslovni broj: 47. St-1246/12</w:t>
    </w:r>
  </w:p>
  <w:p w:rsidRDefault="00DA38E7" w:rsidP="00953077" w:rsidR="00DA38E7">
    <w:pPr>
      <w:pStyle w:val="Zaglavlje"/>
      <w:rPr>
        <w:sz w:val="20"/>
        <w:szCs w:val="20"/>
      </w:rPr>
    </w:pPr>
  </w:p>
  <w:p w:rsidRDefault="00DA38E7" w:rsidP="00953077" w:rsidR="00DA38E7">
    <w:pPr>
      <w:pStyle w:val="Zaglavlje"/>
      <w:rPr>
        <w:sz w:val="20"/>
        <w:szCs w:val="20"/>
      </w:rPr>
    </w:pPr>
  </w:p>
  <w:p w:rsidRDefault="00DA38E7" w:rsidP="00953077" w:rsidR="00DA38E7">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0C42FE" w:rsidR="00DA38E7" w:rsidRPr="00953077">
    <w:pPr>
      <w:pStyle w:val="Zaglavlje"/>
      <w:ind w:left="426"/>
    </w:pPr>
    <w:r w:rsidRPr="00953077">
      <w:t>REPUBLIKA HRVAT</w:t>
    </w:r>
    <w:r>
      <w:t>S</w:t>
    </w:r>
    <w:r w:rsidRPr="00953077">
      <w:t>KA</w:t>
    </w:r>
  </w:p>
  <w:p w:rsidRDefault="00DA38E7" w:rsidP="000C42FE" w:rsidR="00DA38E7" w:rsidRPr="00953077">
    <w:pPr>
      <w:pStyle w:val="Zaglavlje"/>
      <w:ind w:left="426"/>
    </w:pPr>
    <w:r w:rsidRPr="00953077">
      <w:t>Trgovački sud u Zagrebu</w:t>
    </w:r>
  </w:p>
  <w:p w:rsidRDefault="00DA38E7" w:rsidP="00DA38E7" w:rsidR="00FF64CA" w:rsidRPr="00F80F0A">
    <w:pPr>
      <w:pStyle w:val="Zaglavlje"/>
      <w:ind w:left="426"/>
      <w:rPr>
        <w:sz w:val="20"/>
        <w:szCs w:val="20"/>
      </w:rPr>
    </w:pPr>
    <w:r w:rsidRPr="00953077">
      <w:t xml:space="preserve">Zagreb, </w:t>
    </w:r>
    <w:r w:rsidR="00C01DC9">
      <w:t>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5390772"/>
    <w:multiLevelType w:val="hybridMultilevel"/>
    <w:tmpl w:val="C6FC6BEC"/>
    <w:lvl w:tplc="20A80EC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4">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2D7A6AC2"/>
    <w:multiLevelType w:val="hybridMultilevel"/>
    <w:tmpl w:val="08260454"/>
    <w:lvl w:tplc="AA4EDEC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4">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1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75B58F9"/>
    <w:multiLevelType w:val="hybridMultilevel"/>
    <w:tmpl w:val="1498544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E2A1B15"/>
    <w:multiLevelType w:val="hybridMultilevel"/>
    <w:tmpl w:val="9C5621DA"/>
    <w:lvl w:tplc="6FAEF3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75976B7D"/>
    <w:multiLevelType w:val="hybridMultilevel"/>
    <w:tmpl w:val="BA8E54A4"/>
    <w:lvl w:tplc="AD90F59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D2F4AE2"/>
    <w:multiLevelType w:val="hybridMultilevel"/>
    <w:tmpl w:val="478083DC"/>
    <w:lvl w:tplc="600069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4"/>
  </w:num>
  <w:num w:numId="3">
    <w:abstractNumId w:val="16"/>
  </w:num>
  <w:num w:numId="4">
    <w:abstractNumId w:val="0"/>
  </w:num>
  <w:num w:numId="5">
    <w:abstractNumId w:val="2"/>
  </w:num>
  <w:num w:numId="6">
    <w:abstractNumId w:val="18"/>
  </w:num>
  <w:num w:numId="7">
    <w:abstractNumId w:val="11"/>
  </w:num>
  <w:num w:numId="8">
    <w:abstractNumId w:val="15"/>
  </w:num>
  <w:num w:numId="9">
    <w:abstractNumId w:val="3"/>
  </w:num>
  <w:num w:numId="10">
    <w:abstractNumId w:val="9"/>
  </w:num>
  <w:num w:numId="11">
    <w:abstractNumId w:val="13"/>
  </w:num>
  <w:num w:numId="12">
    <w:abstractNumId w:val="4"/>
  </w:num>
  <w:num w:numId="13">
    <w:abstractNumId w:val="17"/>
  </w:num>
  <w:num w:numId="14">
    <w:abstractNumId w:val="12"/>
  </w:num>
  <w:num w:numId="15">
    <w:abstractNumId w:val="6"/>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7"/>
  </w:num>
  <w:num w:numId="19">
    <w:abstractNumId w:val="5"/>
  </w:num>
  <w:num w:numId="20">
    <w:abstractNumId w:val="19"/>
  </w:num>
  <w:num w:numId="21">
    <w:abstractNumId w:val="1"/>
  </w:num>
  <w:num w:numId="22">
    <w:abstractNumId w:val="22"/>
  </w:num>
  <w:num w:numId="23">
    <w:abstractNumId w:val="10"/>
  </w:num>
  <w:num w:numId="24">
    <w:abstractNumId w:val="20"/>
  </w:num>
  <w:num w:numId="25">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9"/>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1C20"/>
    <w:rsid w:val="00071195"/>
    <w:rsid w:val="0008428F"/>
    <w:rsid w:val="000C747F"/>
    <w:rsid w:val="000E292E"/>
    <w:rsid w:val="000F6C72"/>
    <w:rsid w:val="00123D20"/>
    <w:rsid w:val="0013119D"/>
    <w:rsid w:val="001320E8"/>
    <w:rsid w:val="00142D20"/>
    <w:rsid w:val="00147840"/>
    <w:rsid w:val="00152575"/>
    <w:rsid w:val="00165B0A"/>
    <w:rsid w:val="0019493C"/>
    <w:rsid w:val="001A0199"/>
    <w:rsid w:val="001C2AE7"/>
    <w:rsid w:val="001C4A03"/>
    <w:rsid w:val="001F004F"/>
    <w:rsid w:val="001F7157"/>
    <w:rsid w:val="002048C5"/>
    <w:rsid w:val="00214687"/>
    <w:rsid w:val="00215919"/>
    <w:rsid w:val="002260DF"/>
    <w:rsid w:val="00232160"/>
    <w:rsid w:val="00236C2C"/>
    <w:rsid w:val="00240BD0"/>
    <w:rsid w:val="00282355"/>
    <w:rsid w:val="00284C28"/>
    <w:rsid w:val="002909E2"/>
    <w:rsid w:val="0029769A"/>
    <w:rsid w:val="002A3D99"/>
    <w:rsid w:val="002B6551"/>
    <w:rsid w:val="002E2883"/>
    <w:rsid w:val="002F53D9"/>
    <w:rsid w:val="00303C1B"/>
    <w:rsid w:val="00333FC9"/>
    <w:rsid w:val="00361D36"/>
    <w:rsid w:val="00364E16"/>
    <w:rsid w:val="00374088"/>
    <w:rsid w:val="00374D53"/>
    <w:rsid w:val="00391F73"/>
    <w:rsid w:val="00397CFA"/>
    <w:rsid w:val="003B2001"/>
    <w:rsid w:val="003B3028"/>
    <w:rsid w:val="003B4BD4"/>
    <w:rsid w:val="003C1FFA"/>
    <w:rsid w:val="0041258C"/>
    <w:rsid w:val="00413766"/>
    <w:rsid w:val="00415D14"/>
    <w:rsid w:val="004270F7"/>
    <w:rsid w:val="00432782"/>
    <w:rsid w:val="00444EEC"/>
    <w:rsid w:val="004451EF"/>
    <w:rsid w:val="0046696A"/>
    <w:rsid w:val="00476776"/>
    <w:rsid w:val="00487B15"/>
    <w:rsid w:val="00494A48"/>
    <w:rsid w:val="004A3650"/>
    <w:rsid w:val="004B0809"/>
    <w:rsid w:val="004E3573"/>
    <w:rsid w:val="004F59FE"/>
    <w:rsid w:val="005148AB"/>
    <w:rsid w:val="00541E38"/>
    <w:rsid w:val="00563720"/>
    <w:rsid w:val="005775C9"/>
    <w:rsid w:val="00592CB5"/>
    <w:rsid w:val="00597E7B"/>
    <w:rsid w:val="005A257A"/>
    <w:rsid w:val="005A5170"/>
    <w:rsid w:val="005B02C6"/>
    <w:rsid w:val="005B0EB6"/>
    <w:rsid w:val="005C2543"/>
    <w:rsid w:val="005D397A"/>
    <w:rsid w:val="005D7DF5"/>
    <w:rsid w:val="005F241B"/>
    <w:rsid w:val="00601305"/>
    <w:rsid w:val="0061312C"/>
    <w:rsid w:val="006164C2"/>
    <w:rsid w:val="00622282"/>
    <w:rsid w:val="00626D75"/>
    <w:rsid w:val="00627006"/>
    <w:rsid w:val="006270A5"/>
    <w:rsid w:val="00631D08"/>
    <w:rsid w:val="00633709"/>
    <w:rsid w:val="0063497F"/>
    <w:rsid w:val="00635C52"/>
    <w:rsid w:val="00644428"/>
    <w:rsid w:val="0064536E"/>
    <w:rsid w:val="00685199"/>
    <w:rsid w:val="00685B1F"/>
    <w:rsid w:val="00693093"/>
    <w:rsid w:val="00696917"/>
    <w:rsid w:val="006A7C82"/>
    <w:rsid w:val="006C2827"/>
    <w:rsid w:val="006D4DB7"/>
    <w:rsid w:val="006F77A5"/>
    <w:rsid w:val="007025E0"/>
    <w:rsid w:val="00736CDB"/>
    <w:rsid w:val="00762468"/>
    <w:rsid w:val="007678A2"/>
    <w:rsid w:val="007729E8"/>
    <w:rsid w:val="00784EF5"/>
    <w:rsid w:val="007960BC"/>
    <w:rsid w:val="007A0ABD"/>
    <w:rsid w:val="007D25D9"/>
    <w:rsid w:val="007E1892"/>
    <w:rsid w:val="00817A75"/>
    <w:rsid w:val="00836C85"/>
    <w:rsid w:val="00841210"/>
    <w:rsid w:val="00844962"/>
    <w:rsid w:val="0088070C"/>
    <w:rsid w:val="00882E6B"/>
    <w:rsid w:val="008841B3"/>
    <w:rsid w:val="008A387F"/>
    <w:rsid w:val="008B1E72"/>
    <w:rsid w:val="008B7A19"/>
    <w:rsid w:val="008D514A"/>
    <w:rsid w:val="008F3D8D"/>
    <w:rsid w:val="008F4849"/>
    <w:rsid w:val="0092385C"/>
    <w:rsid w:val="00934CCA"/>
    <w:rsid w:val="00947AC0"/>
    <w:rsid w:val="009515ED"/>
    <w:rsid w:val="00972BF3"/>
    <w:rsid w:val="0098650A"/>
    <w:rsid w:val="009C3B39"/>
    <w:rsid w:val="009E0375"/>
    <w:rsid w:val="009E64C1"/>
    <w:rsid w:val="00A05B50"/>
    <w:rsid w:val="00A218A6"/>
    <w:rsid w:val="00A31CB4"/>
    <w:rsid w:val="00A406A1"/>
    <w:rsid w:val="00A50FD1"/>
    <w:rsid w:val="00A53CB8"/>
    <w:rsid w:val="00A57C40"/>
    <w:rsid w:val="00A63AD6"/>
    <w:rsid w:val="00A75EAF"/>
    <w:rsid w:val="00A76FD1"/>
    <w:rsid w:val="00A806E8"/>
    <w:rsid w:val="00A86B3C"/>
    <w:rsid w:val="00A97C08"/>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68B6"/>
    <w:rsid w:val="00B66641"/>
    <w:rsid w:val="00B81BEC"/>
    <w:rsid w:val="00BA0232"/>
    <w:rsid w:val="00BA1900"/>
    <w:rsid w:val="00BA698F"/>
    <w:rsid w:val="00BA70C8"/>
    <w:rsid w:val="00BD4E84"/>
    <w:rsid w:val="00BE2B05"/>
    <w:rsid w:val="00BE3191"/>
    <w:rsid w:val="00C01DC9"/>
    <w:rsid w:val="00C14DEC"/>
    <w:rsid w:val="00C31D53"/>
    <w:rsid w:val="00C41D74"/>
    <w:rsid w:val="00C4419D"/>
    <w:rsid w:val="00C465E7"/>
    <w:rsid w:val="00C46A70"/>
    <w:rsid w:val="00C60771"/>
    <w:rsid w:val="00C64EFC"/>
    <w:rsid w:val="00C7731C"/>
    <w:rsid w:val="00C81737"/>
    <w:rsid w:val="00C85B7E"/>
    <w:rsid w:val="00C940F2"/>
    <w:rsid w:val="00C949A8"/>
    <w:rsid w:val="00CB452B"/>
    <w:rsid w:val="00CC13F8"/>
    <w:rsid w:val="00CC6557"/>
    <w:rsid w:val="00CE28A2"/>
    <w:rsid w:val="00CE350D"/>
    <w:rsid w:val="00CE4AD0"/>
    <w:rsid w:val="00CF6858"/>
    <w:rsid w:val="00D023AF"/>
    <w:rsid w:val="00D2548E"/>
    <w:rsid w:val="00D27E4F"/>
    <w:rsid w:val="00D43563"/>
    <w:rsid w:val="00D45980"/>
    <w:rsid w:val="00D5779B"/>
    <w:rsid w:val="00D74F5E"/>
    <w:rsid w:val="00D8523B"/>
    <w:rsid w:val="00DA1DB6"/>
    <w:rsid w:val="00DA38E7"/>
    <w:rsid w:val="00DB6978"/>
    <w:rsid w:val="00DC3A50"/>
    <w:rsid w:val="00DD1ABE"/>
    <w:rsid w:val="00DD24F7"/>
    <w:rsid w:val="00DF13EF"/>
    <w:rsid w:val="00DF2724"/>
    <w:rsid w:val="00DF49FF"/>
    <w:rsid w:val="00DF4DE0"/>
    <w:rsid w:val="00DF7F87"/>
    <w:rsid w:val="00E017B0"/>
    <w:rsid w:val="00E0607D"/>
    <w:rsid w:val="00E3101D"/>
    <w:rsid w:val="00E32F18"/>
    <w:rsid w:val="00E33018"/>
    <w:rsid w:val="00E359B0"/>
    <w:rsid w:val="00E403AC"/>
    <w:rsid w:val="00E419B7"/>
    <w:rsid w:val="00E42B05"/>
    <w:rsid w:val="00E45C34"/>
    <w:rsid w:val="00E66974"/>
    <w:rsid w:val="00E92A0B"/>
    <w:rsid w:val="00E92E28"/>
    <w:rsid w:val="00EA634F"/>
    <w:rsid w:val="00EA7855"/>
    <w:rsid w:val="00EB70C7"/>
    <w:rsid w:val="00EB7C83"/>
    <w:rsid w:val="00EC6820"/>
    <w:rsid w:val="00ED4C4A"/>
    <w:rsid w:val="00EE7002"/>
    <w:rsid w:val="00F032BA"/>
    <w:rsid w:val="00F27794"/>
    <w:rsid w:val="00F57473"/>
    <w:rsid w:val="00F63357"/>
    <w:rsid w:val="00F80116"/>
    <w:rsid w:val="00F80F0A"/>
    <w:rsid w:val="00F82CEF"/>
    <w:rsid w:val="00F86E5D"/>
    <w:rsid w:val="00F92F05"/>
    <w:rsid w:val="00F93620"/>
    <w:rsid w:val="00FA56D8"/>
    <w:rsid w:val="00FC10F8"/>
    <w:rsid w:val="00FD28E5"/>
    <w:rsid w:val="00FE2F1D"/>
    <w:rsid w:val="00FF1F79"/>
    <w:rsid w:val="00FF64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true"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41258C"/>
    <w:rPr>
      <w:color w:val="808080"/>
      <w:bdr w:space="0" w:sz="0" w:color="auto" w:val="none"/>
      <w:shd w:fill="auto" w:color="auto" w:val="clear"/>
    </w:rPr>
  </w:style>
  <w:style w:customStyle="true" w:styleId="eSPISCCParagraphDefaultFont" w:type="character">
    <w:name w:val="eSPIS_CC_Paragraph Default Font"/>
    <w:basedOn w:val="Zadanifontodlomka"/>
    <w:rsid w:val="004125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258C"/>
    <w:rPr>
      <w:bdr w:space="0" w:sz="0" w:color="auto" w:val="none"/>
      <w:shd w:fill="FFFFCC" w:color="auto" w:val="clear"/>
      <w:lang w:val="hr-HR"/>
    </w:rPr>
  </w:style>
  <w:style w:customStyle="true" w:styleId="PozadinaSvijetloCrvena" w:type="character">
    <w:name w:val="Pozadina_SvijetloCrvena"/>
    <w:basedOn w:val="eSPISCCParagraphDefaultFont"/>
    <w:rsid w:val="004125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25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1"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41258C"/>
    <w:rPr>
      <w:color w:val="808080"/>
      <w:bdr w:color="auto" w:space="0" w:sz="0" w:val="none"/>
      <w:shd w:color="auto" w:fill="auto" w:val="clear"/>
    </w:rPr>
  </w:style>
  <w:style w:customStyle="1" w:styleId="eSPISCCParagraphDefaultFont" w:type="character">
    <w:name w:val="eSPIS_CC_Paragraph Default Font"/>
    <w:basedOn w:val="Zadanifontodlomka"/>
    <w:rsid w:val="004125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258C"/>
    <w:rPr>
      <w:bdr w:color="auto" w:space="0" w:sz="0" w:val="none"/>
      <w:shd w:color="auto" w:fill="FFFFCC" w:val="clear"/>
      <w:lang w:val="hr-HR"/>
    </w:rPr>
  </w:style>
  <w:style w:customStyle="1" w:styleId="PozadinaSvijetloCrvena" w:type="character">
    <w:name w:val="Pozadina_SvijetloCrvena"/>
    <w:basedOn w:val="eSPISCCParagraphDefaultFont"/>
    <w:rsid w:val="004125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25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7535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Rijeka</izvorni_sadrzaj>
    <derivirana_varijabla naziv="DomainObject.Primjedba_1">Rijeka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 za trgovinu - u stečaju</izvorni_sadrzaj>
    <derivirana_varijabla naziv="DomainObject.Predmet.ProtustrankaFormated_1">  CONSULE d.o.o. za trgovinu - u stečaju</derivirana_varijabla>
  </DomainObject.Predmet.ProtustrankaFormated>
  <DomainObject.Predmet.ProtustrankaFormatedOIB>
    <izvorni_sadrzaj>  CONSULE d.o.o. za trgovinu - u stečaju, OIB 56832353734</izvorni_sadrzaj>
    <derivirana_varijabla naziv="DomainObject.Predmet.ProtustrankaFormatedOIB_1">  CONSULE d.o.o. za trgovinu - u stečaju, OIB 56832353734</derivirana_varijabla>
  </DomainObject.Predmet.ProtustrankaFormatedOIB>
  <DomainObject.Predmet.ProtustrankaFormatedWithAdress>
    <izvorni_sadrzaj> CONSULE d.o.o. za trgovinu - u stečaju, Dr. Franje Tuđmana 8, 10431 Strmec</izvorni_sadrzaj>
    <derivirana_varijabla naziv="DomainObject.Predmet.ProtustrankaFormatedWithAdress_1"> CONSULE d.o.o. za trgovinu - u stečaju, Dr. Franje Tuđmana 8, 10431 Strmec</derivirana_varijabla>
  </DomainObject.Predmet.ProtustrankaFormatedWithAdress>
  <DomainObject.Predmet.ProtustrankaFormatedWithAdressOIB>
    <izvorni_sadrzaj> CONSULE d.o.o. za trgovinu - u stečaju, OIB 56832353734, Dr. Franje Tuđmana 8, 10431 Strmec</izvorni_sadrzaj>
    <derivirana_varijabla naziv="DomainObject.Predmet.ProtustrankaFormatedWithAdressOIB_1"> CONSULE d.o.o. za trgovinu - u stečaju, OIB 56832353734, Dr. Franje Tuđmana 8, 10431 Strmec</derivirana_varijabla>
  </DomainObject.Predmet.ProtustrankaFormatedWithAdressOIB>
  <DomainObject.Predmet.ProtustrankaWithAdress>
    <izvorni_sadrzaj>CONSULE d.o.o. za trgovinu - u stečaju Dr. Franje Tuđmana 8, 10431 Strmec</izvorni_sadrzaj>
    <derivirana_varijabla naziv="DomainObject.Predmet.ProtustrankaWithAdress_1">CONSULE d.o.o. za trgovinu - u stečaju Dr. Franje Tuđmana 8, 10431 Strmec</derivirana_varijabla>
  </DomainObject.Predmet.ProtustrankaWithAdress>
  <DomainObject.Predmet.ProtustrankaWithAdressOIB>
    <izvorni_sadrzaj>CONSULE d.o.o. za trgovinu - u stečaju, OIB 56832353734, Dr. Franje Tuđmana 8, 10431 Strmec</izvorni_sadrzaj>
    <derivirana_varijabla naziv="DomainObject.Predmet.ProtustrankaWithAdressOIB_1">CONSULE d.o.o. za trgovinu - u stečaju, OIB 56832353734, Dr. Franje Tuđmana 8, 10431 Strmec</derivirana_varijabla>
  </DomainObject.Predmet.ProtustrankaWithAdressOIB>
  <DomainObject.Predmet.ProtustrankaNazivFormated>
    <izvorni_sadrzaj>CONSULE d.o.o. za trgovinu - u stečaju</izvorni_sadrzaj>
    <derivirana_varijabla naziv="DomainObject.Predmet.ProtustrankaNazivFormated_1">CONSULE d.o.o. za trgovinu - u stečaju</derivirana_varijabla>
  </DomainObject.Predmet.ProtustrankaNazivFormated>
  <DomainObject.Predmet.ProtustrankaNazivFormatedOIB>
    <izvorni_sadrzaj>CONSULE d.o.o. za trgovinu - u stečaju, OIB 56832353734</izvorni_sadrzaj>
    <derivirana_varijabla naziv="DomainObject.Predmet.ProtustrankaNazivFormatedOIB_1">CONSULE d.o.o. za trgovinu - u stečaju,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izvorni_sadrzaj>
    <derivirana_varijabla naziv="DomainObject.Predmet.StrankaFormated_1">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derivirana_varijabla>
  </DomainObject.Predmet.StrankaFormated>
  <DomainObject.Predmet.StrankaFormatedOIB>
    <izvorni_sadrzaj>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izvorni_sadrzaj>
    <derivirana_varijabla naziv="DomainObject.Predmet.StrankaFormatedOIB_1">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derivirana_varijabla>
  </DomainObject.Predmet.StrankaFormatedOIB>
  <DomainObject.Predmet.StrankaFormatedWithAdress>
    <izvorni_sadrzaj>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izvorni_sadrzaj>
    <derivirana_varijabla naziv="DomainObject.Predmet.StrankaFormatedWithAdress_1">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derivirana_varijabla>
  </DomainObject.Predmet.StrankaFormatedWithAdress>
  <DomainObject.Predmet.StrankaFormatedWithAdressOIB>
    <izvorni_sadrzaj>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izvorni_sadrzaj>
    <derivirana_varijabla naziv="DomainObject.Predmet.StrankaFormatedWithAdressOIB_1">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derivirana_varijabla>
  </DomainObject.Predmet.StrankaFormatedWithAdressOIB>
  <DomainObject.Predmet.StrankaWithAdress>
    <izvorni_sadrzaj>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izvorni_sadrzaj>
    <derivirana_varijabla naziv="DomainObject.Predmet.StrankaWithAdress_1">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derivirana_varijabla>
  </DomainObject.Predmet.StrankaWithAdress>
  <DomainObject.Predmet.StrankaWithAdressOIB>
    <izvorni_sadrzaj>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izvorni_sadrzaj>
    <derivirana_varijabla naziv="DomainObject.Predmet.StrankaWithAdressOIB_1">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derivirana_varijabla>
  </DomainObject.Predmet.StrankaWithAdressOIB>
  <DomainObject.Predmet.StrankaNazivFormated>
    <izvorni_sadrzaj>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izvorni_sadrzaj>
    <derivirana_varijabla naziv="DomainObject.Predmet.StrankaNazivFormated_1">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derivirana_varijabla>
  </DomainObject.Predmet.StrankaNazivFormated>
  <DomainObject.Predmet.StrankaNazivFormatedOIB>
    <izvorni_sadrzaj>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izvorni_sadrzaj>
    <derivirana_varijabla naziv="DomainObject.Predmet.StrankaNazivFormatedOIB_1">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zvorni_sadrzaj>
    <derivirana_varijabla naziv="DomainObject.Predmet.StrankaList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derivirana_varijabla>
  </DomainObject.Predmet.StrankaListFormated>
  <DomainObject.Predmet.StrankaList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zvorni_sadrzaj>
    <derivirana_varijabla naziv="DomainObject.Predmet.StrankaList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derivirana_varijabla>
  </DomainObject.Predmet.StrankaListFormatedOIB>
  <DomainObject.Predmet.StrankaListFormatedWithAdress>
    <izvorni_sadrzaj>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izvorni_sadrzaj>
    <derivirana_varijabla naziv="DomainObject.Predmet.StrankaListFormatedWithAdress_1">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derivirana_varijabla>
  </DomainObject.Predmet.StrankaListFormatedWithAdress>
  <DomainObject.Predmet.StrankaListFormatedWithAdressOIB>
    <izvorni_sadrzaj>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izvorni_sadrzaj>
    <derivirana_varijabla naziv="DomainObject.Predmet.StrankaListFormatedWithAdressOIB_1">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derivirana_varijabla>
  </DomainObject.Predmet.StrankaListFormatedWithAdressOIB>
  <DomainObject.Predmet.StrankaListNaziv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zvorni_sadrzaj>
    <derivirana_varijabla naziv="DomainObject.Predmet.StrankaListNaziv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derivirana_varijabla>
  </DomainObject.Predmet.StrankaListNazivFormated>
  <DomainObject.Predmet.StrankaListNaziv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zvorni_sadrzaj>
    <derivirana_varijabla naziv="DomainObject.Predmet.StrankaListNaziv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derivirana_varijabla>
  </DomainObject.Predmet.StrankaListNazivFormatedOIB>
  <DomainObject.Predmet.ProtuStrankaListFormated>
    <izvorni_sadrzaj>
      <item>CONSULE d.o.o. za trgovinu - u stečaju</item>
    </izvorni_sadrzaj>
    <derivirana_varijabla naziv="DomainObject.Predmet.ProtuStrankaListFormated_1">
      <item>CONSULE d.o.o. za trgovinu - u stečaju</item>
    </derivirana_varijabla>
  </DomainObject.Predmet.ProtuStrankaListFormated>
  <DomainObject.Predmet.ProtuStrankaListFormatedOIB>
    <izvorni_sadrzaj>
      <item>CONSULE d.o.o. za trgovinu - u stečaju, OIB 56832353734</item>
    </izvorni_sadrzaj>
    <derivirana_varijabla naziv="DomainObject.Predmet.ProtuStrankaListFormatedOIB_1">
      <item>CONSULE d.o.o. za trgovinu - u stečaju, OIB 56832353734</item>
    </derivirana_varijabla>
  </DomainObject.Predmet.ProtuStrankaListFormatedOIB>
  <DomainObject.Predmet.ProtuStrankaListFormatedWithAdress>
    <izvorni_sadrzaj>
      <item>CONSULE d.o.o. za trgovinu - u stečaju, Dr. Franje Tuđmana 8, 10431 Strmec</item>
    </izvorni_sadrzaj>
    <derivirana_varijabla naziv="DomainObject.Predmet.ProtuStrankaListFormatedWithAdress_1">
      <item>CONSULE d.o.o. za trgovinu - u stečaju, Dr. Franje Tuđmana 8, 10431 Strmec</item>
    </derivirana_varijabla>
  </DomainObject.Predmet.ProtuStrankaListFormatedWithAdress>
  <DomainObject.Predmet.ProtuStrankaListFormatedWithAdressOIB>
    <izvorni_sadrzaj>
      <item>CONSULE d.o.o. za trgovinu - u stečaju, OIB 56832353734, Dr. Franje Tuđmana 8, 10431 Strmec</item>
    </izvorni_sadrzaj>
    <derivirana_varijabla naziv="DomainObject.Predmet.ProtuStrankaListFormatedWithAdressOIB_1">
      <item>CONSULE d.o.o. za trgovinu - u stečaju, OIB 56832353734, Dr. Franje Tuđmana 8, 10431 Strmec</item>
    </derivirana_varijabla>
  </DomainObject.Predmet.ProtuStrankaListFormatedWithAdressOIB>
  <DomainObject.Predmet.ProtuStrankaListNazivFormated>
    <izvorni_sadrzaj>
      <item>CONSULE d.o.o. za trgovinu - u stečaju</item>
    </izvorni_sadrzaj>
    <derivirana_varijabla naziv="DomainObject.Predmet.ProtuStrankaListNazivFormated_1">
      <item>CONSULE d.o.o. za trgovinu - u stečaju</item>
    </derivirana_varijabla>
  </DomainObject.Predmet.ProtuStrankaListNazivFormated>
  <DomainObject.Predmet.ProtuStrankaListNazivFormatedOIB>
    <izvorni_sadrzaj>
      <item>CONSULE d.o.o. za trgovinu - u stečaju, OIB 56832353734</item>
    </izvorni_sadrzaj>
    <derivirana_varijabla naziv="DomainObject.Predmet.ProtuStrankaListNazivFormatedOIB_1">
      <item>CONSULE d.o.o. za trgovinu - u stečaju,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 za trgovinu - u stečaju</izvorni_sadrzaj>
    <derivirana_varijabla naziv="DomainObject.Predmet.ProtustrankaIDrugi_1">CONSULE d.o.o. za trgovinu - u stečaju</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za trgovinu - u stečaju, OIB 56832353734, Dr. Franje Tuđmana 8, 10431 Strmec</izvorni_sadrzaj>
    <derivirana_varijabla naziv="DomainObject.Predmet.ProtustrankaIDrugiAdressOIB_1">CONSULE d.o.o. za trgovinu - u stečaju, OIB 56832353734, Dr. Franje Tuđmana 8,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izvorni_sadrzaj>
    <derivirana_varijabla naziv="DomainObject.Predmet.SudioniciListNaziv_1">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derivirana_varijabla>
  </DomainObject.Predmet.SudioniciListNaziv>
  <DomainObject.Predmet.SudioniciListAdressOIB>
    <izvorni_sadrzaj>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izvorni_sadrzaj>
    <derivirana_varijabla naziv="DomainObject.Predmet.SudioniciListAdressOIB_1">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tem>, OIB 58780141105</item>
    </izvorni_sadrzaj>
    <derivirana_varijabla naziv="DomainObject.Predmet.SudioniciListNazivOIB_1">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tem>, OIB 58780141105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1197</properties:Words>
  <properties:Characters>6559</properties:Characters>
  <properties:Lines>166</properties:Lines>
  <properties:Paragraphs>52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2016-12-07T09:53:00Z</dcterms:created>
  <dc:creator>BISERKA CALIC</dc:creator>
  <cp:lastModifiedBy>Monika Grbac</cp:lastModifiedBy>
  <cp:lastPrinted>2016-03-23T08:43:00Z</cp:lastPrinted>
  <dcterms:modified xmlns:xsi="http://www.w3.org/2001/XMLSchema-instance" xsi:type="dcterms:W3CDTF">2016-12-07T11:33:00Z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