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b426" w14:paraId="fd9b426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F65F63">
        <w:rPr>
          <w:rFonts w:cs="Times New Roman" w:hAnsi="Times New Roman" w:ascii="Times New Roman"/>
          <w:sz w:val="24"/>
        </w:rPr>
        <w:t>911/17-11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ED5438">
        <w:t xml:space="preserve">FINA-Regionalni centar Zagreb za pokretanje stečajnog postupka nad dužnikom </w:t>
      </w:r>
      <w:r w:rsidR="00F65F63" w:rsidRPr="00AB7102">
        <w:t>MERITUM LIFE d.o.o.</w:t>
      </w:r>
      <w:r w:rsidR="00F65F63">
        <w:t xml:space="preserve"> Zagreb, Remetinečka c. 13b  MBS: </w:t>
      </w:r>
      <w:r w:rsidR="00F65F63" w:rsidRPr="00AB7102">
        <w:t xml:space="preserve">081000580 </w:t>
      </w:r>
      <w:r w:rsidR="00F65F63">
        <w:t xml:space="preserve">OIB: </w:t>
      </w:r>
      <w:r w:rsidR="00F65F63" w:rsidRPr="00AB7102">
        <w:t xml:space="preserve">95902563377 </w:t>
      </w:r>
      <w:r w:rsidRPr="003566B3">
        <w:t>dana</w:t>
      </w:r>
      <w:r w:rsidR="00965062">
        <w:t xml:space="preserve"> </w:t>
      </w:r>
      <w:r w:rsidR="00F65F63">
        <w:t>12. lipnja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F65F63" w:rsidRPr="00F65F63">
        <w:t xml:space="preserve"> </w:t>
      </w:r>
      <w:r w:rsidR="00F65F63" w:rsidRPr="00AB7102">
        <w:t>MERITUM LIFE d.o.o.</w:t>
      </w:r>
      <w:r w:rsidR="00F65F63">
        <w:t xml:space="preserve"> Zagreb, Remetinečka c. 13b  MBS: </w:t>
      </w:r>
      <w:r w:rsidR="00F65F63" w:rsidRPr="00AB7102">
        <w:t xml:space="preserve">081000580 </w:t>
      </w:r>
      <w:r w:rsidR="00F65F63">
        <w:t xml:space="preserve">OIB: </w:t>
      </w:r>
      <w:r w:rsidR="00F65F63" w:rsidRPr="00AB7102">
        <w:t xml:space="preserve">95902563377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65F63">
        <w:rPr>
          <w:bCs/>
        </w:rPr>
        <w:t>91117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65F63">
        <w:t>20. ožujka</w:t>
      </w:r>
      <w:r w:rsidR="00ED5438">
        <w:t xml:space="preserve"> 2017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F65F63" w:rsidRPr="00F65F63">
        <w:t xml:space="preserve"> </w:t>
      </w:r>
      <w:r w:rsidR="00F65F63" w:rsidRPr="00AB7102">
        <w:t>MERITUM LIFE d.o.o.</w:t>
      </w:r>
      <w:r w:rsidR="00F65F63">
        <w:t xml:space="preserve"> Zagreb, Remetinečka c. 13b  MBS: </w:t>
      </w:r>
      <w:r w:rsidR="00F65F63" w:rsidRPr="00AB7102">
        <w:t xml:space="preserve">081000580 </w:t>
      </w:r>
      <w:r w:rsidR="00F65F63">
        <w:t xml:space="preserve">OIB: </w:t>
      </w:r>
      <w:r w:rsidR="00F65F63" w:rsidRPr="00AB7102">
        <w:t>95902563377</w:t>
      </w:r>
      <w:r w:rsidR="00ED5438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ED5438">
        <w:t>110</w:t>
      </w:r>
      <w:r w:rsidR="0023403D" w:rsidRPr="00307A7F">
        <w:t xml:space="preserve"> st</w:t>
      </w:r>
      <w:r w:rsidR="00ED5438">
        <w:t xml:space="preserve">. 1 </w:t>
      </w:r>
      <w:r w:rsidR="0023403D">
        <w:t xml:space="preserve">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ED5438">
        <w:t>120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F65F63">
        <w:t>209.038,06 kuna</w:t>
      </w:r>
      <w:r w:rsidR="00F2526D">
        <w:t xml:space="preserve"> ta</w:t>
      </w:r>
      <w:r w:rsidR="0062454C">
        <w:t xml:space="preserve"> da ima</w:t>
      </w:r>
      <w:r w:rsidR="00F65F63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64047B">
        <w:rPr>
          <w:bCs/>
        </w:rPr>
        <w:t xml:space="preserve">3. </w:t>
      </w:r>
      <w:r w:rsidR="00F65F63">
        <w:rPr>
          <w:bCs/>
        </w:rPr>
        <w:t>travnja</w:t>
      </w:r>
      <w:r w:rsidR="00ED5438">
        <w:rPr>
          <w:bCs/>
        </w:rPr>
        <w:t xml:space="preserve"> 2017.</w:t>
      </w:r>
      <w:r>
        <w:rPr>
          <w:bCs/>
        </w:rPr>
        <w:t xml:space="preserve">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65F63">
        <w:rPr>
          <w:noProof w:val="false"/>
        </w:rPr>
        <w:t>12. lipnja</w:t>
      </w:r>
      <w:r w:rsidR="0064047B">
        <w:rPr>
          <w:noProof w:val="false"/>
        </w:rPr>
        <w:t xml:space="preserve"> </w:t>
      </w:r>
      <w:r w:rsidR="00D34569">
        <w:rPr>
          <w:noProof w:val="false"/>
        </w:rPr>
        <w:t>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BB657C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BB657C" w:rsidR="00BB657C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B657C" w:rsidP="00BB657C" w:rsidR="00BB657C">
      <w:pPr>
        <w:ind w:firstLine="708" w:left="4248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BB657C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BB657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657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F65F63">
      <w:rPr>
        <w:noProof w:val="false"/>
      </w:rPr>
      <w:t>911/17-11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4F6CE3"/>
    <w:rsid w:val="005151FF"/>
    <w:rsid w:val="005315D9"/>
    <w:rsid w:val="0062454C"/>
    <w:rsid w:val="0064047B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B657C"/>
    <w:rsid w:val="00BC1EA3"/>
    <w:rsid w:val="00BD271E"/>
    <w:rsid w:val="00BD6492"/>
    <w:rsid w:val="00C20806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D5438"/>
    <w:rsid w:val="00EE6B44"/>
    <w:rsid w:val="00F2526D"/>
    <w:rsid w:val="00F301AA"/>
    <w:rsid w:val="00F33CE5"/>
    <w:rsid w:val="00F45796"/>
    <w:rsid w:val="00F65F63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5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57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5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5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5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57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5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5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St-911/2017</izvorni_sadrzaj>
    <derivirana_varijabla naziv="DomainObject.Predmet.OznakaBroj_1">St-911/2017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MERITUM LIFE d.o.o.</izvorni_sadrzaj>
    <derivirana_varijabla naziv="DomainObject.Predmet.ProtustrankaFormated_1">  MERITUM LIFE d.o.o.</derivirana_varijabla>
  </DomainObject.Predmet.ProtustrankaFormated>
  <DomainObject.Predmet.ProtustrankaFormatedOIB>
    <izvorni_sadrzaj>  MERITUM LIFE d.o.o., OIB 95902563377</izvorni_sadrzaj>
    <derivirana_varijabla naziv="DomainObject.Predmet.ProtustrankaFormatedOIB_1">  MERITUM LIFE d.o.o., OIB 95902563377</derivirana_varijabla>
  </DomainObject.Predmet.ProtustrankaFormatedOIB>
  <DomainObject.Predmet.ProtustrankaFormatedWithAdress>
    <izvorni_sadrzaj> MERITUM LIFE d.o.o., Remetinečka cesta 13 b , 10000 Zagreb</izvorni_sadrzaj>
    <derivirana_varijabla naziv="DomainObject.Predmet.ProtustrankaFormatedWithAdress_1"> MERITUM LIFE d.o.o., Remetinečka cesta 13 b , 10000 Zagreb</derivirana_varijabla>
  </DomainObject.Predmet.ProtustrankaFormatedWithAdress>
  <DomainObject.Predmet.ProtustrankaFormatedWithAdressOIB>
    <izvorni_sadrzaj> MERITUM LIFE d.o.o., OIB 95902563377, Remetinečka cesta 13 b , 10000 Zagreb</izvorni_sadrzaj>
    <derivirana_varijabla naziv="DomainObject.Predmet.ProtustrankaFormatedWithAdressOIB_1"> MERITUM LIFE d.o.o., OIB 95902563377, Remetinečka cesta 13 b , 10000 Zagreb</derivirana_varijabla>
  </DomainObject.Predmet.ProtustrankaFormatedWithAdressOIB>
  <DomainObject.Predmet.ProtustrankaWithAdress>
    <izvorni_sadrzaj>MERITUM LIFE d.o.o. Remetinečka cesta 13 b , 10000 Zagreb</izvorni_sadrzaj>
    <derivirana_varijabla naziv="DomainObject.Predmet.ProtustrankaWithAdress_1">MERITUM LIFE d.o.o. Remetinečka cesta 13 b , 10000 Zagreb</derivirana_varijabla>
  </DomainObject.Predmet.ProtustrankaWithAdress>
  <DomainObject.Predmet.ProtustrankaWithAdressOIB>
    <izvorni_sadrzaj>MERITUM LIFE d.o.o., OIB 95902563377, Remetinečka cesta 13 b , 10000 Zagreb</izvorni_sadrzaj>
    <derivirana_varijabla naziv="DomainObject.Predmet.ProtustrankaWithAdressOIB_1">MERITUM LIFE d.o.o., OIB 95902563377, Remetinečka cesta 13 b , 10000 Zagreb</derivirana_varijabla>
  </DomainObject.Predmet.ProtustrankaWithAdressOIB>
  <DomainObject.Predmet.ProtustrankaNazivFormated>
    <izvorni_sadrzaj>MERITUM LIFE d.o.o.</izvorni_sadrzaj>
    <derivirana_varijabla naziv="DomainObject.Predmet.ProtustrankaNazivFormated_1">MERITUM LIFE d.o.o.</derivirana_varijabla>
  </DomainObject.Predmet.ProtustrankaNazivFormated>
  <DomainObject.Predmet.ProtustrankaNazivFormatedOIB>
    <izvorni_sadrzaj>MERITUM LIFE d.o.o., OIB 95902563377</izvorni_sadrzaj>
    <derivirana_varijabla naziv="DomainObject.Predmet.ProtustrankaNazivFormatedOIB_1">MERITUM LIFE d.o.o., OIB 95902563377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MERITUM LIFE d.o.o.</item>
    </izvorni_sadrzaj>
    <derivirana_varijabla naziv="DomainObject.Predmet.ProtuStrankaListFormated_1">
      <item>MERITUM LIFE d.o.o.</item>
    </derivirana_varijabla>
  </DomainObject.Predmet.ProtuStrankaListFormated>
  <DomainObject.Predmet.ProtuStrankaListFormatedOIB>
    <izvorni_sadrzaj>
      <item>MERITUM LIFE d.o.o., OIB 95902563377</item>
    </izvorni_sadrzaj>
    <derivirana_varijabla naziv="DomainObject.Predmet.ProtuStrankaListFormatedOIB_1">
      <item>MERITUM LIFE d.o.o., OIB 95902563377</item>
    </derivirana_varijabla>
  </DomainObject.Predmet.ProtuStrankaListFormatedOIB>
  <DomainObject.Predmet.ProtuStrankaListFormatedWithAdress>
    <izvorni_sadrzaj>
      <item>MERITUM LIFE d.o.o., Remetinečka cesta 13 b , 10000 Zagreb</item>
    </izvorni_sadrzaj>
    <derivirana_varijabla naziv="DomainObject.Predmet.ProtuStrankaListFormatedWithAdress_1">
      <item>MERITUM LIFE d.o.o., Remetinečka cesta 13 b , 10000 Zagreb</item>
    </derivirana_varijabla>
  </DomainObject.Predmet.ProtuStrankaListFormatedWithAdress>
  <DomainObject.Predmet.ProtuStrankaListFormatedWithAdressOIB>
    <izvorni_sadrzaj>
      <item>MERITUM LIFE d.o.o., OIB 95902563377, Remetinečka cesta 13 b , 10000 Zagreb</item>
    </izvorni_sadrzaj>
    <derivirana_varijabla naziv="DomainObject.Predmet.ProtuStrankaListFormatedWithAdressOIB_1">
      <item>MERITUM LIFE d.o.o., OIB 95902563377, Remetinečka cesta 13 b , 10000 Zagreb</item>
    </derivirana_varijabla>
  </DomainObject.Predmet.ProtuStrankaListFormatedWithAdressOIB>
  <DomainObject.Predmet.ProtuStrankaListNazivFormated>
    <izvorni_sadrzaj>
      <item>MERITUM LIFE d.o.o.</item>
    </izvorni_sadrzaj>
    <derivirana_varijabla naziv="DomainObject.Predmet.ProtuStrankaListNazivFormated_1">
      <item>MERITUM LIFE d.o.o.</item>
    </derivirana_varijabla>
  </DomainObject.Predmet.ProtuStrankaListNazivFormated>
  <DomainObject.Predmet.ProtuStrankaListNazivFormatedOIB>
    <izvorni_sadrzaj>
      <item>MERITUM LIFE d.o.o., OIB 95902563377</item>
    </izvorni_sadrzaj>
    <derivirana_varijabla naziv="DomainObject.Predmet.ProtuStrankaListNazivFormatedOIB_1">
      <item>MERITUM LIFE d.o.o., OIB 95902563377</item>
    </derivirana_varijabla>
  </DomainObject.Predmet.ProtuStrankaListNazivFormatedOIB>
  <DomainObject.Predmet.OstaliListFormated>
    <izvorni_sadrzaj>
      <item>Danijel Miloš-močan</item>
    </izvorni_sadrzaj>
    <derivirana_varijabla naziv="DomainObject.Predmet.OstaliListFormated_1">
      <item>Danijel Miloš-močan</item>
    </derivirana_varijabla>
  </DomainObject.Predmet.OstaliListFormated>
  <DomainObject.Predmet.OstaliListFormatedOIB>
    <izvorni_sadrzaj>
      <item>Danijel Miloš-močan, OIB 09859734373</item>
    </izvorni_sadrzaj>
    <derivirana_varijabla naziv="DomainObject.Predmet.OstaliListFormatedOIB_1">
      <item>Danijel Miloš-močan, OIB 09859734373</item>
    </derivirana_varijabla>
  </DomainObject.Predmet.OstaliListFormatedOIB>
  <DomainObject.Predmet.OstaliListFormatedWithAdress>
    <izvorni_sadrzaj>
      <item>Danijel Miloš-močan, Špiranec 28, 48260 Špiranec</item>
    </izvorni_sadrzaj>
    <derivirana_varijabla naziv="DomainObject.Predmet.OstaliListFormatedWithAdress_1">
      <item>Danijel Miloš-močan, Špiranec 28, 48260 Špiranec</item>
    </derivirana_varijabla>
  </DomainObject.Predmet.OstaliListFormatedWithAdress>
  <DomainObject.Predmet.OstaliListFormatedWithAdressOIB>
    <izvorni_sadrzaj>
      <item>Danijel Miloš-močan, OIB 09859734373, Špiranec 28, 48260 Špiranec</item>
    </izvorni_sadrzaj>
    <derivirana_varijabla naziv="DomainObject.Predmet.OstaliListFormatedWithAdressOIB_1">
      <item>Danijel Miloš-močan, OIB 09859734373, Špiranec 28, 48260 Špiranec</item>
    </derivirana_varijabla>
  </DomainObject.Predmet.OstaliListFormatedWithAdressOIB>
  <DomainObject.Predmet.OstaliListNazivFormated>
    <izvorni_sadrzaj>
      <item>Danijel Miloš-močan</item>
    </izvorni_sadrzaj>
    <derivirana_varijabla naziv="DomainObject.Predmet.OstaliListNazivFormated_1">
      <item>Danijel Miloš-močan</item>
    </derivirana_varijabla>
  </DomainObject.Predmet.OstaliListNazivFormated>
  <DomainObject.Predmet.OstaliListNazivFormatedOIB>
    <izvorni_sadrzaj>
      <item>Danijel Miloš-močan, OIB 09859734373</item>
    </izvorni_sadrzaj>
    <derivirana_varijabla naziv="DomainObject.Predmet.OstaliListNazivFormatedOIB_1">
      <item>Danijel Miloš-močan, OIB 09859734373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MERITUM LIFE d.o.o.</izvorni_sadrzaj>
    <derivirana_varijabla naziv="DomainObject.Predmet.ProtustrankaIDrugi_1">MERITUM LIFE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MERITUM LIFE d.o.o., OIB 95902563377, Remetinečka cesta 13 b , 10000 Zagreb</izvorni_sadrzaj>
    <derivirana_varijabla naziv="DomainObject.Predmet.ProtustrankaIDrugiAdressOIB_1">MERITUM LIFE d.o.o., OIB 95902563377, Remetinečka cesta 13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MERITUM LIFE d.o.o.</item>
      <item>Danijel Miloš-močan</item>
    </izvorni_sadrzaj>
    <derivirana_varijabla naziv="DomainObject.Predmet.SudioniciListNaziv_1">
      <item>FINA Regionalni centar Zagreb</item>
      <item>MERITUM LIFE d.o.o.</item>
      <item>Danijel Miloš-močan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MERITUM LIFE d.o.o., OIB 95902563377, Remetinečka cesta 13 b ,10000 Zagreb</item>
      <item>Danijel Miloš-močan, OIB 09859734373, Špiranec 28,48260 Špiranec</item>
    </izvorni_sadrzaj>
    <derivirana_varijabla naziv="DomainObject.Predmet.SudioniciListAdressOIB_1">
      <item>FINA Regionalni centar Zagreb, OIB 85821130368, Trg svibanjskih žrtava 1995. br. 1,10000 Zagreb</item>
      <item>MERITUM LIFE d.o.o., OIB 95902563377, Remetinečka cesta 13 b ,10000 Zagreb</item>
      <item>Danijel Miloš-močan, OIB 09859734373, Špiranec 28,48260 Špiranec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95902563377</item>
      <item>, OIB 09859734373</item>
    </izvorni_sadrzaj>
    <derivirana_varijabla naziv="DomainObject.Predmet.SudioniciListNazivOIB_1">
      <item>, OIB 85821130368</item>
      <item>, OIB 95902563377</item>
      <item>, OIB 09859734373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2746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2017-06-12T09:51:00Z</dcterms:created>
  <dc:creator>Vinka Mihalinčić</dc:creator>
  <cp:lastModifiedBy>Vinka Mihalinčić</cp:lastModifiedBy>
  <cp:lastPrinted>2017-04-05T08:38:00Z</cp:lastPrinted>
  <dcterms:modified xmlns:xsi="http://www.w3.org/2001/XMLSchema-instance" xsi:type="dcterms:W3CDTF">2017-06-12T09:52:00Z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