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5d79" w14:paraId="f7d5d79" w:rsidRDefault="00702487" w:rsidP="00702487" w:rsidR="00702487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B109CB" w:rsidP="00702487" w:rsidR="00B109C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B835F0" w:rsidRPr="00B835F0">
        <w:rPr>
          <w:rFonts w:hAnsi="Times New Roman" w:ascii="Times New Roman"/>
          <w:b/>
          <w:sz w:val="24"/>
        </w:rPr>
        <w:t xml:space="preserve">TRGOVAČKI SUD U ZAGREBU 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B109CB" w:rsidRPr="00B109CB">
        <w:rPr>
          <w:rFonts w:hAnsi="Times New Roman" w:ascii="Times New Roman"/>
          <w:b/>
          <w:sz w:val="24"/>
          <w:szCs w:val="24"/>
          <w:lang w:val="pl-PL"/>
        </w:rPr>
        <w:t>7.St-4706/2016</w:t>
      </w:r>
    </w:p>
    <w:p w:rsidRDefault="00702487" w:rsidP="00B835F0" w:rsidR="00702487" w:rsidRPr="00B835F0">
      <w:pPr>
        <w:rPr>
          <w:rFonts w:eastAsia="PMingLiU" w:hAnsi="Times New Roman" w:ascii="Times New Roman"/>
          <w:b/>
          <w:sz w:val="24"/>
          <w:szCs w:val="24"/>
          <w:lang w:eastAsia="zh-TW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B109CB" w:rsidRPr="00B109CB">
        <w:rPr>
          <w:rFonts w:hAnsi="Times New Roman" w:ascii="Times New Roman"/>
          <w:b/>
          <w:sz w:val="24"/>
          <w:szCs w:val="24"/>
          <w:lang w:val="pl-PL"/>
        </w:rPr>
        <w:t>HAGRO d.o.o. u stečaju, OIB 22052849550, Sušobreg 85</w:t>
      </w:r>
      <w:r w:rsidR="00B109CB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="00B109CB" w:rsidRPr="00B109CB">
        <w:rPr>
          <w:rFonts w:hAnsi="Times New Roman" w:ascii="Times New Roman"/>
          <w:b/>
          <w:sz w:val="24"/>
          <w:szCs w:val="24"/>
          <w:lang w:val="pl-PL"/>
        </w:rPr>
        <w:t>Donji Sušibreg</w:t>
      </w:r>
    </w:p>
    <w:p w:rsidRDefault="00702487" w:rsidP="00702487" w:rsidR="00702487" w:rsidRPr="00325DE1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B109CB" w:rsidP="00702487" w:rsidR="00B109C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109CB" w:rsidP="00702487" w:rsidR="00B109CB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702487" w:rsidR="00702487">
      <w:pPr>
        <w:pStyle w:val="Bezproreda1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02487" w:rsidP="00702487" w:rsidR="00702487" w:rsidRPr="00B40BEB">
      <w:pPr>
        <w:pStyle w:val="Bezproreda1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84"/>
        <w:gridCol w:w="2632"/>
        <w:gridCol w:w="1904"/>
        <w:gridCol w:w="2195"/>
        <w:gridCol w:w="1821"/>
        <w:gridCol w:w="1821"/>
        <w:gridCol w:w="1821"/>
        <w:gridCol w:w="1821"/>
      </w:tblGrid>
      <w:tr w:rsidR="00702487" w:rsidRPr="00B40BEB">
        <w:trPr>
          <w:jc w:val="center"/>
        </w:trPr>
        <w:tc>
          <w:tcPr>
            <w:tcW w:type="pct" w:w="536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R="00702487" w:rsidRPr="00B40BEB">
        <w:trPr>
          <w:trHeight w:val="558"/>
          <w:jc w:val="center"/>
        </w:trPr>
        <w:tc>
          <w:tcPr>
            <w:tcW w:type="pct" w:w="536"/>
          </w:tcPr>
          <w:p w:rsidRDefault="00B01405" w:rsidP="000226DD" w:rsidR="00702487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38"/>
          </w:tcPr>
          <w:p w:rsidRDefault="00B01405" w:rsidP="000226DD" w:rsidR="00702487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B01405" w:rsidP="000226DD" w:rsidR="00702487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99"/>
          </w:tcPr>
          <w:p w:rsidRDefault="00B01405" w:rsidP="000226DD" w:rsidR="00702487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80"/>
          </w:tcPr>
          <w:p w:rsidRDefault="00B01405" w:rsidP="000226DD" w:rsidR="00702487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80"/>
          </w:tcPr>
          <w:p w:rsidRDefault="00B01405" w:rsidP="000226DD" w:rsidR="00702487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80"/>
          </w:tcPr>
          <w:p w:rsidRDefault="00B01405" w:rsidP="000226DD" w:rsidR="00702487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80"/>
          </w:tcPr>
          <w:p w:rsidRDefault="00B01405" w:rsidP="000226DD" w:rsidR="00702487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702487" w:rsidP="00702487" w:rsidR="00702487" w:rsidRPr="001D7793">
      <w:pPr>
        <w:pStyle w:val="Bezproreda1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3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33"/>
        <w:gridCol w:w="6472"/>
        <w:gridCol w:w="4841"/>
      </w:tblGrid>
      <w:tr w:rsidR="00702487" w:rsidRPr="00B40BEB">
        <w:trPr>
          <w:trHeight w:val="579"/>
          <w:jc w:val="center"/>
        </w:trPr>
        <w:tc>
          <w:tcPr>
            <w:tcW w:type="pct" w:w="1338"/>
            <w:vAlign w:val="center"/>
          </w:tcPr>
          <w:p w:rsidRDefault="00702487" w:rsidP="00A939FA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</w:tc>
        <w:tc>
          <w:tcPr>
            <w:tcW w:type="pct" w:w="2095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A939FA">
        <w:trPr>
          <w:trHeight w:val="115"/>
          <w:jc w:val="center"/>
        </w:trPr>
        <w:tc>
          <w:tcPr>
            <w:tcW w:type="pct" w:w="1338"/>
          </w:tcPr>
          <w:p w:rsidRDefault="00B109CB" w:rsidP="00A939FA" w:rsidR="00702487" w:rsidRPr="00A939F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095"/>
          </w:tcPr>
          <w:p w:rsidRDefault="00B109CB" w:rsidP="000226DD" w:rsidR="00702487" w:rsidRPr="00A939F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567"/>
          </w:tcPr>
          <w:p w:rsidRDefault="00B109CB" w:rsidP="000226DD" w:rsidR="00702487" w:rsidRPr="00A939F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702487" w:rsidP="00702487" w:rsidR="00702487" w:rsidRPr="00A939FA">
      <w:pPr>
        <w:pStyle w:val="Bezproreda1"/>
        <w:rPr>
          <w:rFonts w:hAnsi="Times New Roman" w:ascii="Times New Roman"/>
          <w:sz w:val="24"/>
          <w:szCs w:val="24"/>
        </w:rPr>
      </w:pPr>
    </w:p>
    <w:p w:rsidRDefault="00B109CB" w:rsidP="00702487" w:rsidR="00B109CB">
      <w:pPr>
        <w:jc w:val="center"/>
        <w:rPr>
          <w:rFonts w:hAnsi="Times New Roman" w:ascii="Times New Roman"/>
          <w:b/>
          <w:sz w:val="24"/>
        </w:rPr>
      </w:pPr>
    </w:p>
    <w:p w:rsidRDefault="00B109CB" w:rsidP="00702487" w:rsidR="00B109CB">
      <w:pPr>
        <w:jc w:val="center"/>
        <w:rPr>
          <w:rFonts w:hAnsi="Times New Roman" w:ascii="Times New Roman"/>
          <w:b/>
          <w:sz w:val="24"/>
        </w:rPr>
      </w:pPr>
    </w:p>
    <w:p w:rsidRDefault="00B109CB" w:rsidP="00702487" w:rsidR="00B109CB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04"/>
        <w:gridCol w:w="2412"/>
        <w:gridCol w:w="1904"/>
        <w:gridCol w:w="2111"/>
        <w:gridCol w:w="1984"/>
        <w:gridCol w:w="1984"/>
        <w:gridCol w:w="1887"/>
        <w:gridCol w:w="1513"/>
      </w:tblGrid>
      <w:tr w:rsidR="00A24FE2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72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32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32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601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R="00A939FA" w:rsidRPr="00B40BEB">
        <w:trPr>
          <w:trHeight w:val="1790"/>
          <w:jc w:val="center"/>
        </w:trPr>
        <w:tc>
          <w:tcPr>
            <w:tcW w:type="pct" w:w="606"/>
          </w:tcPr>
          <w:p w:rsidRDefault="00702487" w:rsidP="00A939FA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109CB" w:rsidP="00A939FA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768"/>
          </w:tcPr>
          <w:p w:rsidRDefault="00BF5DA8" w:rsidP="00B109CB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bCs/>
                <w:sz w:val="24"/>
                <w:szCs w:val="24"/>
              </w:rPr>
              <w:t>REPUBLIKA HRVATSKA, MINISTARSTVO FINANCIJA</w:t>
            </w:r>
            <w:r w:rsidRPr="000226DD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Porezna uprava, Područni ured </w:t>
            </w:r>
            <w:r w:rsidR="00B109CB">
              <w:rPr>
                <w:rFonts w:hAnsi="Times New Roman" w:ascii="Times New Roman"/>
                <w:sz w:val="24"/>
                <w:szCs w:val="24"/>
              </w:rPr>
              <w:t>Krapina</w:t>
            </w:r>
          </w:p>
        </w:tc>
        <w:tc>
          <w:tcPr>
            <w:tcW w:type="pct" w:w="606"/>
          </w:tcPr>
          <w:p w:rsidRDefault="00BF5DA8" w:rsidP="00A939FA" w:rsidR="00BF5DA8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  <w:p w:rsidRDefault="00702487" w:rsidP="00A939FA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2"/>
          </w:tcPr>
          <w:p w:rsidRDefault="00702487" w:rsidP="00A939FA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2"/>
          </w:tcPr>
          <w:p w:rsidRDefault="00BF5DA8" w:rsidP="00B109CB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Zemljišne knjige Općinskog suda u </w:t>
            </w:r>
            <w:r w:rsidR="00B109CB">
              <w:rPr>
                <w:rFonts w:hAnsi="Times New Roman" w:ascii="Times New Roman"/>
                <w:sz w:val="24"/>
                <w:szCs w:val="24"/>
              </w:rPr>
              <w:t>Zlataru</w:t>
            </w:r>
          </w:p>
        </w:tc>
        <w:tc>
          <w:tcPr>
            <w:tcW w:type="pct" w:w="632"/>
          </w:tcPr>
          <w:p w:rsidRDefault="00B109CB" w:rsidP="00A939FA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109CB">
              <w:rPr>
                <w:rFonts w:hAnsi="Times New Roman" w:ascii="Times New Roman"/>
                <w:sz w:val="24"/>
                <w:szCs w:val="24"/>
              </w:rPr>
              <w:t xml:space="preserve">123.737,66 </w:t>
            </w:r>
            <w:r w:rsidR="00A939FA">
              <w:rPr>
                <w:rFonts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pct" w:w="601"/>
          </w:tcPr>
          <w:p w:rsidRDefault="00A939FA" w:rsidP="00B109CB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Rješenje o ovrsi Općinskog suda u </w:t>
            </w:r>
            <w:r w:rsidR="00B109CB">
              <w:rPr>
                <w:rFonts w:hAnsi="Times New Roman" w:ascii="Times New Roman"/>
                <w:sz w:val="24"/>
                <w:szCs w:val="24"/>
              </w:rPr>
              <w:t>Zlataru,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Ovr-</w:t>
            </w:r>
            <w:r w:rsidR="00B109CB" w:rsidRPr="00B109CB">
              <w:rPr>
                <w:rFonts w:hAnsi="Times New Roman" w:ascii="Times New Roman"/>
                <w:sz w:val="24"/>
                <w:szCs w:val="24"/>
              </w:rPr>
              <w:t>234/2014</w:t>
            </w:r>
          </w:p>
        </w:tc>
        <w:tc>
          <w:tcPr>
            <w:tcW w:type="pct" w:w="482"/>
          </w:tcPr>
          <w:p w:rsidRDefault="00BF5DA8" w:rsidP="00B109CB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</w:t>
            </w:r>
            <w:r>
              <w:t xml:space="preserve"> </w:t>
            </w:r>
            <w:r w:rsidRPr="00BF5DA8">
              <w:rPr>
                <w:rFonts w:hAnsi="Times New Roman" w:ascii="Times New Roman"/>
                <w:sz w:val="24"/>
                <w:szCs w:val="24"/>
              </w:rPr>
              <w:t xml:space="preserve">zk.ul.br. </w:t>
            </w:r>
            <w:r w:rsidR="00B109CB">
              <w:rPr>
                <w:rFonts w:hAnsi="Times New Roman" w:ascii="Times New Roman"/>
                <w:sz w:val="24"/>
                <w:szCs w:val="24"/>
              </w:rPr>
              <w:t>2156</w:t>
            </w:r>
            <w:r w:rsidRPr="00BF5DA8">
              <w:rPr>
                <w:rFonts w:hAnsi="Times New Roman" w:ascii="Times New Roman"/>
                <w:sz w:val="24"/>
                <w:szCs w:val="24"/>
              </w:rPr>
              <w:t xml:space="preserve">, k.o. </w:t>
            </w:r>
            <w:r w:rsidR="00B109CB">
              <w:rPr>
                <w:rFonts w:hAnsi="Times New Roman" w:ascii="Times New Roman"/>
                <w:sz w:val="24"/>
                <w:szCs w:val="24"/>
              </w:rPr>
              <w:t>Konjščina</w:t>
            </w: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3F00F0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3F00F0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3F00F0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3F00F0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3F00F0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>
        <w:trPr>
          <w:jc w:val="center"/>
        </w:trPr>
        <w:tc>
          <w:tcPr>
            <w:tcW w:type="pct" w:w="747"/>
          </w:tcPr>
          <w:p w:rsidRDefault="00B109CB" w:rsidP="00A939FA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02487" w:rsidP="00A939FA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B109CB" w:rsidP="00A939FA" w:rsidR="00A939FA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02487" w:rsidP="00A939FA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B109CB" w:rsidP="00A939FA" w:rsidR="00A939FA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02487" w:rsidP="00A939FA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B109CB" w:rsidP="00A939FA" w:rsidR="00A939FA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02487" w:rsidP="00A939FA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B109CB" w:rsidP="00A939FA" w:rsidR="00A939FA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02487" w:rsidP="00A939FA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B109CB" w:rsidP="00A939FA" w:rsidR="00A939FA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02487" w:rsidP="00A939FA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</w:rPr>
      </w:pPr>
    </w:p>
    <w:p w:rsidRDefault="005D1785" w:rsidP="00702487" w:rsidR="005D1785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A939FA" w:rsidR="00C61F72">
      <w:r>
        <w:rPr>
          <w:rFonts w:hAnsi="Times New Roman" w:ascii="Times New Roman"/>
          <w:sz w:val="24"/>
        </w:rPr>
        <w:t xml:space="preserve">Zagreb, </w:t>
      </w:r>
      <w:r w:rsidR="00B109CB">
        <w:rPr>
          <w:rFonts w:hAnsi="Times New Roman" w:ascii="Times New Roman"/>
          <w:sz w:val="24"/>
        </w:rPr>
        <w:t>11.09</w:t>
      </w:r>
      <w:r>
        <w:rPr>
          <w:rFonts w:hAnsi="Times New Roman" w:ascii="Times New Roman"/>
          <w:sz w:val="24"/>
        </w:rPr>
        <w:t>.2017. godine</w:t>
      </w:r>
      <w:r w:rsidR="00702487" w:rsidRPr="00EC155B">
        <w:rPr>
          <w:rFonts w:hAnsi="Times New Roman" w:ascii="Times New Roman"/>
          <w:sz w:val="24"/>
        </w:rPr>
        <w:t xml:space="preserve">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Ivan Kapor</w:t>
      </w:r>
    </w:p>
    <w:sectPr w:rsidSect="00B835F0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6EB" w:rsidP="00702487" w:rsidR="008106EB">
      <w:pPr>
        <w:spacing w:after="0"/>
      </w:pPr>
      <w:r>
        <w:separator/>
      </w:r>
    </w:p>
  </w:endnote>
  <w:endnote w:id="0" w:type="continuationSeparator">
    <w:p w:rsidRDefault="008106EB" w:rsidP="00702487" w:rsidR="008106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6EB" w:rsidP="00702487" w:rsidR="008106EB">
      <w:pPr>
        <w:spacing w:after="0"/>
      </w:pPr>
      <w:r>
        <w:separator/>
      </w:r>
    </w:p>
  </w:footnote>
  <w:footnote w:id="0" w:type="continuationSeparator">
    <w:p w:rsidRDefault="008106EB" w:rsidP="00702487" w:rsidR="008106EB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26DD"/>
    <w:rsid w:val="003F00F0"/>
    <w:rsid w:val="00523455"/>
    <w:rsid w:val="005D1785"/>
    <w:rsid w:val="00702487"/>
    <w:rsid w:val="008106EB"/>
    <w:rsid w:val="008512FB"/>
    <w:rsid w:val="00852A9E"/>
    <w:rsid w:val="008A7578"/>
    <w:rsid w:val="00A24FE2"/>
    <w:rsid w:val="00A939FA"/>
    <w:rsid w:val="00B01405"/>
    <w:rsid w:val="00B109CB"/>
    <w:rsid w:val="00B835F0"/>
    <w:rsid w:val="00BF5DA8"/>
    <w:rsid w:val="00C61F72"/>
    <w:rsid w:val="00D464BD"/>
    <w:rsid w:val="00D744C0"/>
    <w:rsid w:val="00E2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99"/>
    <w:qFormat/>
    <w:rsid w:val="00702487"/>
    <w:pPr>
      <w:spacing w:after="80"/>
    </w:pPr>
    <w:rPr>
      <w:rFonts w:eastAsia="Times New Roman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22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3A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3A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3A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3A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99"/>
    <w:qFormat/>
    <w:rsid w:val="00702487"/>
    <w:pPr>
      <w:spacing w:after="80"/>
    </w:pPr>
    <w:rPr>
      <w:rFonts w:eastAsia="Times New Roman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22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3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3A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3A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3A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85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St-4706/2016-26</izvorni_sadrzaj>
    <derivirana_varijabla naziv="DomainObject.Oznaka_1">St-4706/2016-26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4706</izvorni_sadrzaj>
    <derivirana_varijabla naziv="DomainObject.Predmet.Broj_1">4706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St-4706/2016</izvorni_sadrzaj>
    <derivirana_varijabla naziv="DomainObject.Predmet.OznakaBroj_1">St-4706/2016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HAGRO društvo s ograničenom odgovornošću za proizvodnju, graditeljstvo i usluge</izvorni_sadrzaj>
    <derivirana_varijabla naziv="DomainObject.Predmet.ProtustrankaFormated_1">  HAGRO društvo s ograničenom odgovornošću za proizvodnju, graditeljstvo i usluge</derivirana_varijabla>
  </DomainObject.Predmet.ProtustrankaFormated>
  <DomainObject.Predmet.ProtustrankaFormatedOIB>
    <izvorni_sadrzaj>  HAGRO društvo s ograničenom odgovornošću za proizvodnju, graditeljstvo i usluge, OIB 22052849550</izvorni_sadrzaj>
    <derivirana_varijabla naziv="DomainObject.Predmet.ProtustrankaFormatedOIB_1">  HAGRO društvo s ograničenom odgovornošću za proizvodnju, graditeljstvo i usluge, OIB 22052849550</derivirana_varijabla>
  </DomainObject.Predmet.ProtustrankaFormatedOIB>
  <DomainObject.Predmet.ProtustrankaFormatedWithAdress>
    <izvorni_sadrzaj> HAGRO društvo s ograničenom odgovornošću za proizvodnju, graditeljstvo i usluge, Sušobreg 85, 49282 Donji Sušobreg</izvorni_sadrzaj>
    <derivirana_varijabla naziv="DomainObject.Predmet.ProtustrankaFormatedWithAdress_1"> HAGRO društvo s ograničenom odgovornošću za proizvodnju, graditeljstvo i usluge, Sušobreg 85, 49282 Donji Sušobreg</derivirana_varijabla>
  </DomainObject.Predmet.ProtustrankaFormatedWithAdress>
  <DomainObject.Predmet.ProtustrankaFormatedWithAdressOIB>
    <izvorni_sadrzaj> HAGRO društvo s ograničenom odgovornošću za proizvodnju, graditeljstvo i usluge, OIB 22052849550, Sušobreg 85, 49282 Donji Sušobreg</izvorni_sadrzaj>
    <derivirana_varijabla naziv="DomainObject.Predmet.ProtustrankaFormatedWithAdressOIB_1"> HAGRO društvo s ograničenom odgovornošću za proizvodnju, graditeljstvo i usluge, OIB 22052849550, Sušobreg 85, 49282 Donji Sušobreg</derivirana_varijabla>
  </DomainObject.Predmet.ProtustrankaFormatedWithAdressOIB>
  <DomainObject.Predmet.ProtustrankaWithAdress>
    <izvorni_sadrzaj>HAGRO društvo s ograničenom odgovornošću za proizvodnju, graditeljstvo i usluge Sušobreg 85, 49282 Donji Sušobreg</izvorni_sadrzaj>
    <derivirana_varijabla naziv="DomainObject.Predmet.ProtustrankaWithAdress_1">HAGRO društvo s ograničenom odgovornošću za proizvodnju, graditeljstvo i usluge Sušobreg 85, 49282 Donji Sušobreg</derivirana_varijabla>
  </DomainObject.Predmet.ProtustrankaWithAdress>
  <DomainObject.Predmet.ProtustrankaWithAdressOIB>
    <izvorni_sadrzaj>HAGRO društvo s ograničenom odgovornošću za proizvodnju, graditeljstvo i usluge, OIB 22052849550, Sušobreg 85, 49282 Donji Sušobreg</izvorni_sadrzaj>
    <derivirana_varijabla naziv="DomainObject.Predmet.ProtustrankaWithAdressOIB_1">HAGRO društvo s ograničenom odgovornošću za proizvodnju, graditeljstvo i usluge, OIB 22052849550, Sušobreg 85, 49282 Donji Sušobreg</derivirana_varijabla>
  </DomainObject.Predmet.ProtustrankaWithAdressOIB>
  <DomainObject.Predmet.ProtustrankaNazivFormated>
    <izvorni_sadrzaj>HAGRO društvo s ograničenom odgovornošću za proizvodnju, graditeljstvo i usluge</izvorni_sadrzaj>
    <derivirana_varijabla naziv="DomainObject.Predmet.ProtustrankaNazivFormated_1">HAGRO društvo s ograničenom odgovornošću za proizvodnju, graditeljstvo i usluge</derivirana_varijabla>
  </DomainObject.Predmet.ProtustrankaNazivFormated>
  <DomainObject.Predmet.ProtustrankaNazivFormatedOIB>
    <izvorni_sadrzaj>HAGRO društvo s ograničenom odgovornošću za proizvodnju, graditeljstvo i usluge, OIB 22052849550</izvorni_sadrzaj>
    <derivirana_varijabla naziv="DomainObject.Predmet.ProtustrankaNazivFormatedOIB_1">HAGRO društvo s ograničenom odgovornošću za proizvodnju, graditeljstvo i usluge, OIB 22052849550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Središnja Hrvatska zastupanog po punomoćniku ŽDO u Zagrebu</izvorni_sadrzaj>
    <derivirana_varijabla naziv="DomainObject.Predmet.StrankaFormated_1">  FINA Regionalni centar Zagreb; RH MF Porezna uprava, Područni ured Središnja Hrvatska zastupanog po punomoćniku ŽDO u Zagrebu</derivirana_varijabla>
  </DomainObject.Predmet.StrankaFormated>
  <DomainObject.Predmet.StrankaFormatedOIB>
    <izvorni_sadrzaj>  FINA Regionalni centar Zagreb, OIB 85821130368; RH MF Porezna uprava, Područni ured Središnja Hrvatska, OIB 18683136487 zastupanog po punomoćniku ŽDO u Zagrebu</izvorni_sadrzaj>
    <derivirana_varijabla naziv="DomainObject.Predmet.StrankaFormatedOIB_1">  FINA Regionalni centar Zagreb, OIB 85821130368; RH MF Porezna uprava, Područni ured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uprava, Područni ured Središnja Hrvatska zastupanog po punomoćniku ŽDO u Zagrebu</izvorni_sadrzaj>
    <derivirana_varijabla naziv="DomainObject.Predmet.StrankaFormatedWithAdress_1"> FINA Regionalni centar Zagreb, Trg svibanjskih žrtava 1995. br.1, 10000 Zagreb; RH MF Porezna uprava, Područni ured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uprava, Područni ured Središnja Hrvatska,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uprava, Područni ured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uprava, Područni ured Središnja Hrvatska </izvorni_sadrzaj>
    <derivirana_varijabla naziv="DomainObject.Predmet.StrankaWithAdress_1">FINA Regionalni centar Zagreb Trg svibanjskih žrtava 1995. br.1,10000 Zagreb,RH MF Porezna uprava, Područni ured Središnja Hrvatska </derivirana_varijabla>
  </DomainObject.Predmet.StrankaWithAdress>
  <DomainObject.Predmet.StrankaWithAdressOIB>
    <izvorni_sadrzaj>FINA Regionalni centar Zagreb, OIB 85821130368, Trg svibanjskih žrtava 1995. br.1,10000 Zagreb,RH MF Porezna uprava, Područni ured Središnja Hrvatska, OIB 18683136487</izvorni_sadrzaj>
    <derivirana_varijabla naziv="DomainObject.Predmet.StrankaWithAdressOIB_1">FINA Regionalni centar Zagreb, OIB 85821130368, Trg svibanjskih žrtava 1995. br.1,10000 Zagreb,RH MF Porezna uprava, Područni ured Središnja Hrvatska, OIB 18683136487</derivirana_varijabla>
  </DomainObject.Predmet.StrankaWithAdressOIB>
  <DomainObject.Predmet.StrankaNazivFormated>
    <izvorni_sadrzaj>FINA Regionalni centar Zagreb,RH MF Porezna uprava, Područni ured Središnja Hrvatska</izvorni_sadrzaj>
    <derivirana_varijabla naziv="DomainObject.Predmet.StrankaNazivFormated_1">FINA Regionalni centar Zagreb,RH MF Porezna uprava, Područni ured Središnja Hrvatska</derivirana_varijabla>
  </DomainObject.Predmet.StrankaNazivFormated>
  <DomainObject.Predmet.StrankaNazivFormatedOIB>
    <izvorni_sadrzaj>FINA Regionalni centar Zagreb, OIB 85821130368,RH MF Porezna uprava, Područni ured Središnja Hrvatska, OIB 18683136487</izvorni_sadrzaj>
    <derivirana_varijabla naziv="DomainObject.Predmet.StrankaNazivFormatedOIB_1">FINA Regionalni centar Zagreb, OIB 85821130368,RH MF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uprava, Područni ured Središnja Hrvatska zastupanog po punomoćniku ŽDO u Zagrebu</item>
    </izvorni_sadrzaj>
    <derivirana_varijabla naziv="DomainObject.Predmet.StrankaListFormated_1">
      <item>FINA Regionalni centar Zagreb</item>
      <item>RH MF Porezna uprava, Područni ured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Područni ured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uprava, Područni ured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uprava, Područni ured Središnja Hrvatska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uprava, Područni ured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uprava, Područni ured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uprava, Područni ured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Područni ured Središnja Hrvatska</item>
    </izvorni_sadrzaj>
    <derivirana_varijabla naziv="DomainObject.Predmet.StrankaListNazivFormated_1">
      <item>FINA Regionalni centar Zagreb</item>
      <item>RH MF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uprava, Područni ured Središnja Hrvatska, OIB 18683136487</item>
    </izvorni_sadrzaj>
    <derivirana_varijabla naziv="DomainObject.Predmet.StrankaListNazivFormatedOIB_1">
      <item>FINA Regionalni centar Zagreb, OIB 85821130368</item>
      <item>RH MF Porezna uprava, Područni ured Središnja Hrvatska, OIB 18683136487</item>
    </derivirana_varijabla>
  </DomainObject.Predmet.StrankaListNazivFormatedOIB>
  <DomainObject.Predmet.ProtuStrankaListFormated>
    <izvorni_sadrzaj>
      <item>HAGRO društvo s ograničenom odgovornošću za proizvodnju, graditeljstvo i usluge</item>
    </izvorni_sadrzaj>
    <derivirana_varijabla naziv="DomainObject.Predmet.ProtuStrankaListFormated_1">
      <item>HAGRO društvo s ograničenom odgovornošću za proizvodnju, graditeljstvo i usluge</item>
    </derivirana_varijabla>
  </DomainObject.Predmet.ProtuStrankaListFormated>
  <DomainObject.Predmet.ProtuStrankaListFormatedOIB>
    <izvorni_sadrzaj>
      <item>HAGRO društvo s ograničenom odgovornošću za proizvodnju, graditeljstvo i usluge, OIB 22052849550</item>
    </izvorni_sadrzaj>
    <derivirana_varijabla naziv="DomainObject.Predmet.ProtuStrankaListFormatedOIB_1">
      <item>HAGRO društvo s ograničenom odgovornošću za proizvodnju, graditeljstvo i usluge, OIB 22052849550</item>
    </derivirana_varijabla>
  </DomainObject.Predmet.ProtuStrankaListFormatedOIB>
  <DomainObject.Predmet.ProtuStrankaListFormatedWithAdress>
    <izvorni_sadrzaj>
      <item>HAGRO društvo s ograničenom odgovornošću za proizvodnju, graditeljstvo i usluge, Sušobreg 85, 49282 Donji Sušobreg</item>
    </izvorni_sadrzaj>
    <derivirana_varijabla naziv="DomainObject.Predmet.ProtuStrankaListFormatedWithAdress_1">
      <item>HAGRO društvo s ograničenom odgovornošću za proizvodnju, graditeljstvo i usluge, Sušobreg 85, 49282 Donji Sušobreg</item>
    </derivirana_varijabla>
  </DomainObject.Predmet.ProtuStrankaListFormatedWithAdress>
  <DomainObject.Predmet.ProtuStrankaListFormatedWithAdressOIB>
    <izvorni_sadrzaj>
      <item>HAGRO društvo s ograničenom odgovornošću za proizvodnju, graditeljstvo i usluge, OIB 22052849550, Sušobreg 85, 49282 Donji Sušobreg</item>
    </izvorni_sadrzaj>
    <derivirana_varijabla naziv="DomainObject.Predmet.ProtuStrankaListFormatedWithAdressOIB_1">
      <item>HAGRO društvo s ograničenom odgovornošću za proizvodnju, graditeljstvo i usluge, OIB 22052849550, Sušobreg 85, 49282 Donji Sušobreg</item>
    </derivirana_varijabla>
  </DomainObject.Predmet.ProtuStrankaListFormatedWithAdressOIB>
  <DomainObject.Predmet.ProtuStrankaListNazivFormated>
    <izvorni_sadrzaj>
      <item>HAGRO društvo s ograničenom odgovornošću za proizvodnju, graditeljstvo i usluge</item>
    </izvorni_sadrzaj>
    <derivirana_varijabla naziv="DomainObject.Predmet.ProtuStrankaListNazivFormated_1">
      <item>HAGRO društvo s ograničenom odgovornošću za proizvodnju, graditeljstvo i usluge</item>
    </derivirana_varijabla>
  </DomainObject.Predmet.ProtuStrankaListNazivFormated>
  <DomainObject.Predmet.ProtuStrankaListNazivFormatedOIB>
    <izvorni_sadrzaj>
      <item>HAGRO društvo s ograničenom odgovornošću za proizvodnju, graditeljstvo i usluge, OIB 22052849550</item>
    </izvorni_sadrzaj>
    <derivirana_varijabla naziv="DomainObject.Predmet.ProtuStrankaListNazivFormatedOIB_1">
      <item>HAGRO društvo s ograničenom odgovornošću za proizvodnju, graditeljstvo i usluge, OIB 22052849550</item>
    </derivirana_varijabla>
  </DomainObject.Predmet.ProtuStrankaListNazivFormatedOIB>
  <DomainObject.Predmet.OstaliListFormated>
    <izvorni_sadrzaj>
      <item>Željko Hađina</item>
      <item>Ivan Kapor</item>
      <item>Županijsko državno odvjetništvo u Zagrebu, GUO</item>
      <item>ŽDO u Zagrebu punomoćnik sudionika u postupku RH MF Porezna uprava, Područni ured Središnja Hrvatska</item>
    </izvorni_sadrzaj>
    <derivirana_varijabla naziv="DomainObject.Predmet.OstaliListFormated_1">
      <item>Željko Hađina</item>
      <item>Ivan Kapor</item>
      <item>Županijsko državno odvjetništvo u Zagrebu, GUO</item>
      <item>ŽDO u Zagrebu punomoćnik sudionika u postupku RH MF Porezna uprava, Područni ured Središnja Hrvatska</item>
    </derivirana_varijabla>
  </DomainObject.Predmet.OstaliListFormated>
  <DomainObject.Predmet.OstaliListFormatedOIB>
    <izvorni_sadrzaj>
      <item>Željko Hađina, OIB 86324829253</item>
      <item>Ivan Kapor, OIB 93902711585</item>
      <item>Županijsko državno odvjetništvo u Zagrebu, GUO</item>
      <item>ŽDO u Zagrebu, OIB 16488001145 punomoćnik sudionika u postupku RH MF Porezna uprava, Područni ured Središnja Hrvatska</item>
    </izvorni_sadrzaj>
    <derivirana_varijabla naziv="DomainObject.Predmet.OstaliListFormatedOIB_1">
      <item>Željko Hađina, OIB 86324829253</item>
      <item>Ivan Kapor, OIB 93902711585</item>
      <item>Županijsko državno odvjetništvo u Zagrebu, GUO</item>
      <item>ŽDO u Zagrebu, OIB 16488001145 punomoćnik sudionika u postupku RH MF Porezna uprava, Područni ured Središnja Hrvatska</item>
    </derivirana_varijabla>
  </DomainObject.Predmet.OstaliListFormatedOIB>
  <DomainObject.Predmet.OstaliListFormatedWithAdress>
    <izvorni_sadrzaj>
      <item>Željko Hađina, Sušobreg 85, 49282 Donji Sušobreg</item>
      <item>Ivan Kapor, Zadarska 77, 10000 Zagreb</item>
      <item>Županijsko državno odvjetništvo u Zagrebu, GUO, Savska cesta 41, 10000 Zagreb</item>
      <item>ŽDO u Zagrebu, Savska cesta 41, 10000 Zagreb punomoćnik sudionika u postupku RH MF Porezna uprava, Područni ured Središnja Hrvatska</item>
    </izvorni_sadrzaj>
    <derivirana_varijabla naziv="DomainObject.Predmet.OstaliListFormatedWithAdress_1">
      <item>Željko Hađina, Sušobreg 85, 49282 Donji Sušobreg</item>
      <item>Ivan Kapor, Zadarska 77, 10000 Zagreb</item>
      <item>Županijsko državno odvjetništvo u Zagrebu, GUO, Savska cesta 41, 10000 Zagreb</item>
      <item>ŽDO u Zagrebu, Savska cesta 41, 10000 Zagreb punomoćnik sudionika u postupku RH MF Porezna uprava, Područni ured Središnja Hrvatska</item>
    </derivirana_varijabla>
  </DomainObject.Predmet.OstaliListFormatedWithAdress>
  <DomainObject.Predmet.OstaliListFormatedWithAdressOIB>
    <izvorni_sadrzaj>
      <item>Željko Hađina, OIB 86324829253, Sušobreg 85, 49282 Donji Sušobreg</item>
      <item>Ivan Kapor, OIB 93902711585, Zadarska 77, 10000 Zagreb</item>
      <item>Županijsko državno odvjetništvo u Zagrebu, GUO, Savska cesta 41, 10000 Zagreb</item>
      <item>ŽDO u Zagrebu, OIB 16488001145, Savska cesta 41, 10000 Zagreb punomoćnik sudionika u postupku RH MF Porezna uprava, Područni ured Središnja Hrvatska</item>
    </izvorni_sadrzaj>
    <derivirana_varijabla naziv="DomainObject.Predmet.OstaliListFormatedWithAdressOIB_1">
      <item>Željko Hađina, OIB 86324829253, Sušobreg 85, 49282 Donji Sušobreg</item>
      <item>Ivan Kapor, OIB 93902711585, Zadarska 77, 10000 Zagreb</item>
      <item>Županijsko državno odvjetništvo u Zagrebu, GUO, Savska cesta 41, 10000 Zagreb</item>
      <item>ŽDO u Zagrebu, OIB 16488001145, Savska cesta 41, 10000 Zagreb punomoćnik sudionika u postupku RH MF Porezna uprava, Područni ured Središnja Hrvatska</item>
    </derivirana_varijabla>
  </DomainObject.Predmet.OstaliListFormatedWithAdressOIB>
  <DomainObject.Predmet.OstaliListNazivFormated>
    <izvorni_sadrzaj>
      <item>Željko Hađina</item>
      <item>Ivan Kapor</item>
      <item>Županijsko državno odvjetništvo u Zagrebu, GUO</item>
      <item>ŽDO u Zagrebu</item>
    </izvorni_sadrzaj>
    <derivirana_varijabla naziv="DomainObject.Predmet.OstaliListNazivFormated_1">
      <item>Željko Hađina</item>
      <item>Ivan Kapor</item>
      <item>Županijsko državno odvjetništvo u Zagrebu, GUO</item>
      <item>ŽDO u Zagrebu</item>
    </derivirana_varijabla>
  </DomainObject.Predmet.OstaliListNazivFormated>
  <DomainObject.Predmet.OstaliListNazivFormatedOIB>
    <izvorni_sadrzaj>
      <item>Željko Hađina, OIB 86324829253</item>
      <item>Ivan Kapor, OIB 93902711585</item>
      <item>Županijsko državno odvjetništvo u Zagrebu, GUO</item>
      <item>ŽDO u Zagrebu, OIB 16488001145</item>
    </izvorni_sadrzaj>
    <derivirana_varijabla naziv="DomainObject.Predmet.OstaliListNazivFormatedOIB_1">
      <item>Željko Hađina, OIB 86324829253</item>
      <item>Ivan Kapor, OIB 93902711585</item>
      <item>Županijsko državno odvjetništvo u Zagrebu, GUO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HAGRO društvo s ograničenom odgovornošću za proizvodnju, graditeljstvo i usluge</izvorni_sadrzaj>
    <derivirana_varijabla naziv="DomainObject.Predmet.ProtustrankaIDrugi_1">HAGRO društvo s ograničenom odgovornošću za proizvodnju, graditeljstvo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HAGRO društvo s ograničenom odgovornošću za proizvodnju, graditeljstvo i usluge, OIB 22052849550, Sušobreg 85, 49282 Donji Sušobreg</izvorni_sadrzaj>
    <derivirana_varijabla naziv="DomainObject.Predmet.ProtustrankaIDrugiAdressOIB_1">HAGRO društvo s ograničenom odgovornošću za proizvodnju, graditeljstvo i usluge, OIB 22052849550, Sušobreg 85, 49282 Donji Sušobreg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HAGRO društvo s ograničenom odgovornošću za proizvodnju, graditeljstvo i usluge</item>
      <item>FINA Regionalni centar Zagreb</item>
      <item>Željko Hađina</item>
      <item>Ivan Kapor</item>
      <item>Županijsko državno odvjetništvo u Zagrebu, GUO</item>
      <item>RH MF Porezna uprava, Područni ured Središnja Hrvatska</item>
      <item>ŽDO u Zagrebu</item>
    </izvorni_sadrzaj>
    <derivirana_varijabla naziv="DomainObject.Predmet.SudioniciListNaziv_1">
      <item>HAGRO društvo s ograničenom odgovornošću za proizvodnju, graditeljstvo i usluge</item>
      <item>FINA Regionalni centar Zagreb</item>
      <item>Željko Hađina</item>
      <item>Ivan Kapor</item>
      <item>Županijsko državno odvjetništvo u Zagrebu, GUO</item>
      <item>RH MF Porezna uprava, Područni ured Središnja Hrvatska</item>
      <item>ŽDO u Zagrebu</item>
    </derivirana_varijabla>
  </DomainObject.Predmet.SudioniciListNaziv>
  <DomainObject.Predmet.SudioniciListAdressOIB>
    <izvorni_sadrzaj>
      <item>HAGRO društvo s ograničenom odgovornošću za proizvodnju, graditeljstvo i usluge, OIB 22052849550, Sušobreg 85,49282 Donji Sušobreg</item>
      <item>FINA Regionalni centar Zagreb, OIB 85821130368, Trg svibanjskih žrtava 1995. br.1,10000 Zagreb</item>
      <item>Željko Hađina, OIB 86324829253, Sušobreg 85,49282 Donji Sušobreg</item>
      <item>Ivan Kapor, OIB 93902711585, Zadarska 77,10000 Zagreb</item>
      <item>Županijsko državno odvjetništvo u Zagrebu, GUO, Savska cesta 41,10000 Zagreb</item>
      <item>RH MF Porezna uprava, Područni ured Središnja Hrvatska, OIB 18683136487</item>
      <item>ŽDO u Zagrebu, OIB 16488001145, Savska cesta 41,10000 Zagreb</item>
    </izvorni_sadrzaj>
    <derivirana_varijabla naziv="DomainObject.Predmet.SudioniciListAdressOIB_1">
      <item>HAGRO društvo s ograničenom odgovornošću za proizvodnju, graditeljstvo i usluge, OIB 22052849550, Sušobreg 85,49282 Donji Sušobreg</item>
      <item>FINA Regionalni centar Zagreb, OIB 85821130368, Trg svibanjskih žrtava 1995. br.1,10000 Zagreb</item>
      <item>Željko Hađina, OIB 86324829253, Sušobreg 85,49282 Donji Sušobreg</item>
      <item>Ivan Kapor, OIB 93902711585, Zadarska 77,10000 Zagreb</item>
      <item>Županijsko državno odvjetništvo u Zagrebu, GUO, Savska cesta 41,10000 Zagreb</item>
      <item>RH MF Porezna uprava, Područni ured Središnja Hrvatska,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22052849550</item>
      <item>, OIB 85821130368</item>
      <item>, OIB 86324829253</item>
      <item>, OIB 93902711585</item>
      <item>, OIB null</item>
      <item>, OIB 18683136487</item>
      <item>, OIB 16488001145</item>
    </izvorni_sadrzaj>
    <derivirana_varijabla naziv="DomainObject.Predmet.SudioniciListNazivOIB_1">
      <item>, OIB 22052849550</item>
      <item>, OIB 85821130368</item>
      <item>, OIB 86324829253</item>
      <item>, OIB 93902711585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238</properties:Words>
  <properties:Characters>1369</properties:Characters>
  <properties:Lines>135</properties:Lines>
  <properties:Paragraphs>60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2017-09-13T08:06:00Z</dcterms:created>
  <dc:creator>ADMINIBM</dc:creator>
  <cp:lastModifiedBy>Kristina Švajger</cp:lastModifiedBy>
  <cp:lastPrinted>2017-02-23T13:40:00Z</cp:lastPrinted>
  <dcterms:modified xmlns:xsi="http://www.w3.org/2001/XMLSchema-instance" xsi:type="dcterms:W3CDTF">2017-09-13T08:07:00Z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St-4706/2016-26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