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ebd6" w14:paraId="72eebd6" w:rsidRDefault="00555CCB" w:rsidR="00555CCB">
      <w:pPr>
        <w:jc w:val="right"/>
        <w15:collapsed w:val="false"/>
        <w:rPr>
          <w:b/>
        </w:rPr>
      </w:pPr>
      <w:bookmarkStart w:name="_GoBack" w:id="0"/>
      <w:bookmarkEnd w:id="0"/>
    </w:p>
    <w:p w:rsidRDefault="00514FF1" w:rsidP="00514FF1" w:rsidR="00514FF1" w:rsidRPr="003440E2">
      <w:pPr>
        <w:ind w:firstLine="426" w:left="708"/>
        <w:rPr>
          <w:color w:val="000000"/>
          <w:sz w:val="20"/>
          <w:szCs w:val="20"/>
        </w:rPr>
      </w:pPr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514FF1" w:rsidP="00514FF1" w:rsidR="00514FF1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0A4524" w:rsidP="000A4524" w:rsidR="000A4524" w:rsidRPr="00FC6B34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>
        <w:rPr>
          <w:b/>
          <w:sz w:val="22"/>
          <w:szCs w:val="22"/>
        </w:rPr>
        <w:t>6</w:t>
      </w:r>
      <w:r w:rsidRPr="00FC6B34">
        <w:rPr>
          <w:b/>
          <w:sz w:val="22"/>
          <w:szCs w:val="22"/>
        </w:rPr>
        <w:t>-St.</w:t>
      </w:r>
      <w:r w:rsidR="001E3F0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/201</w:t>
      </w:r>
      <w:r w:rsidR="001E3F01">
        <w:rPr>
          <w:b/>
          <w:sz w:val="22"/>
          <w:szCs w:val="22"/>
        </w:rPr>
        <w:t>2</w:t>
      </w:r>
      <w:r w:rsidR="00064159">
        <w:rPr>
          <w:b/>
          <w:sz w:val="22"/>
          <w:szCs w:val="22"/>
        </w:rPr>
        <w:t>-</w:t>
      </w:r>
      <w:r w:rsidR="00F02A46">
        <w:rPr>
          <w:b/>
          <w:sz w:val="22"/>
          <w:szCs w:val="22"/>
        </w:rPr>
        <w:t>8</w:t>
      </w:r>
      <w:r w:rsidR="001E3F01">
        <w:rPr>
          <w:b/>
          <w:sz w:val="22"/>
          <w:szCs w:val="22"/>
        </w:rPr>
        <w:t>3</w:t>
      </w:r>
    </w:p>
    <w:p w:rsidRDefault="000A4524" w:rsidP="000A4524" w:rsidR="000A4524" w:rsidRPr="00FC6B34">
      <w:pPr>
        <w:jc w:val="center"/>
        <w:rPr>
          <w:b/>
          <w:sz w:val="22"/>
          <w:szCs w:val="22"/>
        </w:rPr>
      </w:pPr>
    </w:p>
    <w:p w:rsidRDefault="00143CB1" w:rsidP="000A4524" w:rsidR="00143CB1">
      <w:pPr>
        <w:jc w:val="center"/>
        <w:rPr>
          <w:b/>
          <w:sz w:val="22"/>
          <w:szCs w:val="22"/>
        </w:rPr>
      </w:pPr>
    </w:p>
    <w:p w:rsidRDefault="00731BB7" w:rsidP="000A4524" w:rsidR="0073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731BB7" w:rsidP="000A4524" w:rsidR="00731BB7">
      <w:pPr>
        <w:jc w:val="center"/>
        <w:rPr>
          <w:b/>
          <w:sz w:val="22"/>
          <w:szCs w:val="22"/>
        </w:rPr>
      </w:pPr>
    </w:p>
    <w:p w:rsidRDefault="00795881" w:rsidP="000A4524" w:rsidR="000A4524" w:rsidRPr="00FC6B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A K </w:t>
      </w:r>
    </w:p>
    <w:p w:rsidRDefault="000A4524" w:rsidP="000A4524" w:rsidR="000A4524" w:rsidRPr="00FC6B34">
      <w:pPr>
        <w:jc w:val="both"/>
        <w:rPr>
          <w:sz w:val="22"/>
          <w:szCs w:val="22"/>
        </w:rPr>
      </w:pPr>
    </w:p>
    <w:p w:rsidRDefault="000A4524" w:rsidP="000A4524" w:rsidR="000A4524" w:rsidRPr="00FC6B34">
      <w:pPr>
        <w:jc w:val="both"/>
        <w:rPr>
          <w:sz w:val="22"/>
          <w:szCs w:val="22"/>
        </w:rPr>
      </w:pPr>
      <w:r w:rsidRPr="00FC6B34">
        <w:rPr>
          <w:sz w:val="22"/>
          <w:szCs w:val="22"/>
        </w:rPr>
        <w:tab/>
        <w:t xml:space="preserve">Trgovački sud u </w:t>
      </w:r>
      <w:r>
        <w:rPr>
          <w:sz w:val="22"/>
          <w:szCs w:val="22"/>
        </w:rPr>
        <w:t xml:space="preserve">Splitu, Stalna služba u Dubrovniku, </w:t>
      </w:r>
      <w:r w:rsidRPr="00FC6B34">
        <w:rPr>
          <w:sz w:val="22"/>
          <w:szCs w:val="22"/>
        </w:rPr>
        <w:t xml:space="preserve">po sucu tog suda Srđanu </w:t>
      </w:r>
      <w:r w:rsidR="00312613">
        <w:rPr>
          <w:sz w:val="22"/>
          <w:szCs w:val="22"/>
        </w:rPr>
        <w:t xml:space="preserve">Gavraniću, kao stečajnom sucu, </w:t>
      </w:r>
      <w:r w:rsidR="00F02A46" w:rsidRPr="00F02A46">
        <w:rPr>
          <w:sz w:val="22"/>
          <w:szCs w:val="22"/>
        </w:rPr>
        <w:t xml:space="preserve">u stečajnom postupku nad stečajnim dužnikom </w:t>
      </w:r>
      <w:r w:rsidR="001E3F01" w:rsidRPr="001E3F01">
        <w:rPr>
          <w:sz w:val="22"/>
          <w:szCs w:val="22"/>
        </w:rPr>
        <w:t>MELAS društvo s ograničenom odgovornošću za ugostiteljstvo i trgovinu „u stečaju“, Korčula, Ulica 32, broj 49, MBS 060083880, OIB: 71951892437, zastupano po stečajnom upravitelju Matu Mariću iz Dubrovnika</w:t>
      </w:r>
      <w:r w:rsidR="0082289C" w:rsidRPr="003D79B1">
        <w:rPr>
          <w:sz w:val="22"/>
          <w:szCs w:val="22"/>
        </w:rPr>
        <w:t>,</w:t>
      </w:r>
      <w:r w:rsidRPr="00FC6B34">
        <w:rPr>
          <w:sz w:val="22"/>
          <w:szCs w:val="22"/>
        </w:rPr>
        <w:t xml:space="preserve"> </w:t>
      </w:r>
      <w:r w:rsidR="00795881">
        <w:rPr>
          <w:sz w:val="22"/>
          <w:szCs w:val="22"/>
        </w:rPr>
        <w:t>izvan ročišta</w:t>
      </w:r>
      <w:r w:rsidR="00B71D44">
        <w:rPr>
          <w:sz w:val="22"/>
          <w:szCs w:val="22"/>
        </w:rPr>
        <w:t>,</w:t>
      </w:r>
      <w:r w:rsidR="00795881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 xml:space="preserve">dana </w:t>
      </w:r>
      <w:r w:rsidR="00AB4F02">
        <w:rPr>
          <w:sz w:val="22"/>
          <w:szCs w:val="22"/>
        </w:rPr>
        <w:t>6</w:t>
      </w:r>
      <w:r>
        <w:rPr>
          <w:sz w:val="22"/>
          <w:szCs w:val="22"/>
        </w:rPr>
        <w:t xml:space="preserve">. </w:t>
      </w:r>
      <w:r w:rsidR="00AB4F02">
        <w:rPr>
          <w:sz w:val="22"/>
          <w:szCs w:val="22"/>
        </w:rPr>
        <w:t>prosinca</w:t>
      </w:r>
      <w:r w:rsidR="00397220">
        <w:rPr>
          <w:sz w:val="22"/>
          <w:szCs w:val="22"/>
        </w:rPr>
        <w:t xml:space="preserve"> </w:t>
      </w:r>
      <w:r w:rsidRPr="00FC6B34">
        <w:rPr>
          <w:sz w:val="22"/>
          <w:szCs w:val="22"/>
        </w:rPr>
        <w:t>20</w:t>
      </w:r>
      <w:r>
        <w:rPr>
          <w:sz w:val="22"/>
          <w:szCs w:val="22"/>
        </w:rPr>
        <w:t>1</w:t>
      </w:r>
      <w:r w:rsidR="005C4480">
        <w:rPr>
          <w:sz w:val="22"/>
          <w:szCs w:val="22"/>
        </w:rPr>
        <w:t>7</w:t>
      </w:r>
      <w:r w:rsidRPr="00FC6B34">
        <w:rPr>
          <w:sz w:val="22"/>
          <w:szCs w:val="22"/>
        </w:rPr>
        <w:t>. godine</w:t>
      </w:r>
    </w:p>
    <w:p w:rsidRDefault="000A4524" w:rsidP="000A4524" w:rsidR="000A4524" w:rsidRPr="005C6FDC">
      <w:pPr>
        <w:jc w:val="both"/>
        <w:rPr>
          <w:sz w:val="16"/>
          <w:szCs w:val="16"/>
        </w:rPr>
      </w:pPr>
    </w:p>
    <w:p w:rsidRDefault="00555CCB" w:rsidR="00555CCB" w:rsidRPr="005C6FDC">
      <w:pPr>
        <w:jc w:val="center"/>
        <w:rPr>
          <w:b/>
          <w:sz w:val="16"/>
          <w:szCs w:val="16"/>
        </w:rPr>
      </w:pPr>
    </w:p>
    <w:p w:rsidRDefault="00795881" w:rsidR="00555CCB" w:rsidRPr="00AF197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555CCB" w:rsidRPr="00AF1971">
        <w:rPr>
          <w:b/>
          <w:sz w:val="22"/>
          <w:szCs w:val="22"/>
        </w:rPr>
        <w:t xml:space="preserve">      j e</w:t>
      </w:r>
    </w:p>
    <w:p w:rsidRDefault="006B1910" w:rsidR="006B1910" w:rsidRPr="00AF1971">
      <w:pPr>
        <w:jc w:val="center"/>
        <w:rPr>
          <w:sz w:val="22"/>
          <w:szCs w:val="22"/>
        </w:rPr>
      </w:pPr>
    </w:p>
    <w:p w:rsidRDefault="00C43D50" w:rsidP="00C43D50" w:rsidR="00C43D50">
      <w:pPr>
        <w:pStyle w:val="Tijeloteksta"/>
        <w:rPr>
          <w:sz w:val="22"/>
          <w:szCs w:val="22"/>
        </w:rPr>
      </w:pPr>
    </w:p>
    <w:p w:rsidRDefault="00795881" w:rsidP="00397220" w:rsidR="00397220" w:rsidRPr="00397220">
      <w:pPr>
        <w:pStyle w:val="Tijeloteksta"/>
        <w:rPr>
          <w:bCs/>
          <w:sz w:val="22"/>
          <w:szCs w:val="22"/>
        </w:rPr>
      </w:pPr>
      <w:r>
        <w:rPr>
          <w:sz w:val="22"/>
          <w:szCs w:val="22"/>
        </w:rPr>
        <w:tab/>
      </w:r>
      <w:r w:rsidR="00397220" w:rsidRPr="00397220">
        <w:rPr>
          <w:sz w:val="22"/>
          <w:szCs w:val="22"/>
        </w:rPr>
        <w:t>Nalaže se stečajnom upravitelju sukladno čl. 89. Stečajnog zakona (NN 71/15,</w:t>
      </w:r>
      <w:r w:rsidR="00AB4F02">
        <w:rPr>
          <w:sz w:val="22"/>
          <w:szCs w:val="22"/>
        </w:rPr>
        <w:t xml:space="preserve"> 104/17,</w:t>
      </w:r>
      <w:r w:rsidR="00397220" w:rsidRPr="00397220">
        <w:rPr>
          <w:sz w:val="22"/>
          <w:szCs w:val="22"/>
        </w:rPr>
        <w:t xml:space="preserve"> dalje u tekstu SZ) u roku od 8 dana dostaviti izvješće o tijeku stečajnog postupka</w:t>
      </w:r>
      <w:r w:rsidR="00AB4F02">
        <w:rPr>
          <w:sz w:val="22"/>
          <w:szCs w:val="22"/>
        </w:rPr>
        <w:t>, poduzetim radnja</w:t>
      </w:r>
      <w:r w:rsidR="00397220" w:rsidRPr="00397220">
        <w:rPr>
          <w:sz w:val="22"/>
          <w:szCs w:val="22"/>
        </w:rPr>
        <w:t xml:space="preserve"> i o stanju stečajne mase</w:t>
      </w:r>
      <w:r w:rsidR="00AB4F02">
        <w:rPr>
          <w:sz w:val="22"/>
          <w:szCs w:val="22"/>
        </w:rPr>
        <w:t xml:space="preserve">, te da li </w:t>
      </w:r>
      <w:r w:rsidR="00831724">
        <w:rPr>
          <w:sz w:val="22"/>
          <w:szCs w:val="22"/>
        </w:rPr>
        <w:t>se može pristupiti zaključenju postupka</w:t>
      </w:r>
      <w:r w:rsidR="00E27917">
        <w:rPr>
          <w:sz w:val="22"/>
          <w:szCs w:val="22"/>
        </w:rPr>
        <w:t>, kao i u smislu čl. 91. SZ očitovati se zbog čega nije postupao u skladu s čl. 89. SZ. i redovno dostavljao izvješća</w:t>
      </w:r>
      <w:r w:rsidR="00397220" w:rsidRPr="00397220">
        <w:rPr>
          <w:sz w:val="22"/>
          <w:szCs w:val="22"/>
        </w:rPr>
        <w:t>.</w:t>
      </w:r>
    </w:p>
    <w:p w:rsidRDefault="00A97CB5" w:rsidR="00555CCB" w:rsidRPr="005C6FDC">
      <w:pPr>
        <w:jc w:val="both"/>
        <w:rPr>
          <w:sz w:val="16"/>
          <w:szCs w:val="16"/>
        </w:rPr>
      </w:pPr>
      <w:r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  <w:r w:rsidR="00555CCB" w:rsidRPr="005C6FDC">
        <w:rPr>
          <w:sz w:val="16"/>
          <w:szCs w:val="16"/>
        </w:rPr>
        <w:tab/>
      </w:r>
    </w:p>
    <w:p w:rsidRDefault="00555CCB" w:rsidR="00555CCB" w:rsidRPr="00AF1971">
      <w:pPr>
        <w:pStyle w:val="Naslov1"/>
        <w:rPr>
          <w:sz w:val="22"/>
          <w:szCs w:val="22"/>
        </w:rPr>
      </w:pPr>
      <w:r w:rsidRPr="00AF1971">
        <w:rPr>
          <w:sz w:val="22"/>
          <w:szCs w:val="22"/>
        </w:rPr>
        <w:t xml:space="preserve">U Dubrovniku, dana </w:t>
      </w:r>
      <w:r w:rsidR="00831724">
        <w:rPr>
          <w:sz w:val="22"/>
          <w:szCs w:val="22"/>
        </w:rPr>
        <w:t>6</w:t>
      </w:r>
      <w:r w:rsidR="00B032B2">
        <w:rPr>
          <w:sz w:val="22"/>
          <w:szCs w:val="22"/>
        </w:rPr>
        <w:t xml:space="preserve">. </w:t>
      </w:r>
      <w:r w:rsidR="00831724">
        <w:rPr>
          <w:sz w:val="22"/>
          <w:szCs w:val="22"/>
        </w:rPr>
        <w:t>prosinca</w:t>
      </w:r>
      <w:r w:rsidRPr="00AF1971">
        <w:rPr>
          <w:sz w:val="22"/>
          <w:szCs w:val="22"/>
        </w:rPr>
        <w:t xml:space="preserve"> 20</w:t>
      </w:r>
      <w:r w:rsidR="002C1351">
        <w:rPr>
          <w:sz w:val="22"/>
          <w:szCs w:val="22"/>
        </w:rPr>
        <w:t>1</w:t>
      </w:r>
      <w:r w:rsidR="00252246">
        <w:rPr>
          <w:sz w:val="22"/>
          <w:szCs w:val="22"/>
        </w:rPr>
        <w:t>7</w:t>
      </w:r>
      <w:r w:rsidRPr="00AF1971">
        <w:rPr>
          <w:sz w:val="22"/>
          <w:szCs w:val="22"/>
        </w:rPr>
        <w:t>.</w:t>
      </w:r>
      <w:r w:rsidR="00617822" w:rsidRPr="00AF1971">
        <w:rPr>
          <w:sz w:val="22"/>
          <w:szCs w:val="22"/>
        </w:rPr>
        <w:t xml:space="preserve"> </w:t>
      </w:r>
      <w:r w:rsidRPr="00AF1971">
        <w:rPr>
          <w:sz w:val="22"/>
          <w:szCs w:val="22"/>
        </w:rPr>
        <w:t>godine</w:t>
      </w:r>
    </w:p>
    <w:p w:rsidRDefault="00555CCB" w:rsidR="00555CCB" w:rsidRPr="00AF1971">
      <w:pPr>
        <w:jc w:val="both"/>
        <w:rPr>
          <w:sz w:val="22"/>
          <w:szCs w:val="22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sz w:val="22"/>
          <w:szCs w:val="22"/>
        </w:rPr>
        <w:tab/>
      </w:r>
      <w:r w:rsidRPr="00AF1971">
        <w:rPr>
          <w:b/>
          <w:sz w:val="22"/>
          <w:szCs w:val="22"/>
        </w:rPr>
        <w:t>Stečajni sudac:</w:t>
      </w:r>
    </w:p>
    <w:p w:rsidRDefault="00555CCB" w:rsidR="00555CCB" w:rsidRPr="005C6FDC">
      <w:pPr>
        <w:jc w:val="both"/>
        <w:rPr>
          <w:b/>
          <w:sz w:val="16"/>
          <w:szCs w:val="16"/>
        </w:rPr>
      </w:pPr>
    </w:p>
    <w:p w:rsidRDefault="00555CCB" w:rsidR="00555CCB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</w:r>
      <w:r w:rsidRPr="00AF1971">
        <w:rPr>
          <w:b/>
          <w:sz w:val="22"/>
          <w:szCs w:val="22"/>
        </w:rPr>
        <w:tab/>
        <w:t>Srđan Gavranić</w:t>
      </w:r>
    </w:p>
    <w:p w:rsidRDefault="00C93176" w:rsidR="00C93176">
      <w:pPr>
        <w:jc w:val="both"/>
        <w:rPr>
          <w:b/>
          <w:sz w:val="22"/>
          <w:szCs w:val="22"/>
        </w:rPr>
      </w:pPr>
    </w:p>
    <w:p w:rsidRDefault="005C6FDC" w:rsidR="005C6FDC" w:rsidRPr="00AF1971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731BB7" w:rsidP="00C93176" w:rsidR="00731BB7">
      <w:pPr>
        <w:jc w:val="both"/>
        <w:rPr>
          <w:b/>
          <w:sz w:val="22"/>
          <w:szCs w:val="22"/>
        </w:rPr>
      </w:pPr>
    </w:p>
    <w:p w:rsidRDefault="00C93176" w:rsidP="00C93176" w:rsidR="00C93176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POUKA O PRAVNOM LIJEKU</w:t>
      </w:r>
      <w:r w:rsidR="005C6FDC">
        <w:rPr>
          <w:b/>
          <w:sz w:val="22"/>
          <w:szCs w:val="22"/>
        </w:rPr>
        <w:t>:</w:t>
      </w:r>
    </w:p>
    <w:p w:rsidRDefault="00252246" w:rsidP="00252246" w:rsidR="00252246">
      <w:pPr>
        <w:jc w:val="both"/>
        <w:rPr>
          <w:sz w:val="22"/>
          <w:szCs w:val="22"/>
        </w:rPr>
      </w:pPr>
      <w:r w:rsidRPr="00252246">
        <w:rPr>
          <w:sz w:val="22"/>
          <w:szCs w:val="22"/>
        </w:rPr>
        <w:t xml:space="preserve">Protiv ovog </w:t>
      </w:r>
      <w:r w:rsidR="000E7D0A">
        <w:rPr>
          <w:sz w:val="22"/>
          <w:szCs w:val="22"/>
        </w:rPr>
        <w:t>zaključka nije d</w:t>
      </w:r>
      <w:r w:rsidRPr="00252246">
        <w:rPr>
          <w:sz w:val="22"/>
          <w:szCs w:val="22"/>
        </w:rPr>
        <w:t xml:space="preserve">opušteno izjaviti žalbu. </w:t>
      </w:r>
    </w:p>
    <w:p w:rsidRDefault="000E7D0A" w:rsidP="00252246" w:rsidR="000E7D0A" w:rsidRPr="00252246">
      <w:pPr>
        <w:jc w:val="both"/>
        <w:rPr>
          <w:sz w:val="22"/>
          <w:szCs w:val="22"/>
        </w:rPr>
      </w:pPr>
    </w:p>
    <w:p w:rsidRDefault="00C93176" w:rsidR="00C93176" w:rsidRPr="00AF1971">
      <w:pPr>
        <w:jc w:val="both"/>
        <w:rPr>
          <w:b/>
          <w:sz w:val="22"/>
          <w:szCs w:val="22"/>
        </w:rPr>
      </w:pPr>
    </w:p>
    <w:p w:rsidRDefault="00555CCB" w:rsidR="00EE4DD2" w:rsidRPr="00AF1971">
      <w:pPr>
        <w:jc w:val="both"/>
        <w:rPr>
          <w:b/>
          <w:sz w:val="22"/>
          <w:szCs w:val="22"/>
        </w:rPr>
      </w:pPr>
      <w:r w:rsidRPr="00AF1971">
        <w:rPr>
          <w:b/>
          <w:sz w:val="22"/>
          <w:szCs w:val="22"/>
        </w:rPr>
        <w:t>D</w:t>
      </w:r>
      <w:r w:rsidR="000A5E6E" w:rsidRPr="00AF1971">
        <w:rPr>
          <w:b/>
          <w:sz w:val="22"/>
          <w:szCs w:val="22"/>
        </w:rPr>
        <w:t>N</w:t>
      </w:r>
      <w:r w:rsidRPr="00AF1971">
        <w:rPr>
          <w:b/>
          <w:sz w:val="22"/>
          <w:szCs w:val="22"/>
        </w:rPr>
        <w:t>-a</w:t>
      </w:r>
      <w:r w:rsidR="005C6FDC">
        <w:rPr>
          <w:b/>
          <w:sz w:val="22"/>
          <w:szCs w:val="22"/>
        </w:rPr>
        <w:t xml:space="preserve"> </w:t>
      </w:r>
      <w:r w:rsidR="005C6FDC">
        <w:rPr>
          <w:sz w:val="22"/>
          <w:szCs w:val="22"/>
        </w:rPr>
        <w:t>(</w:t>
      </w:r>
      <w:r w:rsidR="00831724">
        <w:rPr>
          <w:sz w:val="22"/>
          <w:szCs w:val="22"/>
        </w:rPr>
        <w:t>06</w:t>
      </w:r>
      <w:r w:rsidR="005C6FDC">
        <w:rPr>
          <w:sz w:val="22"/>
          <w:szCs w:val="22"/>
        </w:rPr>
        <w:t>.</w:t>
      </w:r>
      <w:r w:rsidR="00831724">
        <w:rPr>
          <w:sz w:val="22"/>
          <w:szCs w:val="22"/>
        </w:rPr>
        <w:t>12</w:t>
      </w:r>
      <w:r w:rsidR="005C6FDC">
        <w:rPr>
          <w:sz w:val="22"/>
          <w:szCs w:val="22"/>
        </w:rPr>
        <w:t>.201</w:t>
      </w:r>
      <w:r w:rsidR="00252246">
        <w:rPr>
          <w:sz w:val="22"/>
          <w:szCs w:val="22"/>
        </w:rPr>
        <w:t>7</w:t>
      </w:r>
      <w:r w:rsidR="005C6FDC">
        <w:rPr>
          <w:sz w:val="22"/>
          <w:szCs w:val="22"/>
        </w:rPr>
        <w:t>.g.)</w:t>
      </w:r>
      <w:r w:rsidRPr="00AF1971">
        <w:rPr>
          <w:b/>
          <w:sz w:val="22"/>
          <w:szCs w:val="22"/>
        </w:rPr>
        <w:t>:</w:t>
      </w:r>
    </w:p>
    <w:p w:rsidRDefault="00E27917" w:rsidP="00BF6B7B" w:rsidR="00DC110B" w:rsidRPr="00BF6B7B">
      <w:pPr>
        <w:numPr>
          <w:ilvl w:val="0"/>
          <w:numId w:val="1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stečajnom </w:t>
      </w:r>
      <w:r w:rsidR="005C6FDC">
        <w:rPr>
          <w:sz w:val="22"/>
          <w:szCs w:val="22"/>
        </w:rPr>
        <w:t>upravitelju</w:t>
      </w:r>
      <w:r w:rsidR="00555CCB" w:rsidRPr="00AF1971">
        <w:rPr>
          <w:sz w:val="22"/>
          <w:szCs w:val="22"/>
        </w:rPr>
        <w:t>,</w:t>
      </w:r>
    </w:p>
    <w:p w:rsidRDefault="00DC110B" w:rsidP="007E5E22" w:rsidR="00DC110B" w:rsidRPr="00DC110B">
      <w:pPr>
        <w:tabs>
          <w:tab w:pos="284" w:val="left"/>
        </w:tabs>
        <w:jc w:val="both"/>
        <w:rPr>
          <w:sz w:val="22"/>
          <w:szCs w:val="22"/>
        </w:rPr>
      </w:pPr>
      <w:r w:rsidRPr="00DC110B">
        <w:rPr>
          <w:sz w:val="22"/>
          <w:szCs w:val="22"/>
        </w:rPr>
        <w:t>-</w:t>
      </w:r>
      <w:r w:rsidRPr="00DC110B">
        <w:rPr>
          <w:sz w:val="22"/>
          <w:szCs w:val="22"/>
        </w:rPr>
        <w:tab/>
      </w:r>
      <w:r w:rsidR="0089693D">
        <w:rPr>
          <w:sz w:val="22"/>
          <w:szCs w:val="22"/>
        </w:rPr>
        <w:t>mrežna stranica e-</w:t>
      </w:r>
      <w:r w:rsidRPr="00DC110B">
        <w:rPr>
          <w:sz w:val="22"/>
          <w:szCs w:val="22"/>
        </w:rPr>
        <w:t>oglasna ploča su</w:t>
      </w:r>
      <w:r w:rsidR="0089693D">
        <w:rPr>
          <w:sz w:val="22"/>
          <w:szCs w:val="22"/>
        </w:rPr>
        <w:t>da</w:t>
      </w:r>
      <w:r w:rsidR="007E5E22">
        <w:rPr>
          <w:sz w:val="22"/>
          <w:szCs w:val="22"/>
        </w:rPr>
        <w:t>.</w:t>
      </w:r>
    </w:p>
    <w:p w:rsidRDefault="007E5E22" w:rsidP="007E5E22" w:rsidR="007E5E22">
      <w:pPr>
        <w:jc w:val="both"/>
        <w:rPr>
          <w:sz w:val="22"/>
          <w:szCs w:val="22"/>
        </w:rPr>
      </w:pPr>
    </w:p>
    <w:p w:rsidRDefault="00DC110B" w:rsidP="007E5E22" w:rsidR="00DC110B">
      <w:pPr>
        <w:jc w:val="both"/>
        <w:rPr>
          <w:sz w:val="22"/>
          <w:szCs w:val="22"/>
        </w:rPr>
      </w:pPr>
    </w:p>
    <w:sectPr w:rsidSect="005C6FDC" w:rsidR="00DC110B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B47" w:rsidR="00432B47">
      <w:r>
        <w:separator/>
      </w:r>
    </w:p>
  </w:endnote>
  <w:endnote w:id="0" w:type="continuationSeparator">
    <w:p w:rsidRDefault="00432B47" w:rsidR="00432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B47" w:rsidR="00432B47">
      <w:r>
        <w:separator/>
      </w:r>
    </w:p>
  </w:footnote>
  <w:footnote w:id="0" w:type="continuationSeparator">
    <w:p w:rsidRDefault="00432B47" w:rsidR="00432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310D" w:rsidR="00A231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310D" w:rsidR="00A2310D">
    <w:pPr>
      <w:pStyle w:val="Zaglavlje"/>
      <w:framePr w:y="1" w:xAlign="center" w:vAnchor="text" w:hAnchor="margin" w:wrap="around"/>
      <w:rPr>
        <w:rStyle w:val="Brojstranice"/>
      </w:rPr>
    </w:pPr>
  </w:p>
  <w:p w:rsidRDefault="00731BB7" w:rsidP="00731BB7" w:rsidR="00731BB7" w:rsidRPr="00FC6B34">
    <w:pPr>
      <w:jc w:val="right"/>
      <w:rPr>
        <w:b/>
        <w:sz w:val="22"/>
        <w:szCs w:val="22"/>
      </w:rPr>
    </w:pPr>
    <w:r w:rsidRPr="00FC6B34">
      <w:rPr>
        <w:b/>
        <w:sz w:val="22"/>
        <w:szCs w:val="22"/>
      </w:rPr>
      <w:t xml:space="preserve">Posl. br. </w:t>
    </w:r>
    <w:r>
      <w:rPr>
        <w:b/>
        <w:sz w:val="22"/>
        <w:szCs w:val="22"/>
      </w:rPr>
      <w:t>6</w:t>
    </w:r>
    <w:r w:rsidR="00D15F27">
      <w:rPr>
        <w:b/>
        <w:sz w:val="22"/>
        <w:szCs w:val="22"/>
      </w:rPr>
      <w:t>-St.163</w:t>
    </w:r>
    <w:r w:rsidR="00252246">
      <w:rPr>
        <w:b/>
        <w:sz w:val="22"/>
        <w:szCs w:val="22"/>
      </w:rPr>
      <w:t>/2017</w:t>
    </w:r>
    <w:r>
      <w:rPr>
        <w:b/>
        <w:sz w:val="22"/>
        <w:szCs w:val="22"/>
      </w:rPr>
      <w:t>-</w:t>
    </w:r>
    <w:r w:rsidR="00BF6B7B">
      <w:rPr>
        <w:b/>
        <w:sz w:val="22"/>
        <w:szCs w:val="22"/>
      </w:rPr>
      <w:t>69</w:t>
    </w:r>
  </w:p>
  <w:p w:rsidRDefault="00A2310D" w:rsidP="006B1910" w:rsidR="00A2310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1F79"/>
    <w:rsid w:val="00007746"/>
    <w:rsid w:val="0001623F"/>
    <w:rsid w:val="00064159"/>
    <w:rsid w:val="00087E9B"/>
    <w:rsid w:val="000A4524"/>
    <w:rsid w:val="000A5E6E"/>
    <w:rsid w:val="000B272F"/>
    <w:rsid w:val="000E7D0A"/>
    <w:rsid w:val="00117D42"/>
    <w:rsid w:val="00133A74"/>
    <w:rsid w:val="00143CB1"/>
    <w:rsid w:val="00160C07"/>
    <w:rsid w:val="00181D4E"/>
    <w:rsid w:val="001E3F01"/>
    <w:rsid w:val="001E7803"/>
    <w:rsid w:val="001F67F4"/>
    <w:rsid w:val="00247938"/>
    <w:rsid w:val="00252246"/>
    <w:rsid w:val="002670C7"/>
    <w:rsid w:val="002677AF"/>
    <w:rsid w:val="002C1351"/>
    <w:rsid w:val="002D3D06"/>
    <w:rsid w:val="002F408D"/>
    <w:rsid w:val="00300C34"/>
    <w:rsid w:val="00312010"/>
    <w:rsid w:val="00312613"/>
    <w:rsid w:val="00347BDD"/>
    <w:rsid w:val="00381543"/>
    <w:rsid w:val="00397220"/>
    <w:rsid w:val="00431AEF"/>
    <w:rsid w:val="00432B47"/>
    <w:rsid w:val="004533D2"/>
    <w:rsid w:val="004611E1"/>
    <w:rsid w:val="00480F95"/>
    <w:rsid w:val="0048154D"/>
    <w:rsid w:val="004C03FF"/>
    <w:rsid w:val="00506E10"/>
    <w:rsid w:val="00514FF1"/>
    <w:rsid w:val="00555CCB"/>
    <w:rsid w:val="005736DF"/>
    <w:rsid w:val="005A3ACC"/>
    <w:rsid w:val="005C0416"/>
    <w:rsid w:val="005C4480"/>
    <w:rsid w:val="005C6FDC"/>
    <w:rsid w:val="00617822"/>
    <w:rsid w:val="00682DA7"/>
    <w:rsid w:val="006B1910"/>
    <w:rsid w:val="006F7865"/>
    <w:rsid w:val="00715339"/>
    <w:rsid w:val="00731BB7"/>
    <w:rsid w:val="00794EDF"/>
    <w:rsid w:val="00795881"/>
    <w:rsid w:val="007E5E22"/>
    <w:rsid w:val="0082289C"/>
    <w:rsid w:val="00831724"/>
    <w:rsid w:val="00832E2A"/>
    <w:rsid w:val="00856C33"/>
    <w:rsid w:val="0089693D"/>
    <w:rsid w:val="008D2419"/>
    <w:rsid w:val="008F2FFB"/>
    <w:rsid w:val="008F3F2F"/>
    <w:rsid w:val="0090622A"/>
    <w:rsid w:val="0095290B"/>
    <w:rsid w:val="009C125D"/>
    <w:rsid w:val="009E441E"/>
    <w:rsid w:val="009F1AC0"/>
    <w:rsid w:val="00A2310D"/>
    <w:rsid w:val="00A43DB0"/>
    <w:rsid w:val="00A97CB5"/>
    <w:rsid w:val="00AB4F02"/>
    <w:rsid w:val="00AC6151"/>
    <w:rsid w:val="00AD2A1D"/>
    <w:rsid w:val="00AF1971"/>
    <w:rsid w:val="00B032B2"/>
    <w:rsid w:val="00B074BB"/>
    <w:rsid w:val="00B22142"/>
    <w:rsid w:val="00B34B69"/>
    <w:rsid w:val="00B56443"/>
    <w:rsid w:val="00B71D44"/>
    <w:rsid w:val="00B9324D"/>
    <w:rsid w:val="00B94563"/>
    <w:rsid w:val="00BC099D"/>
    <w:rsid w:val="00BF5C75"/>
    <w:rsid w:val="00BF6B7B"/>
    <w:rsid w:val="00C27382"/>
    <w:rsid w:val="00C3178B"/>
    <w:rsid w:val="00C43D50"/>
    <w:rsid w:val="00C66643"/>
    <w:rsid w:val="00C93176"/>
    <w:rsid w:val="00CA7F18"/>
    <w:rsid w:val="00CC786F"/>
    <w:rsid w:val="00CD7F75"/>
    <w:rsid w:val="00D15F27"/>
    <w:rsid w:val="00DC110B"/>
    <w:rsid w:val="00DC7CB9"/>
    <w:rsid w:val="00DF68C0"/>
    <w:rsid w:val="00E07CB7"/>
    <w:rsid w:val="00E21907"/>
    <w:rsid w:val="00E27917"/>
    <w:rsid w:val="00E5272A"/>
    <w:rsid w:val="00E83AEB"/>
    <w:rsid w:val="00E84AC5"/>
    <w:rsid w:val="00E86733"/>
    <w:rsid w:val="00EA3F1A"/>
    <w:rsid w:val="00EB4FE8"/>
    <w:rsid w:val="00EE4DD2"/>
    <w:rsid w:val="00F02A46"/>
    <w:rsid w:val="00F309B7"/>
    <w:rsid w:val="00F32265"/>
    <w:rsid w:val="00F64ED1"/>
    <w:rsid w:val="00F83C8B"/>
    <w:rsid w:val="00FB4301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4FF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6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7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7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7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7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514F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4FF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43D5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43D50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6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7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7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7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7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MELAS, društvo s ograničenom odgovornošću za ugostiteljstvo i trgovinu</izvorni_sadrzaj>
    <derivirana_varijabla naziv="DomainObject.Predmet.ProtustrankaFormated_1">  MELAS, društvo s ograničenom odgovornošću za ugostiteljstvo i trgovinu</derivirana_varijabla>
  </DomainObject.Predmet.ProtustrankaFormated>
  <DomainObject.Predmet.ProtustrankaFormatedOIB>
    <izvorni_sadrzaj>  MELAS, društvo s ograničenom odgovornošću za ugostiteljstvo i trgovinu, OIB 71951892437</izvorni_sadrzaj>
    <derivirana_varijabla naziv="DomainObject.Predmet.ProtustrankaFormatedOIB_1">  MELAS, društvo s ograničenom odgovornošću za ugostiteljstvo i trgovinu, OIB 71951892437</derivirana_varijabla>
  </DomainObject.Predmet.ProtustrankaFormatedOIB>
  <DomainObject.Predmet.ProtustrankaFormatedWithAdress>
    <izvorni_sadrzaj> MELAS, društvo s ograničenom odgovornošću za ugostiteljstvo i trgovinu, Ulica 32,broj 49, 20260 Korčula</izvorni_sadrzaj>
    <derivirana_varijabla naziv="DomainObject.Predmet.ProtustrankaFormatedWithAdress_1"> MELAS, društvo s ograničenom odgovornošću za ugostiteljstvo i trgovinu, Ulica 32,broj 49, 20260 Korčula</derivirana_varijabla>
  </DomainObject.Predmet.ProtustrankaFormatedWithAdress>
  <DomainObject.Predmet.ProtustrankaFormatedWithAdressOIB>
    <izvorni_sadrzaj> MELAS, društvo s ograničenom odgovornošću za ugostiteljstvo i trgovinu, OIB 71951892437, Ulica 32,broj 49, 20260 Korčula</izvorni_sadrzaj>
    <derivirana_varijabla naziv="DomainObject.Predmet.ProtustrankaFormatedWithAdressOIB_1"> MELAS, društvo s ograničenom odgovornošću za ugostiteljstvo i trgovinu, OIB 71951892437, Ulica 32,broj 49, 20260 Korčula</derivirana_varijabla>
  </DomainObject.Predmet.ProtustrankaFormatedWithAdressOIB>
  <DomainObject.Predmet.ProtustrankaWithAdress>
    <izvorni_sadrzaj>MELAS, društvo s ograničenom odgovornošću za ugostiteljstvo i trgovinu Ulica 32,broj 49, 20260 Korčula</izvorni_sadrzaj>
    <derivirana_varijabla naziv="DomainObject.Predmet.ProtustrankaWithAdress_1">MELAS, društvo s ograničenom odgovornošću za ugostiteljstvo i trgovinu Ulica 32,broj 49, 20260 Korčula</derivirana_varijabla>
  </DomainObject.Predmet.ProtustrankaWithAdress>
  <DomainObject.Predmet.ProtustrankaWithAdressOIB>
    <izvorni_sadrzaj>MELAS, društvo s ograničenom odgovornošću za ugostiteljstvo i trgovinu, OIB 71951892437, Ulica 32,broj 49, 20260 Korčula</izvorni_sadrzaj>
    <derivirana_varijabla naziv="DomainObject.Predmet.ProtustrankaWithAdressOIB_1">MELAS, društvo s ograničenom odgovornošću za ugostiteljstvo i trgovinu, OIB 71951892437, Ulica 32,broj 49, 20260 Korčula</derivirana_varijabla>
  </DomainObject.Predmet.ProtustrankaWithAdressOIB>
  <DomainObject.Predmet.ProtustrankaNazivFormated>
    <izvorni_sadrzaj>MELAS, društvo s ograničenom odgovornošću za ugostiteljstvo i trgovinu</izvorni_sadrzaj>
    <derivirana_varijabla naziv="DomainObject.Predmet.ProtustrankaNazivFormated_1">MELAS, društvo s ograničenom odgovornošću za ugostiteljstvo i trgovinu</derivirana_varijabla>
  </DomainObject.Predmet.ProtustrankaNazivFormated>
  <DomainObject.Predmet.ProtustrankaNazivFormatedOIB>
    <izvorni_sadrzaj>MELAS, društvo s ograničenom odgovornošću za ugostiteljstvo i trgovinu, OIB 71951892437</izvorni_sadrzaj>
    <derivirana_varijabla naziv="DomainObject.Predmet.ProtustrankaNazivFormatedOIB_1">MELAS, društvo s ograničenom odgovornošću za ugostiteljstvo i trgovinu, OIB 71951892437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</izvorni_sadrzaj>
    <derivirana_varijabla naziv="DomainObject.Predmet.StrankaFormatedOIB_1">  RH,MINISTARSTVO FINANCIJA-POREZNA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</izvorni_sadrzaj>
    <derivirana_varijabla naziv="DomainObject.Predmet.StrankaFormatedWithAdress_1"> RH,MINISTARSTVO FINANCIJA-POREZNA UPRAVA,PODRUČNI URED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</izvorni_sadrzaj>
    <derivirana_varijabla naziv="DomainObject.Predmet.StrankaFormatedWithAdressOIB_1"> RH,MINISTARSTVO FINANCIJA-POREZNA UPRAVA,PODRUČNI URED DUBROVNIK, OIB 18683136487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</izvorni_sadrzaj>
    <derivirana_varijabla naziv="DomainObject.Predmet.StrankaWithAdress_1">RH,MINISTARSTVO FINANCIJA-POREZNA UPRAVA,PODRUČNI URED DUBROVNIK </derivirana_varijabla>
  </DomainObject.Predmet.StrankaWithAdress>
  <DomainObject.Predmet.StrankaWithAdressOIB>
    <izvorni_sadrzaj>RH,MINISTARSTVO FINANCIJA-POREZNA UPRAVA,PODRUČNI URED DUBROVNIK, OIB 18683136487</izvorni_sadrzaj>
    <derivirana_varijabla naziv="DomainObject.Predmet.StrankaWithAdressOIB_1">RH,MINISTARSTVO FINANCIJA-POREZNA UPRAVA,PODRUČNI URED DUBROVNIK, OIB 18683136487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DUBROVNIK, OIB 18683136487</izvorni_sadrzaj>
    <derivirana_varijabla naziv="DomainObject.Predmet.StrankaNazivFormatedOIB_1">RH,MINISTARSTVO FINANCIJA-POREZNA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334610.18</izvorni_sadrzaj>
    <derivirana_varijabla naziv="DomainObject.Predmet.TrenutnaVrijednost_1">334610.18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DUBROVNIK, OIB 18683136487</item>
    </izvorni_sadrzaj>
    <derivirana_varijabla naziv="DomainObject.Predmet.StrankaListNazivFormatedOIB_1">
      <item>RH,MINISTARSTVO FINANCIJA-POREZNA UPRAVA,PODRUČNI URED DUBROVNIK, OIB 18683136487</item>
    </derivirana_varijabla>
  </DomainObject.Predmet.StrankaListNazivFormatedOIB>
  <DomainObject.Predmet.ProtuStrankaListFormated>
    <izvorni_sadrzaj>
      <item>MELAS, društvo s ograničenom odgovornošću za ugostiteljstvo i trgovinu</item>
    </izvorni_sadrzaj>
    <derivirana_varijabla naziv="DomainObject.Predmet.ProtuStrankaListFormated_1">
      <item>MELAS, društvo s ograničenom odgovornošću za ugostiteljstvo i trgovinu</item>
    </derivirana_varijabla>
  </DomainObject.Predmet.ProtuStrankaListFormated>
  <DomainObject.Predmet.ProtuStrankaListFormatedOIB>
    <izvorni_sadrzaj>
      <item>MELAS, društvo s ograničenom odgovornošću za ugostiteljstvo i trgovinu, OIB 71951892437</item>
    </izvorni_sadrzaj>
    <derivirana_varijabla naziv="DomainObject.Predmet.ProtuStrankaListFormatedOIB_1">
      <item>MELAS, društvo s ograničenom odgovornošću za ugostiteljstvo i trgovinu, OIB 71951892437</item>
    </derivirana_varijabla>
  </DomainObject.Predmet.ProtuStrankaListFormatedOIB>
  <DomainObject.Predmet.ProtuStrankaListFormatedWithAdress>
    <izvorni_sadrzaj>
      <item>MELAS, društvo s ograničenom odgovornošću za ugostiteljstvo i trgovinu, Ulica 32,broj 49, 20260 Korčula</item>
    </izvorni_sadrzaj>
    <derivirana_varijabla naziv="DomainObject.Predmet.ProtuStrankaListFormatedWithAdress_1">
      <item>MELAS, društvo s ograničenom odgovornošću za ugostiteljstvo i trgovinu, Ulica 32,broj 49, 20260 Korčula</item>
    </derivirana_varijabla>
  </DomainObject.Predmet.ProtuStrankaListFormatedWithAdress>
  <DomainObject.Predmet.ProtuStrankaListFormatedWithAdressOIB>
    <izvorni_sadrzaj>
      <item>MELAS, društvo s ograničenom odgovornošću za ugostiteljstvo i trgovinu, OIB 71951892437, Ulica 32,broj 49, 20260 Korčula</item>
    </izvorni_sadrzaj>
    <derivirana_varijabla naziv="DomainObject.Predmet.ProtuStrankaListFormatedWithAdressOIB_1">
      <item>MELAS, društvo s ograničenom odgovornošću za ugostiteljstvo i trgovinu, OIB 71951892437, Ulica 32,broj 49, 20260 Korčula</item>
    </derivirana_varijabla>
  </DomainObject.Predmet.ProtuStrankaListFormatedWithAdressOIB>
  <DomainObject.Predmet.ProtuStrankaListNazivFormated>
    <izvorni_sadrzaj>
      <item>MELAS, društvo s ograničenom odgovornošću za ugostiteljstvo i trgovinu</item>
    </izvorni_sadrzaj>
    <derivirana_varijabla naziv="DomainObject.Predmet.ProtuStrankaListNazivFormated_1">
      <item>MELAS, društvo s ograničenom odgovornošću za ugostiteljstvo i trgovinu</item>
    </derivirana_varijabla>
  </DomainObject.Predmet.ProtuStrankaListNazivFormated>
  <DomainObject.Predmet.ProtuStrankaListNazivFormatedOIB>
    <izvorni_sadrzaj>
      <item>MELAS, društvo s ograničenom odgovornošću za ugostiteljstvo i trgovinu, OIB 71951892437</item>
    </izvorni_sadrzaj>
    <derivirana_varijabla naziv="DomainObject.Predmet.ProtuStrankaListNazivFormatedOIB_1">
      <item>MELAS, društvo s ograničenom odgovornošću za ugostiteljstvo i trgovinu, OIB 71951892437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Zlatni Potok 11, 20000 Dubrovnik</item>
      <item>OTP banka Hrvatska d.d., Ulica Domovinskog rata 3, 23000 Zadar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Brkić, Ulica 32 broj 49, 20260 Korčula</item>
      <item>Hypo Alpe Adria bank d.d., Slavonska avenija 6, 10000 Zagreb</item>
      <item>FINA DUBROVNIK, Vukovarska 2, 20000 Dubrovnik</item>
      <item>Societe Generale Splitska banka d.d., R. Boškovića 16, 21000 Split</item>
      <item>Mato Marić, OIB 36879105664, Zlatni Potok 11, 20000 Dubrovnik</item>
      <item>OTP banka Hrvatska d.d., Ulica Domovinskog rata 3, 23000 Zadar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OstaliListNazivFormated_1">
      <item>Županijsko državno odvjetništvo u Dubrovniku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OstaliListNazivFormated>
  <DomainObject.Predmet.OstaliListNazivFormatedOIB>
    <izvorni_sadrzaj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izvorni_sadrzaj>
    <derivirana_varijabla naziv="DomainObject.Predmet.OstaliListNazivFormatedOIB_1">
      <item>Županijsko državno odvjetništvo u Dubrovniku</item>
      <item>Ante Brkić</item>
      <item>Hypo Alpe Adria bank d.d.</item>
      <item>FINA DUBROVNIK</item>
      <item>Societe Generale Splitska banka d.d.</item>
      <item>Mato Marić, OIB 36879105664</item>
      <item>OTP banka Hrvatska d.d.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MELAS, društvo s ograničenom odgovornošću za ugostiteljstvo i trgovinu</izvorni_sadrzaj>
    <derivirana_varijabla naziv="DomainObject.Predmet.ProtustrankaIDrugi_1">MELAS, društvo s ograničenom odgovornošću za ugostiteljstvo i trgovinu</derivirana_varijabla>
  </DomainObject.Predmet.ProtustrankaIDrugi>
  <DomainObject.Predmet.StrankaIDrugiAdressOIB>
    <izvorni_sadrzaj>RH,MINISTARSTVO FINANCIJA-POREZNA UPRAVA,PODRUČNI URED DUBROVNIK, OIB 18683136487</izvorni_sadrzaj>
    <derivirana_varijabla naziv="DomainObject.Predmet.StrankaIDrugiAdressOIB_1">RH,MINISTARSTVO FINANCIJA-POREZNA UPRAVA,PODRUČNI URED DUBROVNIK, OIB 18683136487</derivirana_varijabla>
  </DomainObject.Predmet.StrankaIDrugiAdressOIB>
  <DomainObject.Predmet.ProtustrankaIDrugiAdressOIB>
    <izvorni_sadrzaj>MELAS, društvo s ograničenom odgovornošću za ugostiteljstvo i trgovinu, OIB 71951892437, Ulica 32,broj 49, 20260 Korčula</izvorni_sadrzaj>
    <derivirana_varijabla naziv="DomainObject.Predmet.ProtustrankaIDrugiAdressOIB_1">MELAS, društvo s ograničenom odgovornošću za ugostiteljstvo i trgovinu, OIB 71951892437, Ulica 32,broj 49,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izvorni_sadrzaj>
    <derivirana_varijabla naziv="DomainObject.Predmet.SudioniciListNaziv_1">
      <item>Županijsko državno odvjetništvo u Dubrovniku</item>
      <item>RH,MINISTARSTVO FINANCIJA-POREZNA UPRAVA,PODRUČNI URED DUBROVNIK</item>
      <item>MELAS, društvo s ograničenom odgovornošću za ugostiteljstvo i trgovinu</item>
      <item>Ante Brkić</item>
      <item>Hypo Alpe Adria bank d.d.</item>
      <item>FINA DUBROVNIK</item>
      <item>Societe Generale Splitska banka d.d.</item>
      <item>Mato Marić</item>
      <item>OTP banka Hrvatska d.d.</item>
      <item>Mato Marić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MELAS, društvo s ograničenom odgovornošću za ugostiteljstvo i trgovinu, OIB 71951892437, Ulica 32,broj 49,20260 Korčula</item>
      <item>Ante Brkić, Ulica 32 broj 49,20260 Korčula</item>
      <item>Hypo Alpe Adria bank d.d., Slavonska avenija 6,10000 Zagreb</item>
      <item>FINA DUBROVNIK, Vukovarska 2,20000 Dubrovnik</item>
      <item>Societe Generale Splitska banka d.d., R. Boškovića 16,21000 Split</item>
      <item>Mato Marić, OIB 36879105664, Zlatni Potok 11,20000 Dubrovnik</item>
      <item>OTP banka Hrvatska d.d., Ulica Domovinskog rata 3,23000 Zadar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71951892437</item>
      <item>, OIB null</item>
      <item>, OIB null</item>
      <item>, OIB null</item>
      <item>, OIB null</item>
      <item>, OIB 36879105664</item>
      <item>, OIB null</item>
      <item>, OIB 36879105664</item>
    </izvorni_sadrzaj>
    <derivirana_varijabla naziv="DomainObject.Predmet.SudioniciListNazivOIB_1">
      <item>, OIB null</item>
      <item>, OIB 18683136487</item>
      <item>, OIB 71951892437</item>
      <item>, OIB null</item>
      <item>, OIB null</item>
      <item>, OIB null</item>
      <item>, OIB null</item>
      <item>, OIB 36879105664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210</properties:Words>
  <properties:Characters>1007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2017-12-06T11:24:00Z</dcterms:created>
  <dc:creator>none</dc:creator>
  <cp:lastModifiedBy>Srđan Gavranić</cp:lastModifiedBy>
  <cp:lastPrinted>2017-12-06T09:51:00Z</cp:lastPrinted>
  <dcterms:modified xmlns:xsi="http://www.w3.org/2001/XMLSchema-instance" xsi:type="dcterms:W3CDTF">2017-12-06T11:26:00Z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