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0e3c" w14:paraId="f3a0e3c" w:rsidRDefault="00F01718" w:rsidP="00F01718" w:rsidR="00F017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1718" w:rsidP="00F01718" w:rsidR="00F01718">
      <w:pPr>
        <w:ind w:firstLine="708"/>
      </w:pPr>
    </w:p>
    <w:p w:rsidRDefault="00F01718" w:rsidP="00F01718" w:rsidR="00F01718">
      <w:r>
        <w:t xml:space="preserve">  Republika Hrvatska</w:t>
      </w:r>
    </w:p>
    <w:p w:rsidRDefault="00F01718" w:rsidP="00F01718" w:rsidR="00F01718">
      <w:r>
        <w:t>Trgovački sud u Osijeku</w:t>
      </w:r>
    </w:p>
    <w:p w:rsidRDefault="00F01718" w:rsidP="00F01718" w:rsidR="00D7250F" w:rsidRPr="00FF74B5">
      <w:r>
        <w:t xml:space="preserve">  Osijek, Zagrebačka 2</w:t>
      </w:r>
    </w:p>
    <w:p w:rsidRDefault="001F609D" w:rsidP="00FE65F7" w:rsidR="001F609D" w:rsidRPr="00FF74B5">
      <w:pPr>
        <w:jc w:val="right"/>
      </w:pPr>
    </w:p>
    <w:p w:rsidRDefault="00551D8D" w:rsidP="00FE65F7" w:rsidR="001F609D" w:rsidRPr="00FF74B5">
      <w:pPr>
        <w:jc w:val="right"/>
      </w:pPr>
      <w:r w:rsidRPr="00FF74B5">
        <w:t>Stečajni</w:t>
      </w:r>
      <w:r w:rsidR="00CD2954" w:rsidRPr="00FF74B5">
        <w:t xml:space="preserve"> </w:t>
      </w:r>
      <w:r w:rsidR="00FE65F7" w:rsidRPr="00FF74B5">
        <w:t>upravitelj</w:t>
      </w:r>
      <w:r w:rsidR="00CD2954" w:rsidRPr="00FF74B5">
        <w:t xml:space="preserve"> </w:t>
      </w:r>
      <w:r w:rsidR="001F609D" w:rsidRPr="00FF74B5">
        <w:t xml:space="preserve">Siniša </w:t>
      </w:r>
      <w:proofErr w:type="spellStart"/>
      <w:r w:rsidR="001F609D" w:rsidRPr="00FF74B5">
        <w:t>Rajnović</w:t>
      </w:r>
      <w:proofErr w:type="spellEnd"/>
    </w:p>
    <w:p w:rsidRDefault="001F609D" w:rsidP="00FE65F7" w:rsidR="00FE65F7" w:rsidRPr="00FF74B5">
      <w:pPr>
        <w:jc w:val="right"/>
      </w:pPr>
      <w:proofErr w:type="spellStart"/>
      <w:r w:rsidRPr="00FF74B5">
        <w:t>Milanovac</w:t>
      </w:r>
      <w:proofErr w:type="spellEnd"/>
      <w:r w:rsidRPr="00FF74B5">
        <w:t>, Virovitica, Sv. Trojstva 87</w:t>
      </w:r>
    </w:p>
    <w:p w:rsidRDefault="00F911B2" w:rsidP="00F911B2" w:rsidR="00F911B2" w:rsidRPr="00FF74B5">
      <w:pPr>
        <w:jc w:val="center"/>
      </w:pPr>
    </w:p>
    <w:p w:rsidRDefault="00F911B2" w:rsidP="00BD0DFD" w:rsidR="00F911B2" w:rsidRPr="00FF74B5"/>
    <w:p w:rsidRDefault="00F911B2" w:rsidP="00F46C41" w:rsidR="00F911B2" w:rsidRPr="00FF74B5">
      <w:pPr>
        <w:jc w:val="center"/>
      </w:pPr>
      <w:r w:rsidRPr="00FF74B5">
        <w:tab/>
      </w:r>
      <w:r w:rsidRPr="00FF74B5">
        <w:tab/>
      </w:r>
      <w:r w:rsidRPr="00FF74B5">
        <w:tab/>
      </w:r>
      <w:r w:rsidRPr="00FF74B5">
        <w:tab/>
      </w:r>
      <w:r w:rsidRPr="00FF74B5">
        <w:tab/>
      </w:r>
      <w:r w:rsidRPr="00FF74B5">
        <w:tab/>
      </w:r>
    </w:p>
    <w:p w:rsidRDefault="00F911B2" w:rsidP="00713AA2" w:rsidR="00F911B2" w:rsidRPr="00FF74B5"/>
    <w:p w:rsidRDefault="00CD2954" w:rsidP="00390D6E" w:rsidR="001F609D" w:rsidRPr="00FF74B5">
      <w:pPr>
        <w:spacing w:lineRule="auto" w:line="276"/>
        <w:ind w:firstLine="708"/>
        <w:jc w:val="both"/>
      </w:pPr>
      <w:r w:rsidRPr="00FF74B5">
        <w:t xml:space="preserve">U privitku dopisa dostavljam o Vam primjerak </w:t>
      </w:r>
      <w:r w:rsidR="00551D8D" w:rsidRPr="00FF74B5">
        <w:t>po</w:t>
      </w:r>
      <w:r w:rsidR="001F609D" w:rsidRPr="00FF74B5">
        <w:t xml:space="preserve">dneska </w:t>
      </w:r>
      <w:r w:rsidR="00F01718" w:rsidRPr="00F01718">
        <w:t>Sandr</w:t>
      </w:r>
      <w:r w:rsidR="00F01718">
        <w:t xml:space="preserve">e </w:t>
      </w:r>
      <w:r w:rsidR="00F01718" w:rsidRPr="00F01718">
        <w:t>Miličić</w:t>
      </w:r>
      <w:r w:rsidR="00F01718">
        <w:t xml:space="preserve">, </w:t>
      </w:r>
      <w:proofErr w:type="spellStart"/>
      <w:r w:rsidR="00F01718">
        <w:t>Sračinec</w:t>
      </w:r>
      <w:proofErr w:type="spellEnd"/>
      <w:r w:rsidR="00F01718">
        <w:t>, Varaždinska ulica 205</w:t>
      </w:r>
      <w:r w:rsidR="007469E7">
        <w:t xml:space="preserve">, koju zastupaju punomoćnici Ana Šakić i Marijan Šakić odvjetnici iz Zajedničkog odvjetničkog ureda u Zagrebu, </w:t>
      </w:r>
      <w:proofErr w:type="spellStart"/>
      <w:r w:rsidR="007469E7">
        <w:t>Dubovačka</w:t>
      </w:r>
      <w:proofErr w:type="spellEnd"/>
      <w:r w:rsidR="007469E7">
        <w:t xml:space="preserve"> 29</w:t>
      </w:r>
      <w:r w:rsidR="00F01718">
        <w:t xml:space="preserve"> </w:t>
      </w:r>
      <w:r w:rsidR="001F609D" w:rsidRPr="00FF74B5">
        <w:t xml:space="preserve">o </w:t>
      </w:r>
      <w:r w:rsidR="00F01718">
        <w:t xml:space="preserve">prijedlogu za nastavljanje postupka na </w:t>
      </w:r>
      <w:r w:rsidR="001F609D" w:rsidRPr="00FF74B5">
        <w:t>naknadno</w:t>
      </w:r>
      <w:r w:rsidR="00551D8D" w:rsidRPr="00FF74B5">
        <w:t xml:space="preserve"> pronađenoj imovini stečajnog dužnika </w:t>
      </w:r>
      <w:r w:rsidR="00F01718" w:rsidRPr="00F01718">
        <w:t>STABILO d.o.o. u stečaju</w:t>
      </w:r>
      <w:r w:rsidR="001F609D" w:rsidRPr="00FF74B5">
        <w:t xml:space="preserve">, </w:t>
      </w:r>
      <w:r w:rsidR="00F01718" w:rsidRPr="00F01718">
        <w:t>Županja</w:t>
      </w:r>
      <w:r w:rsidR="00F01718">
        <w:t xml:space="preserve">, </w:t>
      </w:r>
      <w:r w:rsidR="00F01718" w:rsidRPr="00F01718">
        <w:t>Ilirskog Preporoda 8</w:t>
      </w:r>
      <w:r w:rsidR="00F01718">
        <w:t xml:space="preserve">, </w:t>
      </w:r>
      <w:r w:rsidR="001F609D" w:rsidRPr="00FF74B5">
        <w:t xml:space="preserve">MBS: </w:t>
      </w:r>
      <w:r w:rsidR="00EB40C5" w:rsidRPr="00EB40C5">
        <w:t>030102480</w:t>
      </w:r>
      <w:r w:rsidR="001F609D" w:rsidRPr="00FF74B5">
        <w:t xml:space="preserve">, OIB: </w:t>
      </w:r>
      <w:r w:rsidR="00EB40C5" w:rsidRPr="00EB40C5">
        <w:t>86866138263</w:t>
      </w:r>
      <w:r w:rsidR="001F609D" w:rsidRPr="00FF74B5">
        <w:t xml:space="preserve">, </w:t>
      </w:r>
      <w:r w:rsidR="00390D6E">
        <w:t xml:space="preserve">nad kojim je dana 23. travnja 2018. godine rješenjem Trgovačkog suda u Osijeku poslovni broj St-92/2018 istovremeno otvoren i zaključen stečajni postupak, </w:t>
      </w:r>
      <w:r w:rsidR="00551D8D" w:rsidRPr="00FF74B5">
        <w:t xml:space="preserve">te Vas pozivamo da se u roku od 15 dana od dana primitka ovog dopisa očitujete na isti </w:t>
      </w:r>
      <w:r w:rsidR="003F73CA" w:rsidRPr="00FF74B5">
        <w:t>i ispitat</w:t>
      </w:r>
      <w:r w:rsidR="00843995">
        <w:t>e,</w:t>
      </w:r>
      <w:r w:rsidR="00551D8D" w:rsidRPr="00FF74B5">
        <w:t xml:space="preserve"> uzimajući u obzir </w:t>
      </w:r>
      <w:r w:rsidR="003F73CA" w:rsidRPr="00FF74B5">
        <w:t>vrijednost pronađene imovine</w:t>
      </w:r>
      <w:r w:rsidR="00843995">
        <w:t>,</w:t>
      </w:r>
      <w:r w:rsidR="00551D8D" w:rsidRPr="00FF74B5">
        <w:t xml:space="preserve"> da li se njezinom vrijednošću mogu namiriti troškovi nastavljanja postupka radi naknadne diobe, u smislu čl. 289. i čl. </w:t>
      </w:r>
      <w:r w:rsidR="003F73CA" w:rsidRPr="00FF74B5">
        <w:t xml:space="preserve">89. </w:t>
      </w:r>
      <w:r w:rsidR="001F609D" w:rsidRPr="00FF74B5">
        <w:t>Stečajnog zakona (Narodne novine broj 71/15 i 104/17).</w:t>
      </w:r>
    </w:p>
    <w:p w:rsidRDefault="001F609D" w:rsidP="00846329" w:rsidR="00DC2A67" w:rsidRPr="00FF74B5">
      <w:pPr>
        <w:spacing w:lineRule="auto" w:line="276"/>
        <w:jc w:val="both"/>
      </w:pPr>
      <w:r w:rsidRPr="00FF74B5">
        <w:t xml:space="preserve"> </w:t>
      </w:r>
      <w:r w:rsidR="00551D8D" w:rsidRPr="00FF74B5">
        <w:t xml:space="preserve"> </w:t>
      </w:r>
    </w:p>
    <w:p w:rsidRDefault="00293017" w:rsidP="005257DA" w:rsidR="00DC2A67" w:rsidRPr="00FF74B5">
      <w:pPr>
        <w:jc w:val="both"/>
      </w:pPr>
      <w:r w:rsidRPr="00FF74B5">
        <w:tab/>
      </w:r>
      <w:r w:rsidRPr="00FF74B5">
        <w:tab/>
      </w:r>
      <w:r w:rsidRPr="00FF74B5">
        <w:tab/>
      </w:r>
      <w:r w:rsidRPr="00FF74B5">
        <w:tab/>
      </w:r>
      <w:r w:rsidR="00DC2A67" w:rsidRPr="00FF74B5">
        <w:t>U Osijeku</w:t>
      </w:r>
      <w:r w:rsidR="009C1C36" w:rsidRPr="00FF74B5">
        <w:t xml:space="preserve">, </w:t>
      </w:r>
      <w:r w:rsidR="00EB40C5">
        <w:t>10. prosinca</w:t>
      </w:r>
      <w:r w:rsidR="001F609D" w:rsidRPr="00FF74B5">
        <w:t xml:space="preserve"> 2018.</w:t>
      </w:r>
      <w:r w:rsidR="00DC2A67" w:rsidRPr="00FF74B5">
        <w:t xml:space="preserve"> </w:t>
      </w:r>
    </w:p>
    <w:p w:rsidRDefault="00D378AB" w:rsidP="00DB7DDD" w:rsidR="00D378AB" w:rsidRPr="00FF74B5">
      <w:pPr>
        <w:ind w:firstLine="708" w:left="1416"/>
        <w:jc w:val="both"/>
      </w:pPr>
      <w:r w:rsidRPr="00FF74B5">
        <w:t xml:space="preserve"> </w:t>
      </w:r>
    </w:p>
    <w:p w:rsidRDefault="00DC2A67" w:rsidR="00DC2A67" w:rsidRPr="00FF74B5">
      <w:pPr>
        <w:ind w:firstLine="708" w:left="1416"/>
        <w:jc w:val="both"/>
      </w:pPr>
    </w:p>
    <w:p w:rsidRDefault="00F911B2" w:rsidR="00DC2A67" w:rsidRPr="00FF74B5">
      <w:pPr>
        <w:pStyle w:val="Naslov2"/>
        <w:rPr>
          <w:b w:val="false"/>
          <w:bCs w:val="false"/>
        </w:rPr>
      </w:pPr>
      <w:r w:rsidRPr="00FF74B5">
        <w:rPr>
          <w:b w:val="false"/>
          <w:bCs w:val="false"/>
        </w:rPr>
        <w:tab/>
      </w:r>
      <w:r w:rsidR="00DC2A67" w:rsidRPr="00FF74B5">
        <w:rPr>
          <w:b w:val="false"/>
          <w:bCs w:val="false"/>
        </w:rPr>
        <w:tab/>
      </w:r>
      <w:r w:rsidR="00DC2A67" w:rsidRPr="00FF74B5">
        <w:rPr>
          <w:b w:val="false"/>
          <w:bCs w:val="false"/>
        </w:rPr>
        <w:tab/>
      </w:r>
      <w:r w:rsidR="00DC2A67" w:rsidRPr="00FF74B5">
        <w:rPr>
          <w:b w:val="false"/>
          <w:bCs w:val="false"/>
        </w:rPr>
        <w:tab/>
      </w:r>
      <w:r w:rsidR="00DC2A67" w:rsidRPr="00FF74B5">
        <w:rPr>
          <w:b w:val="false"/>
          <w:bCs w:val="false"/>
        </w:rPr>
        <w:tab/>
      </w:r>
      <w:r w:rsidR="00DC2A67" w:rsidRPr="00FF74B5">
        <w:rPr>
          <w:b w:val="false"/>
          <w:bCs w:val="false"/>
        </w:rPr>
        <w:tab/>
      </w:r>
      <w:r w:rsidR="00DC2A67" w:rsidRPr="00FF74B5">
        <w:rPr>
          <w:b w:val="false"/>
          <w:bCs w:val="false"/>
        </w:rPr>
        <w:tab/>
      </w:r>
      <w:r w:rsidR="00DC2A67" w:rsidRPr="00FF74B5">
        <w:rPr>
          <w:b w:val="false"/>
          <w:bCs w:val="false"/>
        </w:rPr>
        <w:tab/>
      </w:r>
      <w:r w:rsidR="00D378AB" w:rsidRPr="00FF74B5">
        <w:rPr>
          <w:b w:val="false"/>
          <w:bCs w:val="false"/>
        </w:rPr>
        <w:tab/>
        <w:t>STEČAJNI SUDAC:</w:t>
      </w:r>
    </w:p>
    <w:p w:rsidRDefault="00F911B2" w:rsidR="00DC2A67" w:rsidRPr="00FF74B5">
      <w:pPr>
        <w:jc w:val="both"/>
      </w:pPr>
      <w:r w:rsidRPr="00FF74B5">
        <w:tab/>
      </w:r>
      <w:r w:rsidRPr="00FF74B5">
        <w:tab/>
      </w:r>
      <w:r w:rsidR="000C4699" w:rsidRPr="00FF74B5">
        <w:tab/>
      </w:r>
      <w:r w:rsidR="000C4699" w:rsidRPr="00FF74B5">
        <w:tab/>
      </w:r>
      <w:r w:rsidR="000C4699" w:rsidRPr="00FF74B5">
        <w:tab/>
      </w:r>
      <w:r w:rsidR="000C4699" w:rsidRPr="00FF74B5">
        <w:tab/>
      </w:r>
      <w:r w:rsidR="000C4699" w:rsidRPr="00FF74B5">
        <w:tab/>
      </w:r>
      <w:r w:rsidR="000C4699" w:rsidRPr="00FF74B5">
        <w:tab/>
        <w:t xml:space="preserve">      </w:t>
      </w:r>
      <w:r w:rsidR="009712AC" w:rsidRPr="00FF74B5">
        <w:t xml:space="preserve">     </w:t>
      </w:r>
      <w:r w:rsidR="000C4699" w:rsidRPr="00FF74B5">
        <w:t xml:space="preserve">mr. sc. </w:t>
      </w:r>
      <w:r w:rsidR="009712AC" w:rsidRPr="00FF74B5">
        <w:t>Boris Vuković</w:t>
      </w:r>
    </w:p>
    <w:p w:rsidRDefault="007605D2" w:rsidR="007605D2" w:rsidRPr="00FF74B5">
      <w:pPr>
        <w:jc w:val="both"/>
      </w:pPr>
    </w:p>
    <w:p w:rsidRDefault="00F0523F" w:rsidR="00F0523F" w:rsidRPr="00FF74B5">
      <w:pPr>
        <w:jc w:val="both"/>
      </w:pPr>
    </w:p>
    <w:p w:rsidRDefault="00F0523F" w:rsidR="00F0523F" w:rsidRPr="00FF74B5">
      <w:pPr>
        <w:jc w:val="both"/>
      </w:pPr>
    </w:p>
    <w:p w:rsidRDefault="003D24EB" w:rsidR="0071472D" w:rsidRPr="00FF74B5">
      <w:pPr>
        <w:jc w:val="both"/>
      </w:pPr>
      <w:r>
        <w:t>Zapisničar: Danijela Špeletić</w:t>
      </w:r>
    </w:p>
    <w:p w:rsidRDefault="00846329" w:rsidR="00846329" w:rsidRPr="00FF74B5">
      <w:pPr>
        <w:jc w:val="both"/>
      </w:pPr>
    </w:p>
    <w:p w:rsidRDefault="00C473DD" w:rsidP="00C473DD" w:rsidR="00C473DD" w:rsidRPr="00FF74B5">
      <w:pPr>
        <w:jc w:val="both"/>
      </w:pPr>
      <w:r w:rsidRPr="00FF74B5">
        <w:t>D N A :</w:t>
      </w:r>
    </w:p>
    <w:p w:rsidRDefault="003D0541" w:rsidP="003D0541" w:rsidR="003D0541" w:rsidRPr="00FF74B5">
      <w:pPr>
        <w:numPr>
          <w:ilvl w:val="0"/>
          <w:numId w:val="9"/>
        </w:numPr>
        <w:jc w:val="both"/>
      </w:pPr>
      <w:r w:rsidRPr="00FF74B5">
        <w:t xml:space="preserve">Stečajni upravitelj Siniša </w:t>
      </w:r>
      <w:proofErr w:type="spellStart"/>
      <w:r w:rsidRPr="00FF74B5">
        <w:t>Rajnović</w:t>
      </w:r>
      <w:proofErr w:type="spellEnd"/>
      <w:r w:rsidRPr="00FF74B5">
        <w:t xml:space="preserve">, Virovitica, Svetog Trojstva 87, </w:t>
      </w:r>
      <w:proofErr w:type="spellStart"/>
      <w:r w:rsidRPr="00FF74B5">
        <w:t>Milanovac</w:t>
      </w:r>
      <w:proofErr w:type="spellEnd"/>
      <w:r w:rsidRPr="00FF74B5">
        <w:t xml:space="preserve"> uz presliku podneska (list </w:t>
      </w:r>
      <w:r w:rsidR="00203958">
        <w:t>32-33</w:t>
      </w:r>
      <w:r w:rsidRPr="00FF74B5">
        <w:t>)</w:t>
      </w:r>
    </w:p>
    <w:p w:rsidRDefault="00846329" w:rsidP="00846329" w:rsidR="00846329" w:rsidRPr="00FF74B5">
      <w:pPr>
        <w:numPr>
          <w:ilvl w:val="0"/>
          <w:numId w:val="9"/>
        </w:numPr>
        <w:jc w:val="both"/>
      </w:pPr>
      <w:proofErr w:type="spellStart"/>
      <w:r w:rsidRPr="00FF74B5">
        <w:t>eOgl</w:t>
      </w:r>
      <w:proofErr w:type="spellEnd"/>
      <w:r w:rsidRPr="00FF74B5">
        <w:t xml:space="preserve"> ploča</w:t>
      </w:r>
    </w:p>
    <w:p w:rsidRDefault="003D0541" w:rsidP="003D0541" w:rsidR="003D0541" w:rsidRPr="00FF74B5">
      <w:pPr>
        <w:numPr>
          <w:ilvl w:val="0"/>
          <w:numId w:val="9"/>
        </w:numPr>
        <w:jc w:val="both"/>
      </w:pPr>
      <w:r w:rsidRPr="00FF74B5">
        <w:t xml:space="preserve">kal. </w:t>
      </w:r>
      <w:r w:rsidR="00A066F8">
        <w:t>05.01.2019</w:t>
      </w:r>
      <w:r w:rsidRPr="00FF74B5">
        <w:t>.</w:t>
      </w:r>
      <w:r w:rsidR="00846329" w:rsidRPr="00FF74B5">
        <w:t xml:space="preserve"> </w:t>
      </w:r>
    </w:p>
    <w:sectPr w:rsidR="003D0541" w:rsidRPr="00FF74B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E6B" w:rsidR="00CE5E6B">
      <w:r>
        <w:separator/>
      </w:r>
    </w:p>
  </w:endnote>
  <w:endnote w:id="0" w:type="continuationSeparator">
    <w:p w:rsidRDefault="00CE5E6B" w:rsidR="00CE5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E6B" w:rsidR="00CE5E6B">
      <w:r>
        <w:separator/>
      </w:r>
    </w:p>
  </w:footnote>
  <w:footnote w:id="0" w:type="continuationSeparator">
    <w:p w:rsidRDefault="00CE5E6B" w:rsidR="00CE5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E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6661AF" w:rsidR="004F62DE">
    <w:pPr>
      <w:pStyle w:val="Zaglavlje"/>
    </w:pPr>
    <w:r>
      <w:tab/>
    </w:r>
    <w:r>
      <w:tab/>
      <w:t>14 St-</w:t>
    </w:r>
    <w:r w:rsidR="006661AF">
      <w:t>113</w:t>
    </w:r>
    <w:r>
      <w:t>/13-4</w:t>
    </w: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1718" w:rsidP="00F01718" w:rsidR="00F76FB9">
    <w:pPr>
      <w:jc w:val="right"/>
    </w:pPr>
    <w:r>
      <w:t>Poslovni broj: 7 St-1300/18-13</w:t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7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4FC8"/>
    <w:rsid w:val="00045EE5"/>
    <w:rsid w:val="00053130"/>
    <w:rsid w:val="000609C1"/>
    <w:rsid w:val="000626B8"/>
    <w:rsid w:val="00063AC3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5E3A"/>
    <w:rsid w:val="000972A1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71DD"/>
    <w:rsid w:val="001007D8"/>
    <w:rsid w:val="00101225"/>
    <w:rsid w:val="001045B4"/>
    <w:rsid w:val="00105288"/>
    <w:rsid w:val="00106869"/>
    <w:rsid w:val="001074E2"/>
    <w:rsid w:val="00111495"/>
    <w:rsid w:val="00121F00"/>
    <w:rsid w:val="001246D2"/>
    <w:rsid w:val="0012541D"/>
    <w:rsid w:val="00133A02"/>
    <w:rsid w:val="00144909"/>
    <w:rsid w:val="00150CE4"/>
    <w:rsid w:val="0015361E"/>
    <w:rsid w:val="00155751"/>
    <w:rsid w:val="0016435C"/>
    <w:rsid w:val="0016497E"/>
    <w:rsid w:val="00165FB6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1A8A"/>
    <w:rsid w:val="001C77A9"/>
    <w:rsid w:val="001C7E7F"/>
    <w:rsid w:val="001D462B"/>
    <w:rsid w:val="001D6CC5"/>
    <w:rsid w:val="001D7366"/>
    <w:rsid w:val="001E554E"/>
    <w:rsid w:val="001F1657"/>
    <w:rsid w:val="001F609D"/>
    <w:rsid w:val="0020063F"/>
    <w:rsid w:val="00203958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0D6E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D0541"/>
    <w:rsid w:val="003D24EB"/>
    <w:rsid w:val="003E291A"/>
    <w:rsid w:val="003E4C50"/>
    <w:rsid w:val="003E7952"/>
    <w:rsid w:val="003F20C3"/>
    <w:rsid w:val="003F25CA"/>
    <w:rsid w:val="003F73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3E76"/>
    <w:rsid w:val="004955C7"/>
    <w:rsid w:val="004966BC"/>
    <w:rsid w:val="004A16E7"/>
    <w:rsid w:val="004A6DB2"/>
    <w:rsid w:val="004A7154"/>
    <w:rsid w:val="004B2967"/>
    <w:rsid w:val="004B45A5"/>
    <w:rsid w:val="004B56E7"/>
    <w:rsid w:val="004C2E59"/>
    <w:rsid w:val="004D0825"/>
    <w:rsid w:val="004D0A05"/>
    <w:rsid w:val="004D436C"/>
    <w:rsid w:val="004D6A9D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51D8D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4317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4D3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3E7C"/>
    <w:rsid w:val="00704428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69E7"/>
    <w:rsid w:val="007605D2"/>
    <w:rsid w:val="007633F9"/>
    <w:rsid w:val="007759A4"/>
    <w:rsid w:val="007845B1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3995"/>
    <w:rsid w:val="00844311"/>
    <w:rsid w:val="00846329"/>
    <w:rsid w:val="00851D2C"/>
    <w:rsid w:val="0087511D"/>
    <w:rsid w:val="00882406"/>
    <w:rsid w:val="00892416"/>
    <w:rsid w:val="0089293A"/>
    <w:rsid w:val="008948D4"/>
    <w:rsid w:val="008B253E"/>
    <w:rsid w:val="008C1382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4162B"/>
    <w:rsid w:val="00942152"/>
    <w:rsid w:val="00951FC2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66F8"/>
    <w:rsid w:val="00A06F64"/>
    <w:rsid w:val="00A16660"/>
    <w:rsid w:val="00A23433"/>
    <w:rsid w:val="00A251E3"/>
    <w:rsid w:val="00A3289A"/>
    <w:rsid w:val="00A32B5D"/>
    <w:rsid w:val="00A33AC5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06A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A617B"/>
    <w:rsid w:val="00CC6036"/>
    <w:rsid w:val="00CD2954"/>
    <w:rsid w:val="00CD6314"/>
    <w:rsid w:val="00CE5E6B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51CCC"/>
    <w:rsid w:val="00D54FC4"/>
    <w:rsid w:val="00D63D54"/>
    <w:rsid w:val="00D7250F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152F"/>
    <w:rsid w:val="00E14E31"/>
    <w:rsid w:val="00E16665"/>
    <w:rsid w:val="00E20DF7"/>
    <w:rsid w:val="00E23096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7715B"/>
    <w:rsid w:val="00E8111A"/>
    <w:rsid w:val="00E920EE"/>
    <w:rsid w:val="00E93FB9"/>
    <w:rsid w:val="00E948EE"/>
    <w:rsid w:val="00EA348E"/>
    <w:rsid w:val="00EB3578"/>
    <w:rsid w:val="00EB40C5"/>
    <w:rsid w:val="00EB4250"/>
    <w:rsid w:val="00EC2011"/>
    <w:rsid w:val="00ED1826"/>
    <w:rsid w:val="00ED2A7E"/>
    <w:rsid w:val="00ED609E"/>
    <w:rsid w:val="00EE202B"/>
    <w:rsid w:val="00EE3029"/>
    <w:rsid w:val="00EF2692"/>
    <w:rsid w:val="00EF3A52"/>
    <w:rsid w:val="00F01718"/>
    <w:rsid w:val="00F0247D"/>
    <w:rsid w:val="00F02553"/>
    <w:rsid w:val="00F0523F"/>
    <w:rsid w:val="00F068AC"/>
    <w:rsid w:val="00F144AE"/>
    <w:rsid w:val="00F1754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6FB9"/>
    <w:rsid w:val="00F77204"/>
    <w:rsid w:val="00F842DF"/>
    <w:rsid w:val="00F911B2"/>
    <w:rsid w:val="00F91201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TijelotekstaChar" w:type="character">
    <w:name w:val="Tijelo teksta Char"/>
    <w:basedOn w:val="Zadanifontodlomka"/>
    <w:link w:val="Tijeloteksta"/>
    <w:rsid w:val="001F60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6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TijelotekstaChar" w:type="character">
    <w:name w:val="Tijelo teksta Char"/>
    <w:basedOn w:val="Zadanifontodlomka"/>
    <w:link w:val="Tijeloteksta"/>
    <w:rsid w:val="001F60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6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53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99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2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St-1300/2018</izvorni_sadrzaj>
    <derivirana_varijabla naziv="DomainObject.Predmet.OznakaBroj_1">St-1300/2018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STABILO društvo s ograničenom odgovornošću za završne radove i proizvodnju montažnih kuća</izvorni_sadrzaj>
    <derivirana_varijabla naziv="DomainObject.Predmet.ProtustrankaFormated_1">  STABILO društvo s ograničenom odgovornošću za završne radove i proizvodnju montažnih kuća</derivirana_varijabla>
  </DomainObject.Predmet.ProtustrankaFormated>
  <DomainObject.Predmet.ProtustrankaFormatedOIB>
    <izvorni_sadrzaj>  STABILO društvo s ograničenom odgovornošću za završne radove i proizvodnju montažnih kuća, OIB 86866138263</izvorni_sadrzaj>
    <derivirana_varijabla naziv="DomainObject.Predmet.ProtustrankaFormatedOIB_1">  STABILO društvo s ograničenom odgovornošću za završne radove i proizvodnju montažnih kuća, OIB 86866138263</derivirana_varijabla>
  </DomainObject.Predmet.ProtustrankaFormatedOIB>
  <DomainObject.Predmet.ProtustrankaFormatedWithAdress>
    <izvorni_sadrzaj> STABILO društvo s ograničenom odgovornošću za završne radove i proizvodnju montažnih kuća, Ilirskog Preporoda 8, 32270 Županja</izvorni_sadrzaj>
    <derivirana_varijabla naziv="DomainObject.Predmet.ProtustrankaFormatedWithAdress_1"> STABILO društvo s ograničenom odgovornošću za završne radove i proizvodnju montažnih kuća, Ilirskog Preporoda 8, 32270 Županja</derivirana_varijabla>
  </DomainObject.Predmet.ProtustrankaFormatedWithAdress>
  <DomainObject.Predmet.ProtustrankaFormatedWithAdressOIB>
    <izvorni_sadrzaj> STABILO društvo s ograničenom odgovornošću za završne radove i proizvodnju montažnih kuća, OIB 86866138263, Ilirskog Preporoda 8, 32270 Županja</izvorni_sadrzaj>
    <derivirana_varijabla naziv="DomainObject.Predmet.ProtustrankaFormatedWithAdressOIB_1"> STABILO društvo s ograničenom odgovornošću za završne radove i proizvodnju montažnih kuća, OIB 86866138263, Ilirskog Preporoda 8, 32270 Županja</derivirana_varijabla>
  </DomainObject.Predmet.ProtustrankaFormatedWithAdressOIB>
  <DomainObject.Predmet.ProtustrankaWithAdress>
    <izvorni_sadrzaj>STABILO društvo s ograničenom odgovornošću za završne radove i proizvodnju montažnih kuća Ilirskog Preporoda 8, 32270 Županja</izvorni_sadrzaj>
    <derivirana_varijabla naziv="DomainObject.Predmet.ProtustrankaWithAdress_1">STABILO društvo s ograničenom odgovornošću za završne radove i proizvodnju montažnih kuća Ilirskog Preporoda 8, 32270 Županja</derivirana_varijabla>
  </DomainObject.Predmet.ProtustrankaWithAdress>
  <DomainObject.Predmet.ProtustrankaWithAdressOIB>
    <izvorni_sadrzaj>STABILO društvo s ograničenom odgovornošću za završne radove i proizvodnju montažnih kuća, OIB 86866138263, Ilirskog Preporoda 8, 32270 Županja</izvorni_sadrzaj>
    <derivirana_varijabla naziv="DomainObject.Predmet.ProtustrankaWithAdressOIB_1">STABILO društvo s ograničenom odgovornošću za završne radove i proizvodnju montažnih kuća, OIB 86866138263, Ilirskog Preporoda 8, 32270 Županja</derivirana_varijabla>
  </DomainObject.Predmet.ProtustrankaWithAdressOIB>
  <DomainObject.Predmet.ProtustrankaNazivFormated>
    <izvorni_sadrzaj>STABILO društvo s ograničenom odgovornošću za završne radove i proizvodnju montažnih kuća</izvorni_sadrzaj>
    <derivirana_varijabla naziv="DomainObject.Predmet.ProtustrankaNazivFormated_1">STABILO društvo s ograničenom odgovornošću za završne radove i proizvodnju montažnih kuća</derivirana_varijabla>
  </DomainObject.Predmet.ProtustrankaNazivFormated>
  <DomainObject.Predmet.ProtustrankaNazivFormatedOIB>
    <izvorni_sadrzaj>STABILO društvo s ograničenom odgovornošću za završne radove i proizvodnju montažnih kuća, OIB 86866138263</izvorni_sadrzaj>
    <derivirana_varijabla naziv="DomainObject.Predmet.ProtustrankaNazivFormatedOIB_1">STABILO društvo s ograničenom odgovornošću za završne radove i proizvodnju montažnih kuća, OIB 86866138263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Miličić</izvorni_sadrzaj>
    <derivirana_varijabla naziv="DomainObject.Predmet.StrankaFormated_1">  Sandra Miličić</derivirana_varijabla>
  </DomainObject.Predmet.StrankaFormated>
  <DomainObject.Predmet.StrankaFormatedOIB>
    <izvorni_sadrzaj>  Sandra Miličić, OIB 61779843650</izvorni_sadrzaj>
    <derivirana_varijabla naziv="DomainObject.Predmet.StrankaFormatedOIB_1">  Sandra Miličić, OIB 61779843650</derivirana_varijabla>
  </DomainObject.Predmet.StrankaFormatedOIB>
  <DomainObject.Predmet.StrankaFormatedWithAdress>
    <izvorni_sadrzaj> Sandra Miličić, Varaždinska 205, 42209 Sračinec</izvorni_sadrzaj>
    <derivirana_varijabla naziv="DomainObject.Predmet.StrankaFormatedWithAdress_1"> Sandra Miličić, Varaždinska 205, 42209 Sračinec</derivirana_varijabla>
  </DomainObject.Predmet.StrankaFormatedWithAdress>
  <DomainObject.Predmet.StrankaFormatedWithAdressOIB>
    <izvorni_sadrzaj> Sandra Miličić, OIB 61779843650, Varaždinska 205, 42209 Sračinec</izvorni_sadrzaj>
    <derivirana_varijabla naziv="DomainObject.Predmet.StrankaFormatedWithAdressOIB_1"> Sandra Miličić, OIB 61779843650, Varaždinska 205, 42209 Sračinec</derivirana_varijabla>
  </DomainObject.Predmet.StrankaFormatedWithAdressOIB>
  <DomainObject.Predmet.StrankaWithAdress>
    <izvorni_sadrzaj>Sandra Miličić Varaždinska 205,42209 Sračinec</izvorni_sadrzaj>
    <derivirana_varijabla naziv="DomainObject.Predmet.StrankaWithAdress_1">Sandra Miličić Varaždinska 205,42209 Sračinec</derivirana_varijabla>
  </DomainObject.Predmet.StrankaWithAdress>
  <DomainObject.Predmet.StrankaWithAdressOIB>
    <izvorni_sadrzaj>Sandra Miličić, OIB 61779843650, Varaždinska 205,42209 Sračinec</izvorni_sadrzaj>
    <derivirana_varijabla naziv="DomainObject.Predmet.StrankaWithAdressOIB_1">Sandra Miličić, OIB 61779843650, Varaždinska 205,42209 Sračinec</derivirana_varijabla>
  </DomainObject.Predmet.StrankaWithAdressOIB>
  <DomainObject.Predmet.StrankaNazivFormated>
    <izvorni_sadrzaj>Sandra Miličić</izvorni_sadrzaj>
    <derivirana_varijabla naziv="DomainObject.Predmet.StrankaNazivFormated_1">Sandra Miličić</derivirana_varijabla>
  </DomainObject.Predmet.StrankaNazivFormated>
  <DomainObject.Predmet.StrankaNazivFormatedOIB>
    <izvorni_sadrzaj>Sandra Miličić, OIB 61779843650</izvorni_sadrzaj>
    <derivirana_varijabla naziv="DomainObject.Predmet.StrankaNazivFormatedOIB_1">Sandra Miličić, OIB 61779843650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Sandra Miličić</item>
    </izvorni_sadrzaj>
    <derivirana_varijabla naziv="DomainObject.Predmet.StrankaListFormated_1">
      <item>Sandra Miličić</item>
    </derivirana_varijabla>
  </DomainObject.Predmet.StrankaListFormated>
  <DomainObject.Predmet.StrankaListFormatedOIB>
    <izvorni_sadrzaj>
      <item>Sandra Miličić, OIB 61779843650</item>
    </izvorni_sadrzaj>
    <derivirana_varijabla naziv="DomainObject.Predmet.StrankaListFormatedOIB_1">
      <item>Sandra Miličić, OIB 61779843650</item>
    </derivirana_varijabla>
  </DomainObject.Predmet.StrankaListFormatedOIB>
  <DomainObject.Predmet.StrankaListFormatedWithAdress>
    <izvorni_sadrzaj>
      <item>Sandra Miličić, Varaždinska 205, 42209 Sračinec</item>
    </izvorni_sadrzaj>
    <derivirana_varijabla naziv="DomainObject.Predmet.StrankaListFormatedWithAdress_1">
      <item>Sandra Miličić, Varaždinska 205, 42209 Sračinec</item>
    </derivirana_varijabla>
  </DomainObject.Predmet.StrankaListFormatedWithAdress>
  <DomainObject.Predmet.StrankaListFormatedWithAdressOIB>
    <izvorni_sadrzaj>
      <item>Sandra Miličić, OIB 61779843650, Varaždinska 205, 42209 Sračinec</item>
    </izvorni_sadrzaj>
    <derivirana_varijabla naziv="DomainObject.Predmet.StrankaListFormatedWithAdressOIB_1">
      <item>Sandra Miličić, OIB 61779843650, Varaždinska 205, 42209 Sračinec</item>
    </derivirana_varijabla>
  </DomainObject.Predmet.StrankaListFormatedWithAdressOIB>
  <DomainObject.Predmet.StrankaListNazivFormated>
    <izvorni_sadrzaj>
      <item>Sandra Miličić</item>
    </izvorni_sadrzaj>
    <derivirana_varijabla naziv="DomainObject.Predmet.StrankaListNazivFormated_1">
      <item>Sandra Miličić</item>
    </derivirana_varijabla>
  </DomainObject.Predmet.StrankaListNazivFormated>
  <DomainObject.Predmet.StrankaListNazivFormatedOIB>
    <izvorni_sadrzaj>
      <item>Sandra Miličić, OIB 61779843650</item>
    </izvorni_sadrzaj>
    <derivirana_varijabla naziv="DomainObject.Predmet.StrankaListNazivFormatedOIB_1">
      <item>Sandra Miličić, OIB 61779843650</item>
    </derivirana_varijabla>
  </DomainObject.Predmet.StrankaListNazivFormatedOIB>
  <DomainObject.Predmet.ProtuStrankaListFormated>
    <izvorni_sadrzaj>
      <item>STABILO društvo s ograničenom odgovornošću za završne radove i proizvodnju montažnih kuća</item>
    </izvorni_sadrzaj>
    <derivirana_varijabla naziv="DomainObject.Predmet.ProtuStrankaListFormated_1">
      <item>STABILO društvo s ograničenom odgovornošću za završne radove i proizvodnju montažnih kuća</item>
    </derivirana_varijabla>
  </DomainObject.Predmet.ProtuStrankaListFormated>
  <DomainObject.Predmet.ProtuStrankaListFormatedOIB>
    <izvorni_sadrzaj>
      <item>STABILO društvo s ograničenom odgovornošću za završne radove i proizvodnju montažnih kuća, OIB 86866138263</item>
    </izvorni_sadrzaj>
    <derivirana_varijabla naziv="DomainObject.Predmet.ProtuStrankaListFormatedOIB_1">
      <item>STABILO društvo s ograničenom odgovornošću za završne radove i proizvodnju montažnih kuća, OIB 86866138263</item>
    </derivirana_varijabla>
  </DomainObject.Predmet.ProtuStrankaListFormatedOIB>
  <DomainObject.Predmet.ProtuStrankaListFormatedWithAdress>
    <izvorni_sadrzaj>
      <item>STABILO društvo s ograničenom odgovornošću za završne radove i proizvodnju montažnih kuća, Ilirskog Preporoda 8, 32270 Županja</item>
    </izvorni_sadrzaj>
    <derivirana_varijabla naziv="DomainObject.Predmet.ProtuStrankaListFormatedWithAdress_1">
      <item>STABILO društvo s ograničenom odgovornošću za završne radove i proizvodnju montažnih kuća, Ilirskog Preporoda 8, 32270 Županja</item>
    </derivirana_varijabla>
  </DomainObject.Predmet.ProtuStrankaListFormatedWithAdress>
  <DomainObject.Predmet.ProtuStrankaListFormatedWithAdressOIB>
    <izvorni_sadrzaj>
      <item>STABILO društvo s ograničenom odgovornošću za završne radove i proizvodnju montažnih kuća, OIB 86866138263, Ilirskog Preporoda 8, 32270 Županja</item>
    </izvorni_sadrzaj>
    <derivirana_varijabla naziv="DomainObject.Predmet.ProtuStrankaListFormatedWithAdressOIB_1">
      <item>STABILO društvo s ograničenom odgovornošću za završne radove i proizvodnju montažnih kuća, OIB 86866138263, Ilirskog Preporoda 8, 32270 Županja</item>
    </derivirana_varijabla>
  </DomainObject.Predmet.ProtuStrankaListFormatedWithAdressOIB>
  <DomainObject.Predmet.ProtuStrankaListNazivFormated>
    <izvorni_sadrzaj>
      <item>STABILO društvo s ograničenom odgovornošću za završne radove i proizvodnju montažnih kuća</item>
    </izvorni_sadrzaj>
    <derivirana_varijabla naziv="DomainObject.Predmet.ProtuStrankaListNazivFormated_1">
      <item>STABILO društvo s ograničenom odgovornošću za završne radove i proizvodnju montažnih kuća</item>
    </derivirana_varijabla>
  </DomainObject.Predmet.ProtuStrankaListNazivFormated>
  <DomainObject.Predmet.ProtuStrankaListNazivFormatedOIB>
    <izvorni_sadrzaj>
      <item>STABILO društvo s ograničenom odgovornošću za završne radove i proizvodnju montažnih kuća, OIB 86866138263</item>
    </izvorni_sadrzaj>
    <derivirana_varijabla naziv="DomainObject.Predmet.ProtuStrankaListNazivFormatedOIB_1">
      <item>STABILO društvo s ograničenom odgovornošću za završne radove i proizvodnju montažnih kuća, OIB 86866138263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Miličić</izvorni_sadrzaj>
    <derivirana_varijabla naziv="DomainObject.Predmet.StrankaIDrugi_1">Sandra Miličić</derivirana_varijabla>
  </DomainObject.Predmet.StrankaIDrugi>
  <DomainObject.Predmet.ProtustrankaIDrugi>
    <izvorni_sadrzaj>STABILO društvo s ograničenom odgovornošću za završne radove i proizvodnju montažnih kuća</izvorni_sadrzaj>
    <derivirana_varijabla naziv="DomainObject.Predmet.ProtustrankaIDrugi_1">STABILO društvo s ograničenom odgovornošću za završne radove i proizvodnju montažnih kuća</derivirana_varijabla>
  </DomainObject.Predmet.ProtustrankaIDrugi>
  <DomainObject.Predmet.StrankaIDrugiAdressOIB>
    <izvorni_sadrzaj>Sandra Miličić, OIB 61779843650, Varaždinska 205, 42209 Sračinec</izvorni_sadrzaj>
    <derivirana_varijabla naziv="DomainObject.Predmet.StrankaIDrugiAdressOIB_1">Sandra Miličić, OIB 61779843650, Varaždinska 205, 42209 Sračinec</derivirana_varijabla>
  </DomainObject.Predmet.StrankaIDrugiAdressOIB>
  <DomainObject.Predmet.ProtustrankaIDrugiAdressOIB>
    <izvorni_sadrzaj>STABILO društvo s ograničenom odgovornošću za završne radove i proizvodnju montažnih kuća, OIB 86866138263, Ilirskog Preporoda 8, 32270 Županja</izvorni_sadrzaj>
    <derivirana_varijabla naziv="DomainObject.Predmet.ProtustrankaIDrugiAdressOIB_1">STABILO društvo s ograničenom odgovornošću za završne radove i proizvodnju montažnih kuća, OIB 86866138263, Ilirskog Preporoda 8,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STABILO društvo s ograničenom odgovornošću za završne radove i proizvodnju montažnih kuća</item>
      <item>Sandra Miličić</item>
    </izvorni_sadrzaj>
    <derivirana_varijabla naziv="DomainObject.Predmet.SudioniciListNaziv_1">
      <item>STABILO društvo s ograničenom odgovornošću za završne radove i proizvodnju montažnih kuća</item>
      <item>Sandra Miličić</item>
    </derivirana_varijabla>
  </DomainObject.Predmet.SudioniciListNaziv>
  <DomainObject.Predmet.SudioniciListAdressOIB>
    <izvorni_sadrzaj>
      <item>STABILO društvo s ograničenom odgovornošću za završne radove i proizvodnju montažnih kuća, OIB 86866138263, Ilirskog Preporoda 8,32270 Županja</item>
      <item>Sandra Miličić, OIB 61779843650, Varaždinska 205,42209 Sračinec</item>
    </izvorni_sadrzaj>
    <derivirana_varijabla naziv="DomainObject.Predmet.SudioniciListAdressOIB_1">
      <item>STABILO društvo s ograničenom odgovornošću za završne radove i proizvodnju montažnih kuća, OIB 86866138263, Ilirskog Preporoda 8,32270 Županja</item>
      <item>Sandra Miličić, OIB 61779843650, Varaždinska 205,42209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86866138263</item>
      <item>, OIB 61779843650</item>
    </izvorni_sadrzaj>
    <derivirana_varijabla naziv="DomainObject.Predmet.SudioniciListNazivOIB_1">
      <item>, OIB 86866138263</item>
      <item>, OIB 61779843650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187</properties:Words>
  <properties:Characters>1092</properties:Characters>
  <properties:Lines>38</properties:Lines>
  <properties:Paragraphs>14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2018-09-07T06:01:00Z</dcterms:created>
  <dc:creator>banka</dc:creator>
  <cp:lastModifiedBy>Danijela Špeletić</cp:lastModifiedBy>
  <cp:lastPrinted>2018-12-10T11:25:00Z</cp:lastPrinted>
  <dcterms:modified xmlns:xsi="http://www.w3.org/2001/XMLSchema-instance" xsi:type="dcterms:W3CDTF">2018-12-10T12:12:00Z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(1300-18 (-13) STABILO.docx)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