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1388" w14:paraId="d86138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3D3D">
        <w:rPr>
          <w:b/>
          <w:lang w:val="hr-HR"/>
        </w:rPr>
        <w:t>748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D3D3D">
        <w:rPr>
          <w:lang w:val="hr-HR"/>
        </w:rPr>
        <w:t>ADANAM d.o.o. Split, Obala Hrv. Preporoda 11, OIB: 20420763618, MBS: 060136231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D3D3D">
        <w:rPr>
          <w:lang w:val="hr-HR"/>
        </w:rPr>
        <w:t>ADANAM d.o.o. Split, Obala Hrv. Preporoda 11, OIB: 20420763618, MBS: 060136231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30. prosinca 2015. godine u 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B21AC">
        <w:t xml:space="preserve">Zdenko </w:t>
      </w:r>
      <w:r w:rsidR="001B21AC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D3D3D">
        <w:rPr>
          <w:lang w:val="hr-HR"/>
        </w:rPr>
        <w:t>ADANAM d.o.o. Split, Obala Hrv. Preporoda 11, OIB: 20420763618, MBS: 060136231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2D3D3D">
        <w:rPr>
          <w:lang w:val="hr-HR"/>
        </w:rPr>
        <w:t>ADANAM d.o.o. Split.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D3D3D">
        <w:rPr>
          <w:lang w:val="hr-HR"/>
        </w:rPr>
        <w:t>2965</w:t>
      </w:r>
      <w:r>
        <w:rPr>
          <w:lang w:val="hr-HR"/>
        </w:rPr>
        <w:t xml:space="preserve"> dan, u ukupnom iznosu od </w:t>
      </w:r>
      <w:r w:rsidR="002D3D3D">
        <w:rPr>
          <w:lang w:val="hr-HR"/>
        </w:rPr>
        <w:t>430.189,02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2D3D3D" w:rsidP="00403F01" w:rsidR="002D3D3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57466" w:rsidRPr="0075746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D3D">
      <w:t>748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B21AC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57466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4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746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74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74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4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746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74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74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St-748/2015</izvorni_sadrzaj>
    <derivirana_varijabla naziv="DomainObject.Predmet.OznakaBroj_1">St-748/2015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ADANAM, d.o.o. za trgovinu i ugostiteljstvo</izvorni_sadrzaj>
    <derivirana_varijabla naziv="DomainObject.Predmet.ProtustrankaFormated_1">  ADANAM, d.o.o. za trgovinu i ugostiteljstvo</derivirana_varijabla>
  </DomainObject.Predmet.ProtustrankaFormated>
  <DomainObject.Predmet.ProtustrankaFormatedOIB>
    <izvorni_sadrzaj>  ADANAM, d.o.o. za trgovinu i ugostiteljstvo, OIB 20420763618</izvorni_sadrzaj>
    <derivirana_varijabla naziv="DomainObject.Predmet.ProtustrankaFormatedOIB_1">  ADANAM, d.o.o. za trgovinu i ugostiteljstvo, OIB 20420763618</derivirana_varijabla>
  </DomainObject.Predmet.ProtustrankaFormatedOIB>
  <DomainObject.Predmet.ProtustrankaFormatedWithAdress>
    <izvorni_sadrzaj> ADANAM, d.o.o. za trgovinu i ugostiteljstvo, Obala Hrv.Preporoda 11, 21000 Split</izvorni_sadrzaj>
    <derivirana_varijabla naziv="DomainObject.Predmet.ProtustrankaFormatedWithAdress_1"> ADANAM, d.o.o. za trgovinu i ugostiteljstvo, Obala Hrv.Preporoda 11, 21000 Split</derivirana_varijabla>
  </DomainObject.Predmet.ProtustrankaFormatedWithAdress>
  <DomainObject.Predmet.ProtustrankaFormatedWithAdressOIB>
    <izvorni_sadrzaj> ADANAM, d.o.o. za trgovinu i ugostiteljstvo, OIB 20420763618, Obala Hrv.Preporoda 11, 21000 Split</izvorni_sadrzaj>
    <derivirana_varijabla naziv="DomainObject.Predmet.ProtustrankaFormatedWithAdressOIB_1"> ADANAM, d.o.o. za trgovinu i ugostiteljstvo, OIB 20420763618, Obala Hrv.Preporoda 11, 21000 Split</derivirana_varijabla>
  </DomainObject.Predmet.ProtustrankaFormatedWithAdressOIB>
  <DomainObject.Predmet.ProtustrankaWithAdress>
    <izvorni_sadrzaj>ADANAM, d.o.o. za trgovinu i ugostiteljstvo Obala Hrv.Preporoda 11, 21000 Split</izvorni_sadrzaj>
    <derivirana_varijabla naziv="DomainObject.Predmet.ProtustrankaWithAdress_1">ADANAM, d.o.o. za trgovinu i ugostiteljstvo Obala Hrv.Preporoda 11, 21000 Split</derivirana_varijabla>
  </DomainObject.Predmet.ProtustrankaWithAdress>
  <DomainObject.Predmet.ProtustrankaWithAdressOIB>
    <izvorni_sadrzaj>ADANAM, d.o.o. za trgovinu i ugostiteljstvo, OIB 20420763618, Obala Hrv.Preporoda 11, 21000 Split</izvorni_sadrzaj>
    <derivirana_varijabla naziv="DomainObject.Predmet.ProtustrankaWithAdressOIB_1">ADANAM, d.o.o. za trgovinu i ugostiteljstvo, OIB 20420763618, Obala Hrv.Preporoda 11, 21000 Split</derivirana_varijabla>
  </DomainObject.Predmet.ProtustrankaWithAdressOIB>
  <DomainObject.Predmet.ProtustrankaNazivFormated>
    <izvorni_sadrzaj>ADANAM, d.o.o. za trgovinu i ugostiteljstvo</izvorni_sadrzaj>
    <derivirana_varijabla naziv="DomainObject.Predmet.ProtustrankaNazivFormated_1">ADANAM, d.o.o. za trgovinu i ugostiteljstvo</derivirana_varijabla>
  </DomainObject.Predmet.ProtustrankaNazivFormated>
  <DomainObject.Predmet.ProtustrankaNazivFormatedOIB>
    <izvorni_sadrzaj>ADANAM, d.o.o. za trgovinu i ugostiteljstvo, OIB 20420763618</izvorni_sadrzaj>
    <derivirana_varijabla naziv="DomainObject.Predmet.ProtustrankaNazivFormatedOIB_1">ADANAM, d.o.o. za trgovinu i ugostiteljstvo, OIB 20420763618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430189.02</izvorni_sadrzaj>
    <derivirana_varijabla naziv="DomainObject.Predmet.TrenutnaVrijednost_1">430189.02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ADANAM, d.o.o. za trgovinu i ugostiteljstvo</item>
    </izvorni_sadrzaj>
    <derivirana_varijabla naziv="DomainObject.Predmet.ProtuStrankaListFormated_1">
      <item>ADANAM, d.o.o. za trgovinu i ugostiteljstvo</item>
    </derivirana_varijabla>
  </DomainObject.Predmet.ProtuStrankaListFormated>
  <DomainObject.Predmet.ProtuStrankaListFormatedOIB>
    <izvorni_sadrzaj>
      <item>ADANAM, d.o.o. za trgovinu i ugostiteljstvo, OIB 20420763618</item>
    </izvorni_sadrzaj>
    <derivirana_varijabla naziv="DomainObject.Predmet.ProtuStrankaListFormatedOIB_1">
      <item>ADANAM, d.o.o. za trgovinu i ugostiteljstvo, OIB 20420763618</item>
    </derivirana_varijabla>
  </DomainObject.Predmet.ProtuStrankaListFormatedOIB>
  <DomainObject.Predmet.ProtuStrankaListFormatedWithAdress>
    <izvorni_sadrzaj>
      <item>ADANAM, d.o.o. za trgovinu i ugostiteljstvo, Obala Hrv.Preporoda 11, 21000 Split</item>
    </izvorni_sadrzaj>
    <derivirana_varijabla naziv="DomainObject.Predmet.ProtuStrankaListFormatedWithAdress_1">
      <item>ADANAM, d.o.o. za trgovinu i ugostiteljstvo, Obala Hrv.Preporoda 11, 21000 Split</item>
    </derivirana_varijabla>
  </DomainObject.Predmet.ProtuStrankaListFormatedWithAdress>
  <DomainObject.Predmet.ProtuStrankaListFormatedWithAdressOIB>
    <izvorni_sadrzaj>
      <item>ADANAM, d.o.o. za trgovinu i ugostiteljstvo, OIB 20420763618, Obala Hrv.Preporoda 11, 21000 Split</item>
    </izvorni_sadrzaj>
    <derivirana_varijabla naziv="DomainObject.Predmet.ProtuStrankaListFormatedWithAdressOIB_1">
      <item>ADANAM, d.o.o. za trgovinu i ugostiteljstvo, OIB 20420763618, Obala Hrv.Preporoda 11, 21000 Split</item>
    </derivirana_varijabla>
  </DomainObject.Predmet.ProtuStrankaListFormatedWithAdressOIB>
  <DomainObject.Predmet.ProtuStrankaListNazivFormated>
    <izvorni_sadrzaj>
      <item>ADANAM, d.o.o. za trgovinu i ugostiteljstvo</item>
    </izvorni_sadrzaj>
    <derivirana_varijabla naziv="DomainObject.Predmet.ProtuStrankaListNazivFormated_1">
      <item>ADANAM, d.o.o. za trgovinu i ugostiteljstvo</item>
    </derivirana_varijabla>
  </DomainObject.Predmet.ProtuStrankaListNazivFormated>
  <DomainObject.Predmet.ProtuStrankaListNazivFormatedOIB>
    <izvorni_sadrzaj>
      <item>ADANAM, d.o.o. za trgovinu i ugostiteljstvo, OIB 20420763618</item>
    </izvorni_sadrzaj>
    <derivirana_varijabla naziv="DomainObject.Predmet.ProtuStrankaListNazivFormatedOIB_1">
      <item>ADANAM, d.o.o. za trgovinu i ugostiteljstvo, OIB 20420763618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ADANAM, d.o.o. za trgovinu i ugostiteljstvo</izvorni_sadrzaj>
    <derivirana_varijabla naziv="DomainObject.Predmet.ProtustrankaIDrugi_1">ADANAM, d.o.o. za trgovinu i ugostiteljstvo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ADANAM, d.o.o. za trgovinu i ugostiteljstvo, OIB 20420763618, Obala Hrv.Preporoda 11, 21000 Split</izvorni_sadrzaj>
    <derivirana_varijabla naziv="DomainObject.Predmet.ProtustrankaIDrugiAdressOIB_1">ADANAM, d.o.o. za trgovinu i ugostiteljstvo, OIB 20420763618, Obala Hrv.Preporoda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ADANAM, d.o.o. za trgovinu i ugostiteljstvo</item>
      <item>FINANCIJSKA AGENCIJA, RC SPLIT</item>
    </izvorni_sadrzaj>
    <derivirana_varijabla naziv="DomainObject.Predmet.SudioniciListNaziv_1">
      <item>ADANAM, d.o.o. za trgovinu i ugostiteljstvo</item>
      <item>FINANCIJSKA AGENCIJA, RC SPLIT</item>
    </derivirana_varijabla>
  </DomainObject.Predmet.SudioniciListNaziv>
  <DomainObject.Predmet.SudioniciListAdressOIB>
    <izvorni_sadrzaj>
      <item>ADANAM, d.o.o. za trgovinu i ugostiteljstvo, OIB 20420763618, Obala Hrv.Preporoda 11,21000 Split</item>
      <item>FINANCIJSKA AGENCIJA, RC SPLIT, OIB 85821130368, Mažuranićevo šet. 24 b,21000 Split</item>
    </izvorni_sadrzaj>
    <derivirana_varijabla naziv="DomainObject.Predmet.SudioniciListAdressOIB_1">
      <item>ADANAM, d.o.o. za trgovinu i ugostiteljstvo, OIB 20420763618, Obala Hrv.Preporoda 11,21000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20420763618</item>
      <item>, OIB 85821130368</item>
    </izvorni_sadrzaj>
    <derivirana_varijabla naziv="DomainObject.Predmet.SudioniciListNazivOIB_1">
      <item>, OIB 20420763618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B0954-3381-46DD-BAA1-CBC07BC24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4018</properties:Characters>
  <properties:Lines>110</properties:Lines>
  <properties:Paragraphs>35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2015-12-30T07:58:00Z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