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50e3" w14:paraId="b0f50e3" w:rsidRDefault="00411B08" w:rsidP="00671A4A" w:rsidR="00671A4A" w:rsidRPr="00CC1194">
      <w:pPr>
        <w15:collapsed w:val="false"/>
      </w:pPr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966C23" w:rsidP="00184F3E" w:rsidR="00966C23">
      <w:pPr>
        <w:ind w:hanging="720" w:left="360"/>
      </w:pP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>
      <w:pPr>
        <w:jc w:val="center"/>
      </w:pPr>
      <w:r w:rsidRPr="00CC1194">
        <w:t>R J E Š E N J E</w:t>
      </w:r>
    </w:p>
    <w:p w:rsidRDefault="00966C23" w:rsidP="00F957D4" w:rsidR="00966C23" w:rsidRPr="00CC1194">
      <w:pPr>
        <w:jc w:val="center"/>
      </w:pPr>
    </w:p>
    <w:p w:rsidRDefault="00785580" w:rsidP="00DD34D8" w:rsidR="00785580">
      <w:pPr>
        <w:jc w:val="both"/>
      </w:pPr>
    </w:p>
    <w:p w:rsidRDefault="00EC1236" w:rsidP="004A2DEB" w:rsidR="0050745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 Ministarstvo financija, Porezna uprava, područni ured Osijek OIB: 18683136487, zastupana po Županijskom državnom odvjetništvu u Osijeku za otvaranje stečajnog postupka nad dužnikom SERVIS M.T. d.o.o., Osijek, Sljemenska 2b, MBS: 030114984, OIB: 40621782507</w:t>
      </w:r>
      <w:r w:rsidR="003130A5">
        <w:rPr>
          <w:color w:val="000000"/>
        </w:rPr>
        <w:t xml:space="preserve">, dana </w:t>
      </w:r>
      <w:r>
        <w:rPr>
          <w:color w:val="000000"/>
        </w:rPr>
        <w:t>22. svibnja</w:t>
      </w:r>
      <w:r w:rsidR="0091354A">
        <w:rPr>
          <w:color w:val="000000"/>
        </w:rPr>
        <w:t xml:space="preserve"> </w:t>
      </w:r>
      <w:r w:rsidR="003130A5">
        <w:rPr>
          <w:color w:val="000000"/>
        </w:rPr>
        <w:t xml:space="preserve">2018. godine </w:t>
      </w:r>
    </w:p>
    <w:p w:rsidRDefault="00785580" w:rsidP="00507454" w:rsidR="00785580">
      <w:pPr>
        <w:ind w:firstLine="708"/>
        <w:jc w:val="both"/>
      </w:pPr>
    </w:p>
    <w:p w:rsidRDefault="00966C23" w:rsidP="00507454" w:rsidR="00966C23" w:rsidRPr="00CC1194">
      <w:pPr>
        <w:ind w:firstLine="708"/>
        <w:jc w:val="both"/>
      </w:pPr>
    </w:p>
    <w:p w:rsidRDefault="00F957D4" w:rsidP="0087517F" w:rsidR="00F50968">
      <w:pPr>
        <w:jc w:val="center"/>
      </w:pPr>
      <w:r w:rsidRPr="00CC1194">
        <w:t>r i j e š i o   j e</w:t>
      </w:r>
    </w:p>
    <w:p w:rsidRDefault="00785580" w:rsidP="00F957D4" w:rsidR="00785580">
      <w:pPr>
        <w:jc w:val="both"/>
      </w:pPr>
    </w:p>
    <w:p w:rsidRDefault="00966C23" w:rsidP="00F957D4" w:rsidR="00966C23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6E7A95">
        <w:t>SERVIS M.T. d.o.o., Osijek, Sljemenska 2b, MBS: 030114984, OIB: 40621782507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6874A3">
        <w:t>14</w:t>
      </w:r>
      <w:r w:rsidR="006E7A95">
        <w:t>55</w:t>
      </w:r>
      <w:r w:rsidR="000975FD" w:rsidRPr="00CC1194">
        <w:t>-1</w:t>
      </w:r>
      <w:r w:rsidR="00415DE9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</w:t>
      </w:r>
      <w:r w:rsidRPr="00D138FC">
        <w:t xml:space="preserve">iznos od </w:t>
      </w:r>
      <w:r w:rsidR="0094503F" w:rsidRPr="00D138FC">
        <w:t>25.610,00</w:t>
      </w:r>
      <w:r w:rsidR="00FA6C39" w:rsidRPr="00D138FC">
        <w:t xml:space="preserve"> </w:t>
      </w:r>
      <w:r w:rsidR="008E1758" w:rsidRPr="00D138FC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87517F" w:rsidR="00F957D4" w:rsidRPr="00CC1194">
      <w:pPr>
        <w:jc w:val="center"/>
      </w:pPr>
      <w:r w:rsidRPr="00CC1194">
        <w:t>Obrazloženje</w:t>
      </w:r>
    </w:p>
    <w:p w:rsidRDefault="006D01CB" w:rsidP="00F957D4" w:rsidR="006D01CB">
      <w:pPr>
        <w:jc w:val="both"/>
      </w:pPr>
    </w:p>
    <w:p w:rsidRDefault="00966C23" w:rsidP="00F957D4" w:rsidR="00966C23" w:rsidRPr="00CC1194">
      <w:pPr>
        <w:jc w:val="both"/>
      </w:pPr>
    </w:p>
    <w:p w:rsidRDefault="00C15C6D" w:rsidP="00966C23" w:rsidR="00105A49">
      <w:pPr>
        <w:ind w:firstLine="708"/>
        <w:jc w:val="both"/>
      </w:pPr>
      <w:r>
        <w:t xml:space="preserve">Dana 16. kolovoza 2017. godine zaprimljen je na ovome sudu zahtjev FINE Regionalni centar Osijek, Podružnica Osijek, L. Jägera 3, OIB: 85821130368, klasa: 110-07/17-01/04 Ur. broj 04-06-17-4172 od 14. kolovoza 2017. godine, za provedbu skraćenog </w:t>
      </w:r>
      <w:r>
        <w:lastRenderedPageBreak/>
        <w:t>stečajnog postupka nad dužnikom SERVIS M.T. d.o.o., Osijek, Sljemenska 2b, MBS: 030114984, OIB: 40621782507.</w:t>
      </w:r>
    </w:p>
    <w:p w:rsidRDefault="00C15C6D" w:rsidP="004A2DEB" w:rsidR="00C15C6D">
      <w:pPr>
        <w:jc w:val="both"/>
      </w:pPr>
    </w:p>
    <w:p w:rsidRDefault="00C15C6D" w:rsidP="00C15C6D" w:rsidR="00C15C6D">
      <w:pPr>
        <w:ind w:firstLine="708"/>
        <w:jc w:val="both"/>
      </w:pPr>
      <w:r>
        <w:t>Trgovački sud u Osijeku je dana 23. kolovoza 2017.  godine objavio oglas na mrežnoj stranici e-Oglasna ploča sudova pod poslovnim brojem 14 St-1372/2017-3 od 22. kolovoza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C15C6D" w:rsidP="00C15C6D" w:rsidR="00C15C6D">
      <w:pPr>
        <w:ind w:firstLine="708"/>
        <w:jc w:val="both"/>
      </w:pPr>
    </w:p>
    <w:p w:rsidRDefault="00C15C6D" w:rsidP="00C15C6D" w:rsidR="00C15C6D">
      <w:pPr>
        <w:ind w:firstLine="708"/>
        <w:jc w:val="both"/>
      </w:pPr>
      <w:r>
        <w:t xml:space="preserve">Podneskom zaprimljenim, kod ovog suda dana 8. rujna 2017. godine, vjerovnik REPUBLIKA HRVATSKA Ministarstvo financija, Porezna uprava, područni ured Osijek OIB: 18683136487, zastupana po Županijskom državnom odvjetništvu u Osijeku, podnijela je prijedlog za otvaranjem stečajnog postupka nad dužnikom SERVIS M.T. d.o.o., Osijek, Sljemenska 2b, MBS: 030114984, OIB: 40621782507, uz koji prijedlog je dostavila dokaz o postojanju svoje tražbine i postojanju stečajnog razloga iz članka 6. stav 2. Stečajnog zakona: nesposobnosti za plaćanje.    </w:t>
      </w:r>
    </w:p>
    <w:p w:rsidRDefault="00C15C6D" w:rsidP="00C15C6D" w:rsidR="00C15C6D">
      <w:pPr>
        <w:ind w:firstLine="708"/>
        <w:jc w:val="both"/>
      </w:pPr>
    </w:p>
    <w:p w:rsidRDefault="00C15C6D" w:rsidP="00C15C6D" w:rsidR="00C15C6D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C15C6D" w:rsidP="004A2DEB" w:rsidR="00C15C6D">
      <w:pPr>
        <w:jc w:val="both"/>
      </w:pPr>
    </w:p>
    <w:p w:rsidRDefault="00C15C6D" w:rsidP="00C15C6D" w:rsidR="00C15C6D">
      <w:pPr>
        <w:ind w:firstLine="720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C15C6D" w:rsidP="004A2DEB" w:rsidR="00C15C6D" w:rsidRPr="00CC1194">
      <w:pPr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6874A3">
        <w:t>2</w:t>
      </w:r>
      <w:r w:rsidR="00C15C6D">
        <w:t>2</w:t>
      </w:r>
      <w:r w:rsidR="00DF4AE5">
        <w:t>. 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C42C6F">
        <w:t>19</w:t>
      </w:r>
      <w:r w:rsidR="003977B5">
        <w:t xml:space="preserve">. </w:t>
      </w:r>
      <w:r w:rsidR="0031461C">
        <w:t>veljače 2018</w:t>
      </w:r>
      <w:r w:rsidR="00BB0166" w:rsidRPr="00CC1194">
        <w:t>. godine</w:t>
      </w:r>
      <w:r w:rsidR="004C187C">
        <w:t xml:space="preserve"> iz kojeg proizlazi da su predvidivi troškovi stečajnog postupka prema ocijeni privremen</w:t>
      </w:r>
      <w:r w:rsidR="006874A3">
        <w:t>og</w:t>
      </w:r>
      <w:r w:rsidR="004C187C">
        <w:t xml:space="preserve"> stečajn</w:t>
      </w:r>
      <w:r w:rsidR="006874A3">
        <w:t>og</w:t>
      </w:r>
      <w:r w:rsidR="004C187C">
        <w:t xml:space="preserve"> upravitelj</w:t>
      </w:r>
      <w:r w:rsidR="006874A3">
        <w:t>a</w:t>
      </w:r>
      <w:r w:rsidR="004C187C">
        <w:t xml:space="preserve"> i ovoga </w:t>
      </w:r>
      <w:r w:rsidR="004C187C" w:rsidRPr="00D138FC">
        <w:t xml:space="preserve">suda </w:t>
      </w:r>
      <w:r w:rsidR="00CC392E" w:rsidRPr="00D138FC">
        <w:t>25.610,00</w:t>
      </w:r>
      <w:r w:rsidR="004C187C" w:rsidRPr="00D138FC">
        <w:t xml:space="preserve"> kn</w:t>
      </w:r>
      <w:r w:rsidR="004C187C">
        <w:t xml:space="preserve">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 w:rsidRPr="0032610B">
        <w:t xml:space="preserve">- naknada banke za </w:t>
      </w:r>
      <w:r w:rsidR="00A0515B" w:rsidRPr="0032610B">
        <w:t>otvaranje i zatvaranje računa</w:t>
      </w:r>
      <w:r w:rsidRPr="0032610B">
        <w:t xml:space="preserve"> –</w:t>
      </w:r>
      <w:r w:rsidR="00A0515B" w:rsidRPr="0032610B">
        <w:t xml:space="preserve"> </w:t>
      </w:r>
      <w:r w:rsidRPr="0032610B">
        <w:t>u iznosu od 500,00 kn u skladu s</w:t>
      </w:r>
      <w:r>
        <w:t xml:space="preserve">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 w:rsidRPr="00640ECE">
        <w:t>- trošak izrade pečata u iznosu od 150,00 kn u skladu s prosječnom važećom cijenom takvih</w:t>
      </w:r>
      <w:r>
        <w:t xml:space="preserve"> usluga na tržištu</w:t>
      </w:r>
    </w:p>
    <w:p w:rsidRDefault="00B23DB5" w:rsidP="00B23DB5" w:rsidR="00B23DB5">
      <w:pPr>
        <w:spacing w:after="240"/>
        <w:jc w:val="both"/>
      </w:pPr>
      <w:r w:rsidRPr="00640ECE">
        <w:t>- trošak knjigovodstvenih usluga – mjesečno 500,00 kn + PDV x 12 mjeseci u iznosu od 7.500,00 kn u skladu s prosječnom cijenom takvih usluga na tržištu</w:t>
      </w:r>
    </w:p>
    <w:p w:rsidRDefault="008D0371" w:rsidP="008D0371" w:rsidR="008D0371">
      <w:pPr>
        <w:spacing w:after="240"/>
        <w:jc w:val="both"/>
      </w:pPr>
      <w:r>
        <w:t>- nagrada stečajnom upravitelju – čl. 7. Uredbe u iznosu od 10.000,00 kn</w:t>
      </w:r>
    </w:p>
    <w:p w:rsidRDefault="008D0371" w:rsidP="008D0371" w:rsidR="008D0371">
      <w:pPr>
        <w:spacing w:after="240"/>
        <w:jc w:val="both"/>
      </w:pPr>
      <w:r>
        <w:lastRenderedPageBreak/>
        <w:t xml:space="preserve">- jednokratna nagrada privremenom stečajnom upravitelju za obavljene poslove u prethodnom stečajnom postupku, čl. 4. Uredba o kriterijima i načinu obračuna i plaćanja nagrade stečajnim upraviteljima (Narodne novine 105/15) u bruto iznosu od </w:t>
      </w:r>
      <w:r w:rsidR="006874A3">
        <w:t>3.500</w:t>
      </w:r>
      <w:r>
        <w:t>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1.500,00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Tbr. 24. Zakona o sudskim pristojbama u </w:t>
      </w:r>
      <w:r w:rsidRPr="00CC392E">
        <w:t>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C42C6F">
        <w:t>i</w:t>
      </w:r>
      <w:r>
        <w:t xml:space="preserve"> stečajni razlo</w:t>
      </w:r>
      <w:r w:rsidR="00C42C6F">
        <w:t xml:space="preserve">g </w:t>
      </w:r>
      <w:r w:rsidR="0086383F">
        <w:t xml:space="preserve">nesposobnosti za plaćanje </w:t>
      </w:r>
      <w:r w:rsidR="00C42C6F">
        <w:t>predviđen</w:t>
      </w:r>
      <w:r>
        <w:t xml:space="preserve">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966C23" w:rsidP="004C187C" w:rsidR="00966C23">
      <w:pPr>
        <w:jc w:val="both"/>
      </w:pPr>
    </w:p>
    <w:p w:rsidRDefault="004C187C" w:rsidP="0087517F" w:rsidR="004C187C">
      <w:pPr>
        <w:jc w:val="center"/>
      </w:pPr>
      <w:r>
        <w:t xml:space="preserve">U Osijeku </w:t>
      </w:r>
      <w:r w:rsidR="00C42C6F">
        <w:t>22. svibnja</w:t>
      </w:r>
      <w:r w:rsidR="00AF1B13">
        <w:t xml:space="preserve"> 2018.</w:t>
      </w:r>
    </w:p>
    <w:p w:rsidRDefault="00A51B58" w:rsidP="0087517F" w:rsidR="00A51B58">
      <w:pPr>
        <w:jc w:val="center"/>
      </w:pPr>
    </w:p>
    <w:p w:rsidRDefault="00966C23" w:rsidP="0087517F" w:rsidR="00966C23">
      <w:pPr>
        <w:jc w:val="center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87517F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A2DEB">
      <w:pPr>
        <w:jc w:val="both"/>
      </w:pPr>
      <w:r>
        <w:t xml:space="preserve">         </w:t>
      </w:r>
    </w:p>
    <w:p w:rsidRDefault="004C187C" w:rsidP="004C187C" w:rsidR="00A51B58">
      <w:pPr>
        <w:jc w:val="both"/>
      </w:pPr>
      <w:r>
        <w:t xml:space="preserve">           </w:t>
      </w:r>
    </w:p>
    <w:p w:rsidRDefault="004C187C" w:rsidP="004C187C" w:rsidR="006A5D6B">
      <w:pPr>
        <w:jc w:val="both"/>
      </w:pPr>
      <w:r>
        <w:t xml:space="preserve">         </w:t>
      </w:r>
    </w:p>
    <w:p w:rsidRDefault="00FD37CC" w:rsidP="004C187C" w:rsidR="004C187C">
      <w:pPr>
        <w:jc w:val="both"/>
      </w:pPr>
      <w:r>
        <w:t xml:space="preserve">UPUTA </w:t>
      </w:r>
      <w:r w:rsidR="004C187C">
        <w:t>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9D32E2">
        <w:t>07</w:t>
      </w:r>
      <w:bookmarkStart w:name="_GoBack" w:id="0"/>
      <w:bookmarkEnd w:id="0"/>
      <w:r w:rsidR="003E5180">
        <w:t>.</w:t>
      </w:r>
      <w:r w:rsidR="00A51B58">
        <w:t>08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78A9" w:rsidR="001478A9">
      <w:r>
        <w:separator/>
      </w:r>
    </w:p>
  </w:endnote>
  <w:endnote w:id="0" w:type="continuationSeparator">
    <w:p w:rsidRDefault="001478A9" w:rsidR="00147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78A9" w:rsidR="001478A9">
      <w:r>
        <w:separator/>
      </w:r>
    </w:p>
  </w:footnote>
  <w:footnote w:id="0" w:type="continuationSeparator">
    <w:p w:rsidRDefault="001478A9" w:rsidR="001478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32E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B768A4" w:rsidR="00B768A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B768A4">
      <w:t>7 St-1455/17-26</w:t>
    </w:r>
  </w:p>
  <w:p w:rsidRDefault="00785580" w:rsidP="00B768A4" w:rsidR="00785580">
    <w:pPr>
      <w:jc w:val="center"/>
    </w:pP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91354A">
      <w:t>14</w:t>
    </w:r>
    <w:r w:rsidR="00B768A4">
      <w:t>55</w:t>
    </w:r>
    <w:r w:rsidR="00E84A60">
      <w:t>/1</w:t>
    </w:r>
    <w:r w:rsidR="009974EA">
      <w:t>7</w:t>
    </w:r>
    <w:r w:rsidR="000A556E">
      <w:t>-</w:t>
    </w:r>
    <w:r w:rsidR="00B768A4">
      <w:t>26</w:t>
    </w:r>
  </w:p>
  <w:p w:rsidRDefault="00BF3E59" w:rsidP="0087517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478A9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2DC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101C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565F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610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5180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5DE9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2DEB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E11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0ECE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A3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D6B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A95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EB4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29C1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3D09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A91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517F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54A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1FD"/>
    <w:rsid w:val="009336C2"/>
    <w:rsid w:val="00933C01"/>
    <w:rsid w:val="0093535A"/>
    <w:rsid w:val="009372AE"/>
    <w:rsid w:val="009400EC"/>
    <w:rsid w:val="00941FFA"/>
    <w:rsid w:val="00943607"/>
    <w:rsid w:val="0094493C"/>
    <w:rsid w:val="0094503F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6C23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4EA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2E2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405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1B58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4C8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768A4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6AC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5C6D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2C6F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92E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04FE0"/>
    <w:rsid w:val="00D11A7D"/>
    <w:rsid w:val="00D11ABF"/>
    <w:rsid w:val="00D1346F"/>
    <w:rsid w:val="00D138FC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236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37C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768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32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32E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2E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2E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2E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768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32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32E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2E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2E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2E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855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331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233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469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55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73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1455</izvorni_sadrzaj>
    <derivirana_varijabla naziv="DomainObject.Predmet.Broj_1">1455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St-1455/2017</izvorni_sadrzaj>
    <derivirana_varijabla naziv="DomainObject.Predmet.OznakaBroj_1">St-1455/2017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M.T. d.o.o. za usluge i trgovinu zastupanog po punomoćniku Mirta Anđelić</izvorni_sadrzaj>
    <derivirana_varijabla naziv="DomainObject.Predmet.ProtustrankaFormated_1">  SERVIS M.T. d.o.o. za usluge i trgovinu zastupanog po punomoćniku Mirta Anđelić</derivirana_varijabla>
  </DomainObject.Predmet.ProtustrankaFormated>
  <DomainObject.Predmet.ProtustrankaFormatedOIB>
    <izvorni_sadrzaj>  SERVIS M.T. d.o.o. za usluge i trgovinu, OIB 40621782507 zastupanog po punomoćniku Mirta Anđelić</izvorni_sadrzaj>
    <derivirana_varijabla naziv="DomainObject.Predmet.ProtustrankaFormatedOIB_1">  SERVIS M.T. d.o.o. za usluge i trgovinu, OIB 40621782507 zastupanog po punomoćniku Mirta Anđelić</derivirana_varijabla>
  </DomainObject.Predmet.ProtustrankaFormatedOIB>
  <DomainObject.Predmet.ProtustrankaFormatedWithAdress>
    <izvorni_sadrzaj> SERVIS M.T. d.o.o. za usluge i trgovinu, Sljemenska 2b, 31000 Osijek zastupanog po punomoćniku Mirta Anđelić</izvorni_sadrzaj>
    <derivirana_varijabla naziv="DomainObject.Predmet.ProtustrankaFormatedWithAdress_1"> SERVIS M.T. d.o.o. za usluge i trgovinu, Sljemenska 2b, 31000 Osijek zastupanog po punomoćniku Mirta Anđelić</derivirana_varijabla>
  </DomainObject.Predmet.ProtustrankaFormatedWithAdress>
  <DomainObject.Predmet.ProtustrankaFormatedWithAdressOIB>
    <izvorni_sadrzaj> SERVIS M.T. d.o.o. za usluge i trgovinu, OIB 40621782507, Sljemenska 2b, 31000 Osijek zastupanog po punomoćniku Mirta Anđelić</izvorni_sadrzaj>
    <derivirana_varijabla naziv="DomainObject.Predmet.ProtustrankaFormatedWithAdressOIB_1"> SERVIS M.T. d.o.o. za usluge i trgovinu, OIB 40621782507, Sljemenska 2b, 31000 Osijek zastupanog po punomoćniku Mirta Anđelić</derivirana_varijabla>
  </DomainObject.Predmet.ProtustrankaFormatedWithAdressOIB>
  <DomainObject.Predmet.ProtustrankaWithAdress>
    <izvorni_sadrzaj>SERVIS M.T. d.o.o. za usluge i trgovinu Sljemenska 2b, 31000 Osijek</izvorni_sadrzaj>
    <derivirana_varijabla naziv="DomainObject.Predmet.ProtustrankaWithAdress_1">SERVIS M.T. d.o.o. za usluge i trgovinu Sljemenska 2b, 31000 Osijek</derivirana_varijabla>
  </DomainObject.Predmet.ProtustrankaWithAdress>
  <DomainObject.Predmet.ProtustrankaWithAdressOIB>
    <izvorni_sadrzaj>SERVIS M.T. d.o.o. za usluge i trgovinu, OIB 40621782507, Sljemenska 2b, 31000 Osijek</izvorni_sadrzaj>
    <derivirana_varijabla naziv="DomainObject.Predmet.ProtustrankaWithAdressOIB_1">SERVIS M.T. d.o.o. za usluge i trgovinu, OIB 40621782507, Sljemenska 2b, 31000 Osijek</derivirana_varijabla>
  </DomainObject.Predmet.ProtustrankaWithAdressOIB>
  <DomainObject.Predmet.ProtustrankaNazivFormated>
    <izvorni_sadrzaj>SERVIS M.T. d.o.o. za usluge i trgovinu</izvorni_sadrzaj>
    <derivirana_varijabla naziv="DomainObject.Predmet.ProtustrankaNazivFormated_1">SERVIS M.T. d.o.o. za usluge i trgovinu</derivirana_varijabla>
  </DomainObject.Predmet.ProtustrankaNazivFormated>
  <DomainObject.Predmet.ProtustrankaNazivFormatedOIB>
    <izvorni_sadrzaj>SERVIS M.T. d.o.o. za usluge i trgovinu, OIB 40621782507</izvorni_sadrzaj>
    <derivirana_varijabla naziv="DomainObject.Predmet.ProtustrankaNazivFormatedOIB_1">SERVIS M.T. d.o.o. za usluge i trgovinu, OIB 40621782507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MFPU PODRUNČNI URED OSIJEK zastupanog po punomoćniku Županijsko državno odvjetništvo GUO</izvorni_sadrzaj>
    <derivirana_varijabla naziv="DomainObject.Predmet.StrankaFormated_1">  RH MFPU PODRUNČNI URED OSIJEK zastupanog po punomoćniku Županijsko državno odvjetništvo GUO</derivirana_varijabla>
  </DomainObject.Predmet.StrankaFormated>
  <DomainObject.Predmet.StrankaFormatedOIB>
    <izvorni_sadrzaj>  RH MFPU PODRUNČNI URED OSIJEK, OIB 18683136487 zastupanog po punomoćniku Županijsko državno odvjetništvo GUO</izvorni_sadrzaj>
    <derivirana_varijabla naziv="DomainObject.Predmet.StrankaFormatedOIB_1">  RH MFPU PODRUNČNI URED OSIJEK, OIB 18683136487 zastupanog po punomoćniku Županijsko državno odvjetništvo GUO</derivirana_varijabla>
  </DomainObject.Predmet.StrankaFormatedOIB>
  <DomainObject.Predmet.StrankaFormatedWithAdress>
    <izvorni_sadrzaj> RH MFPU PODRUNČNI URED OSIJEK zastupanog po punomoćniku Županijsko državno odvjetništvo GUO</izvorni_sadrzaj>
    <derivirana_varijabla naziv="DomainObject.Predmet.StrankaFormatedWithAdress_1"> RH MFPU PODRUNČNI URED OSIJEK zastupanog po punomoćniku Županijsko državno odvjetništvo GUO</derivirana_varijabla>
  </DomainObject.Predmet.StrankaFormatedWithAdress>
  <DomainObject.Predmet.StrankaFormatedWithAdressOIB>
    <izvorni_sadrzaj> RH MFPU PODRUNČNI URED OSIJEK, OIB 18683136487 zastupanog po punomoćniku Županijsko državno odvjetništvo GUO</izvorni_sadrzaj>
    <derivirana_varijabla naziv="DomainObject.Predmet.StrankaFormatedWithAdressOIB_1"> RH MFPU PODRUNČNI URED OSIJEK, OIB 18683136487 zastupanog po punomoćniku Županijsko državno odvjetništvo GUO</derivirana_varijabla>
  </DomainObject.Predmet.StrankaFormatedWithAdressOIB>
  <DomainObject.Predmet.StrankaWithAdress>
    <izvorni_sadrzaj>RH MFPU PODRUNČNI URED OSIJEK </izvorni_sadrzaj>
    <derivirana_varijabla naziv="DomainObject.Predmet.StrankaWithAdress_1">RH MFPU PODRUNČNI URED OSIJEK </derivirana_varijabla>
  </DomainObject.Predmet.StrankaWithAdress>
  <DomainObject.Predmet.StrankaWithAdressOIB>
    <izvorni_sadrzaj>RH MFPU PODRUNČNI URED OSIJEK, OIB 18683136487</izvorni_sadrzaj>
    <derivirana_varijabla naziv="DomainObject.Predmet.StrankaWithAdressOIB_1">RH MFPU PODRUNČNI URED OSIJEK, OIB 18683136487</derivirana_varijabla>
  </DomainObject.Predmet.StrankaWithAdressOIB>
  <DomainObject.Predmet.StrankaNazivFormated>
    <izvorni_sadrzaj>RH MFPU PODRUNČNI URED OSIJEK</izvorni_sadrzaj>
    <derivirana_varijabla naziv="DomainObject.Predmet.StrankaNazivFormated_1">RH MFPU PODRUNČNI URED OSIJEK</derivirana_varijabla>
  </DomainObject.Predmet.StrankaNazivFormated>
  <DomainObject.Predmet.StrankaNazivFormatedOIB>
    <izvorni_sadrzaj>RH MFPU PODRUNČNI URED OSIJEK, OIB 18683136487</izvorni_sadrzaj>
    <derivirana_varijabla naziv="DomainObject.Predmet.StrankaNazivFormatedOIB_1">RH MFPU PODRUNČNI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MFPU PODRUNČNI URED OSIJEK zastupanog po punomoćniku Županijsko državno odvjetništvo GUO</item>
    </izvorni_sadrzaj>
    <derivirana_varijabla naziv="DomainObject.Predmet.StrankaListFormated_1">
      <item>RH MFPU PODRUNČNI URED OSIJEK zastupanog po punomoćniku Županijsko državno odvjetništvo GUO</item>
    </derivirana_varijabla>
  </DomainObject.Predmet.StrankaListFormated>
  <DomainObject.Predmet.StrankaListFormatedOIB>
    <izvorni_sadrzaj>
      <item>RH MFPU PODRUNČNI URED OSIJEK, OIB 18683136487 zastupanog po punomoćniku Županijsko državno odvjetništvo GUO</item>
    </izvorni_sadrzaj>
    <derivirana_varijabla naziv="DomainObject.Predmet.StrankaListFormatedOIB_1">
      <item>RH MFPU PODRUNČNI URED OSIJEK, OIB 18683136487 zastupanog po punomoćniku Županijsko državno odvjetništvo GUO</item>
    </derivirana_varijabla>
  </DomainObject.Predmet.StrankaListFormatedOIB>
  <DomainObject.Predmet.StrankaListFormatedWithAdress>
    <izvorni_sadrzaj>
      <item>RH MFPU PODRUNČNI URED OSIJEK zastupanog po punomoćniku Županijsko državno odvjetništvo GUO</item>
    </izvorni_sadrzaj>
    <derivirana_varijabla naziv="DomainObject.Predmet.StrankaListFormatedWithAdress_1">
      <item>RH MFPU PODRUNČNI URED OSIJEK zastupanog po punomoćniku Županijsko državno odvjetništvo GUO</item>
    </derivirana_varijabla>
  </DomainObject.Predmet.StrankaListFormatedWithAdress>
  <DomainObject.Predmet.StrankaListFormatedWithAdressOIB>
    <izvorni_sadrzaj>
      <item>RH MFPU PODRUNČNI URED OSIJEK, OIB 18683136487 zastupanog po punomoćniku Županijsko državno odvjetništvo GUO</item>
    </izvorni_sadrzaj>
    <derivirana_varijabla naziv="DomainObject.Predmet.StrankaListFormatedWithAdressOIB_1">
      <item>RH MFPU PODRUNČNI URED OSIJEK, OIB 18683136487 zastupanog po punomoćniku Županijsko državno odvjetništvo GUO</item>
    </derivirana_varijabla>
  </DomainObject.Predmet.StrankaListFormatedWithAdressOIB>
  <DomainObject.Predmet.StrankaListNazivFormated>
    <izvorni_sadrzaj>
      <item>RH MFPU PODRUNČNI URED OSIJEK</item>
    </izvorni_sadrzaj>
    <derivirana_varijabla naziv="DomainObject.Predmet.StrankaListNazivFormated_1">
      <item>RH MFPU PODRUNČNI URED OSIJEK</item>
    </derivirana_varijabla>
  </DomainObject.Predmet.StrankaListNazivFormated>
  <DomainObject.Predmet.StrankaListNazivFormatedOIB>
    <izvorni_sadrzaj>
      <item>RH MFPU PODRUNČNI URED OSIJEK, OIB 18683136487</item>
    </izvorni_sadrzaj>
    <derivirana_varijabla naziv="DomainObject.Predmet.StrankaListNazivFormatedOIB_1">
      <item>RH MFPU PODRUNČNI URED OSIJEK, OIB 18683136487</item>
    </derivirana_varijabla>
  </DomainObject.Predmet.StrankaListNazivFormatedOIB>
  <DomainObject.Predmet.ProtuStrankaListFormated>
    <izvorni_sadrzaj>
      <item>SERVIS M.T. d.o.o. za usluge i trgovinu zastupanog po punomoćniku Mirta Anđelić</item>
    </izvorni_sadrzaj>
    <derivirana_varijabla naziv="DomainObject.Predmet.ProtuStrankaListFormated_1">
      <item>SERVIS M.T. d.o.o. za usluge i trgovinu zastupanog po punomoćniku Mirta Anđelić</item>
    </derivirana_varijabla>
  </DomainObject.Predmet.ProtuStrankaListFormated>
  <DomainObject.Predmet.ProtuStrankaListFormatedOIB>
    <izvorni_sadrzaj>
      <item>SERVIS M.T. d.o.o. za usluge i trgovinu, OIB 40621782507 zastupanog po punomoćniku Mirta Anđelić</item>
    </izvorni_sadrzaj>
    <derivirana_varijabla naziv="DomainObject.Predmet.ProtuStrankaListFormatedOIB_1">
      <item>SERVIS M.T. d.o.o. za usluge i trgovinu, OIB 40621782507 zastupanog po punomoćniku Mirta Anđelić</item>
    </derivirana_varijabla>
  </DomainObject.Predmet.ProtuStrankaListFormatedOIB>
  <DomainObject.Predmet.ProtuStrankaListFormatedWithAdress>
    <izvorni_sadrzaj>
      <item>SERVIS M.T. d.o.o. za usluge i trgovinu, Sljemenska 2b, 31000 Osijek zastupanog po punomoćniku Mirta Anđelić</item>
    </izvorni_sadrzaj>
    <derivirana_varijabla naziv="DomainObject.Predmet.ProtuStrankaListFormatedWithAdress_1">
      <item>SERVIS M.T. d.o.o. za usluge i trgovinu, Sljemenska 2b, 31000 Osijek zastupanog po punomoćniku Mirta Anđelić</item>
    </derivirana_varijabla>
  </DomainObject.Predmet.ProtuStrankaListFormatedWithAdress>
  <DomainObject.Predmet.ProtuStrankaListFormatedWithAdressOIB>
    <izvorni_sadrzaj>
      <item>SERVIS M.T. d.o.o. za usluge i trgovinu, OIB 40621782507, Sljemenska 2b, 31000 Osijek zastupanog po punomoćniku Mirta Anđelić</item>
    </izvorni_sadrzaj>
    <derivirana_varijabla naziv="DomainObject.Predmet.ProtuStrankaListFormatedWithAdressOIB_1">
      <item>SERVIS M.T. d.o.o. za usluge i trgovinu, OIB 40621782507, Sljemenska 2b, 31000 Osijek zastupanog po punomoćniku Mirta Anđelić</item>
    </derivirana_varijabla>
  </DomainObject.Predmet.ProtuStrankaListFormatedWithAdressOIB>
  <DomainObject.Predmet.ProtuStrankaListNazivFormated>
    <izvorni_sadrzaj>
      <item>SERVIS M.T. d.o.o. za usluge i trgovinu</item>
    </izvorni_sadrzaj>
    <derivirana_varijabla naziv="DomainObject.Predmet.ProtuStrankaListNazivFormated_1">
      <item>SERVIS M.T. d.o.o. za usluge i trgovinu</item>
    </derivirana_varijabla>
  </DomainObject.Predmet.ProtuStrankaListNazivFormated>
  <DomainObject.Predmet.ProtuStrankaListNazivFormatedOIB>
    <izvorni_sadrzaj>
      <item>SERVIS M.T. d.o.o. za usluge i trgovinu, OIB 40621782507</item>
    </izvorni_sadrzaj>
    <derivirana_varijabla naziv="DomainObject.Predmet.ProtuStrankaListNazivFormatedOIB_1">
      <item>SERVIS M.T. d.o.o. za usluge i trgovinu, OIB 40621782507</item>
    </derivirana_varijabla>
  </DomainObject.Predmet.ProtuStrankaListNazivFormatedOIB>
  <DomainObject.Predmet.OstaliListFormated>
    <izvorni_sadrzaj>
      <item>Županijsko državno odvjetništvo GUO punomoćnik sudionika u postupku RH MFPU PODRUNČNI URED OSIJEK</item>
      <item>Mirta Anđelić punomoćnik sudionika u postupku SERVIS M.T. d.o.o. za usluge i trgovinu</item>
    </izvorni_sadrzaj>
    <derivirana_varijabla naziv="DomainObject.Predmet.OstaliListFormated_1">
      <item>Županijsko državno odvjetništvo GUO punomoćnik sudionika u postupku RH MFPU PODRUNČNI URED OSIJEK</item>
      <item>Mirta Anđelić punomoćnik sudionika u postupku SERVIS M.T. d.o.o. za usluge i trgovinu</item>
    </derivirana_varijabla>
  </DomainObject.Predmet.OstaliListFormated>
  <DomainObject.Predmet.OstaliListFormatedOIB>
    <izvorni_sadrzaj>
      <item>Županijsko državno odvjetništvo GUO punomoćnik sudionika u postupku RH MFPU PODRUNČNI URED OSIJEK</item>
      <item>Mirta Anđelić, OIB 72102736343 punomoćnik sudionika u postupku SERVIS M.T. d.o.o. za usluge i trgovinu</item>
    </izvorni_sadrzaj>
    <derivirana_varijabla naziv="DomainObject.Predmet.OstaliListFormatedOIB_1">
      <item>Županijsko državno odvjetništvo GUO punomoćnik sudionika u postupku RH MFPU PODRUNČNI URED OSIJEK</item>
      <item>Mirta Anđelić, OIB 72102736343 punomoćnik sudionika u postupku SERVIS M.T. d.o.o. za usluge i trgovinu</item>
    </derivirana_varijabla>
  </DomainObject.Predmet.OstaliListFormatedOIB>
  <DomainObject.Predmet.OstaliListFormatedWithAdress>
    <izvorni_sadrzaj>
      <item>Županijsko državno odvjetništvo GUO, Kapucinska 21, 31000 Osijek punomoćnik sudionika u postupku RH MFPU PODRUNČNI URED OSIJEK</item>
      <item>Mirta Anđelić, Sjenjak 119, 31000 Osijek punomoćnik sudionika u postupku SERVIS M.T. d.o.o. za usluge i trgovinu</item>
    </izvorni_sadrzaj>
    <derivirana_varijabla naziv="DomainObject.Predmet.OstaliListFormatedWithAdress_1">
      <item>Županijsko državno odvjetništvo GUO, Kapucinska 21, 31000 Osijek punomoćnik sudionika u postupku RH MFPU PODRUNČNI URED OSIJEK</item>
      <item>Mirta Anđelić, Sjenjak 119, 31000 Osijek punomoćnik sudionika u postupku SERVIS M.T. d.o.o. za usluge i trgovinu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MFPU PODRUNČNI URED OSIJEK</item>
      <item>Mirta Anđelić, OIB 72102736343, Sjenjak 119, 31000 Osijek punomoćnik sudionika u postupku SERVIS M.T. d.o.o. za usluge i trgovinu</item>
    </izvorni_sadrzaj>
    <derivirana_varijabla naziv="DomainObject.Predmet.OstaliListFormatedWithAdressOIB_1">
      <item>Županijsko državno odvjetništvo GUO, Kapucinska 21, 31000 Osijek punomoćnik sudionika u postupku RH MFPU PODRUNČNI URED OSIJEK</item>
      <item>Mirta Anđelić, OIB 72102736343, Sjenjak 119, 31000 Osijek punomoćnik sudionika u postupku SERVIS M.T. d.o.o. za usluge i trgovinu</item>
    </derivirana_varijabla>
  </DomainObject.Predmet.OstaliListFormatedWithAdressOIB>
  <DomainObject.Predmet.OstaliListNazivFormated>
    <izvorni_sadrzaj>
      <item>Županijsko državno odvjetništvo GUO</item>
      <item>Mirta Anđelić</item>
    </izvorni_sadrzaj>
    <derivirana_varijabla naziv="DomainObject.Predmet.OstaliListNazivFormated_1">
      <item>Županijsko državno odvjetništvo GUO</item>
      <item>Mirta Anđelić</item>
    </derivirana_varijabla>
  </DomainObject.Predmet.OstaliListNazivFormated>
  <DomainObject.Predmet.OstaliListNazivFormatedOIB>
    <izvorni_sadrzaj>
      <item>Županijsko državno odvjetništvo GUO</item>
      <item>Mirta Anđelić, OIB 72102736343</item>
    </izvorni_sadrzaj>
    <derivirana_varijabla naziv="DomainObject.Predmet.OstaliListNazivFormatedOIB_1">
      <item>Županijsko državno odvjetništvo GUO</item>
      <item>Mirta Anđelić, OIB 72102736343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MFPU PODRUNČNI URED OSIJEK</izvorni_sadrzaj>
    <derivirana_varijabla naziv="DomainObject.Predmet.StrankaIDrugi_1">RH MFPU PODRUNČNI URED OSIJEK</derivirana_varijabla>
  </DomainObject.Predmet.StrankaIDrugi>
  <DomainObject.Predmet.ProtustrankaIDrugi>
    <izvorni_sadrzaj>SERVIS M.T. d.o.o. za usluge i trgovinu</izvorni_sadrzaj>
    <derivirana_varijabla naziv="DomainObject.Predmet.ProtustrankaIDrugi_1">SERVIS M.T. d.o.o. za usluge i trgovinu</derivirana_varijabla>
  </DomainObject.Predmet.ProtustrankaIDrugi>
  <DomainObject.Predmet.StrankaIDrugiAdressOIB>
    <izvorni_sadrzaj>RH MFPU PODRUNČNI URED OSIJEK, OIB 18683136487</izvorni_sadrzaj>
    <derivirana_varijabla naziv="DomainObject.Predmet.StrankaIDrugiAdressOIB_1">RH MFPU PODRUNČNI URED OSIJEK, OIB 18683136487</derivirana_varijabla>
  </DomainObject.Predmet.StrankaIDrugiAdressOIB>
  <DomainObject.Predmet.ProtustrankaIDrugiAdressOIB>
    <izvorni_sadrzaj>SERVIS M.T. d.o.o. za usluge i trgovinu, OIB 40621782507, Sljemenska 2b, 31000 Osijek</izvorni_sadrzaj>
    <derivirana_varijabla naziv="DomainObject.Predmet.ProtustrankaIDrugiAdressOIB_1">SERVIS M.T. d.o.o. za usluge i trgovinu, OIB 40621782507, Sljemenska 2b,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SERVIS M.T. d.o.o. za usluge i trgovinu</item>
      <item>RH MFPU PODRUNČNI URED OSIJEK</item>
      <item>Županijsko državno odvjetništvo GUO</item>
      <item>Mirta Anđelić</item>
    </izvorni_sadrzaj>
    <derivirana_varijabla naziv="DomainObject.Predmet.SudioniciListNaziv_1">
      <item>SERVIS M.T. d.o.o. za usluge i trgovinu</item>
      <item>RH MFPU PODRUNČNI URED OSIJEK</item>
      <item>Županijsko državno odvjetništvo GUO</item>
      <item>Mirta Anđelić</item>
    </derivirana_varijabla>
  </DomainObject.Predmet.SudioniciListNaziv>
  <DomainObject.Predmet.SudioniciListAdressOIB>
    <izvorni_sadrzaj>
      <item>SERVIS M.T. d.o.o. za usluge i trgovinu, OIB 40621782507, Sljemenska 2b,31000 Osijek</item>
      <item>RH MFPU PODRUNČNI URED OSIJEK, OIB 18683136487</item>
      <item>Županijsko državno odvjetništvo GUO, Kapucinska 21,31000 Osijek</item>
      <item>Mirta Anđelić, OIB 72102736343, Sjenjak 119,31000 Osijek</item>
    </izvorni_sadrzaj>
    <derivirana_varijabla naziv="DomainObject.Predmet.SudioniciListAdressOIB_1">
      <item>SERVIS M.T. d.o.o. za usluge i trgovinu, OIB 40621782507, Sljemenska 2b,31000 Osijek</item>
      <item>RH MFPU PODRUNČNI URED OSIJEK, OIB 18683136487</item>
      <item>Županijsko državno odvjetništvo GUO, Kapucinska 21,31000 Osijek</item>
      <item>Mirta Anđelić, OIB 72102736343, Sjenjak 119,31000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40621782507</item>
      <item>, OIB 18683136487</item>
      <item>, OIB null</item>
      <item>, OIB 72102736343</item>
    </izvorni_sadrzaj>
    <derivirana_varijabla naziv="DomainObject.Predmet.SudioniciListNazivOIB_1">
      <item>, OIB 40621782507</item>
      <item>, OIB 18683136487</item>
      <item>, OIB null</item>
      <item>, OIB 72102736343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072295-1307-41B2-A42E-D461BC8B5F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1045</properties:Words>
  <properties:Characters>5787</properties:Characters>
  <properties:Lines>148</properties:Lines>
  <properties:Paragraphs>36</properties:Paragraphs>
  <properties:TotalTime>969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2018-05-23T10:31:00Z</dcterms:modified>
  <cp:revision>610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(1455-17 (-26) FILIP BABIĆ.docx)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