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4211" w14:paraId="c6d4211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205106">
        <w:t>BRODOLIČILAC</w:t>
      </w:r>
      <w:r w:rsidR="00A11550">
        <w:t xml:space="preserve"> d.o.o. </w:t>
      </w:r>
      <w:r w:rsidR="00A221A5">
        <w:t>P</w:t>
      </w:r>
      <w:r w:rsidR="00D5271D">
        <w:t>ula,</w:t>
      </w:r>
      <w:r w:rsidR="00A11550">
        <w:t xml:space="preserve"> </w:t>
      </w:r>
      <w:r w:rsidR="00205106">
        <w:t>Giardini 14</w:t>
      </w:r>
      <w:r w:rsidR="00A11550">
        <w:t xml:space="preserve">, OIB: </w:t>
      </w:r>
      <w:r w:rsidR="00205106" w:rsidRPr="00205106">
        <w:t>23837951631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205106">
        <w:t>BRODOLIČILAC d.o.o. Pula, Giardini 14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766F1">
        <w:rPr>
          <w:b/>
          <w:lang w:val="pl-PL"/>
        </w:rPr>
        <w:t>10</w:t>
      </w:r>
      <w:r w:rsidR="008C7333">
        <w:rPr>
          <w:b/>
          <w:lang w:val="pl-PL"/>
        </w:rPr>
        <w:t>:</w:t>
      </w:r>
      <w:r w:rsidR="00205106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205106">
        <w:t>BRODOLIČILAC d.o.o. Pula, Giardini 14</w:t>
      </w:r>
      <w:r w:rsidR="001766F1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205106">
        <w:rPr>
          <w:lang w:val="sv-SE"/>
        </w:rPr>
        <w:t>Safet Hadžiselimović, Pula, Ilić Braće 64</w:t>
      </w:r>
      <w:r w:rsidR="004F7F2C">
        <w:rPr>
          <w:lang w:val="sv-SE"/>
        </w:rPr>
        <w:t>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205106">
        <w:rPr>
          <w:lang w:val="sv-SE"/>
        </w:rPr>
        <w:t>Safet Hadžiselimović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205106">
        <w:rPr>
          <w:lang w:val="sv-SE"/>
        </w:rPr>
        <w:t>Safet Hadžiselimović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54CB0">
        <w:rPr>
          <w:lang w:val="sv-SE"/>
        </w:rPr>
        <w:t>EUROPULA</w:t>
      </w:r>
      <w:r w:rsidR="00FE5533">
        <w:rPr>
          <w:lang w:val="sv-SE"/>
        </w:rPr>
        <w:t xml:space="preserve">, </w:t>
      </w:r>
      <w:r w:rsidR="004F7F2C">
        <w:rPr>
          <w:lang w:val="sv-SE"/>
        </w:rPr>
        <w:t>P</w:t>
      </w:r>
      <w:r w:rsidR="00854CB0">
        <w:rPr>
          <w:lang w:val="sv-SE"/>
        </w:rPr>
        <w:t>ula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B6D8C">
        <w:t>24</w:t>
      </w:r>
      <w:r w:rsidR="003E00AF">
        <w:t xml:space="preserve">. </w:t>
      </w:r>
      <w:r w:rsidR="006B6D8C">
        <w:t xml:space="preserve">listopada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190D8A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205106">
        <w:t>BRODOLIČILAC d.o.o. Pula, Giardini 14</w:t>
      </w:r>
      <w:r w:rsidR="00D5271D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205106">
        <w:rPr>
          <w:lang w:val="sv-SE"/>
        </w:rPr>
        <w:t>Safet Hadžiselimović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54CB0">
        <w:rPr>
          <w:lang w:val="sv-SE"/>
        </w:rPr>
        <w:t>STP EUROPULA, Pula, Industrijska 15c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81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CF0B40">
      <w:t>Posl. broj: 4 St-</w:t>
    </w:r>
    <w:r w:rsidR="00205106">
      <w:t>355</w:t>
    </w:r>
    <w:r w:rsidR="00CF0B40">
      <w:t>/2018-3</w:t>
    </w:r>
  </w:p>
  <w:p w:rsidRDefault="006E781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205106">
      <w:t>355</w:t>
    </w:r>
    <w:r w:rsidR="00CF0B40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1317F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766F1"/>
    <w:rsid w:val="00183B55"/>
    <w:rsid w:val="00187131"/>
    <w:rsid w:val="00190D8A"/>
    <w:rsid w:val="001B237E"/>
    <w:rsid w:val="001C3A1D"/>
    <w:rsid w:val="001D3B56"/>
    <w:rsid w:val="001D7153"/>
    <w:rsid w:val="001E0467"/>
    <w:rsid w:val="001E7566"/>
    <w:rsid w:val="001F0378"/>
    <w:rsid w:val="001F3D20"/>
    <w:rsid w:val="002032D3"/>
    <w:rsid w:val="00205106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4F5D0C"/>
    <w:rsid w:val="004F7F2C"/>
    <w:rsid w:val="0051365F"/>
    <w:rsid w:val="00550091"/>
    <w:rsid w:val="00551645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E781F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9C397D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53F58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0B40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DF7BEA"/>
    <w:rsid w:val="00E10E76"/>
    <w:rsid w:val="00E169FD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1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1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1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1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1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1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1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1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</izvorni_sadrzaj>
    <derivirana_varijabla naziv="DomainObject.Predmet.SudioniciListNaziv_1">
      <item>FINANCIJSKA AGENCIJA, RC RIJEKA, PODRUŽNICA PULA, PULA</item>
      <item>BRODOLIČILAC d.o.o. PULA</item>
      <item>Safet Hadžiselimović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</izvorni_sadrzaj>
    <derivirana_varijabla naziv="DomainObject.Predmet.SudioniciListNazivOIB_1">
      <item>, OIB 85821130368</item>
      <item>, OIB 23837951631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9CA95-1E5C-4EE0-9834-9344680BE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2787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2018-10-24T10:05:00Z</dcterms:created>
  <dc:creator>Jasmina Matika</dc:creator>
  <cp:lastModifiedBy>Sanja Prodan</cp:lastModifiedBy>
  <cp:lastPrinted>2018-10-24T10:07:00Z</cp:lastPrinted>
  <dcterms:modified xmlns:xsi="http://www.w3.org/2001/XMLSchema-instance" xsi:type="dcterms:W3CDTF">2018-10-24T10:08:00Z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(St-355-2018-3-prethodni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