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9e00a42" w14:paraId="9e00a42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Klasa:110-07/17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AE224B" w:rsidRPr="00D4750C">
        <w:rPr>
          <w:sz w:val="24"/>
          <w:szCs w:val="24"/>
        </w:rPr>
        <w:t>7</w:t>
      </w:r>
      <w:r w:rsidR="003E7434" w:rsidRPr="00D4750C">
        <w:rPr>
          <w:sz w:val="24"/>
          <w:szCs w:val="24"/>
        </w:rPr>
        <w:t>-</w:t>
      </w:r>
      <w:r w:rsidR="0099731E">
        <w:rPr>
          <w:sz w:val="24"/>
          <w:szCs w:val="24"/>
        </w:rPr>
        <w:t>4331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736B91" w:rsidR="00AE224B" w:rsidRPr="000C2C72">
      <w:pPr>
        <w:ind w:firstLine="708"/>
        <w:jc w:val="both"/>
        <w:rPr>
          <w:sz w:val="24"/>
          <w:szCs w:val="24"/>
          <w:lang w:val="en-AU"/>
        </w:rPr>
      </w:pPr>
      <w:r w:rsidRPr="000C2C72">
        <w:rPr>
          <w:sz w:val="24"/>
          <w:szCs w:val="24"/>
        </w:rPr>
        <w:t xml:space="preserve">Predmet: </w:t>
      </w:r>
      <w:r w:rsidR="00D80FFA" w:rsidRPr="000C2C72">
        <w:rPr>
          <w:sz w:val="24"/>
          <w:szCs w:val="24"/>
        </w:rPr>
        <w:t xml:space="preserve">dužnik </w:t>
      </w:r>
      <w:r w:rsidR="0099731E">
        <w:rPr>
          <w:sz w:val="24"/>
          <w:szCs w:val="24"/>
        </w:rPr>
        <w:t>FIRST HILL FRUITS d.o.o., Zaton, Ulica Hrvatskih branitelja 8., OIB: 17608883762</w:t>
      </w:r>
    </w:p>
    <w:p w:rsidRDefault="00736B91" w:rsidP="000C438F" w:rsidR="00736B91" w:rsidRPr="00D4750C">
      <w:pPr>
        <w:jc w:val="both"/>
        <w:rPr>
          <w:sz w:val="24"/>
          <w:szCs w:val="24"/>
        </w:rPr>
      </w:pPr>
    </w:p>
    <w:p w:rsidRDefault="00290F5C" w:rsidP="0099731E" w:rsidR="00430C56" w:rsidRPr="0063031A">
      <w:pPr>
        <w:ind w:firstLine="708"/>
        <w:jc w:val="both"/>
        <w:rPr>
          <w:sz w:val="24"/>
          <w:szCs w:val="24"/>
          <w:lang w:val="en-AU"/>
        </w:rPr>
      </w:pPr>
      <w:r w:rsidRPr="00D4750C">
        <w:rPr>
          <w:sz w:val="24"/>
          <w:szCs w:val="24"/>
        </w:rPr>
        <w:t>Moli</w:t>
      </w:r>
      <w:r w:rsidR="00A01662" w:rsidRPr="00D4750C">
        <w:rPr>
          <w:sz w:val="24"/>
          <w:szCs w:val="24"/>
        </w:rPr>
        <w:t xml:space="preserve">mo da nas izvijestite </w:t>
      </w:r>
      <w:r w:rsidR="000A761A" w:rsidRPr="00D4750C">
        <w:rPr>
          <w:sz w:val="24"/>
          <w:szCs w:val="24"/>
        </w:rPr>
        <w:t>je li dužnik</w:t>
      </w:r>
      <w:r w:rsidR="000C2C72">
        <w:rPr>
          <w:sz w:val="24"/>
          <w:szCs w:val="24"/>
        </w:rPr>
        <w:t xml:space="preserve"> </w:t>
      </w:r>
      <w:r w:rsidR="0099731E">
        <w:rPr>
          <w:sz w:val="24"/>
          <w:szCs w:val="24"/>
        </w:rPr>
        <w:t xml:space="preserve"> FIRST HILL FRUITS d.o.o., Zaton, Ulica Hrvatskih branitelja 8., OIB: 17608883762</w:t>
      </w:r>
      <w:r w:rsidR="0099731E">
        <w:rPr>
          <w:sz w:val="24"/>
          <w:szCs w:val="24"/>
          <w:lang w:val="en-AU"/>
        </w:rPr>
        <w:t xml:space="preserve">, </w:t>
      </w:r>
      <w:r w:rsidR="00430C56" w:rsidRPr="00D4750C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D4750C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99731E">
        <w:rPr>
          <w:sz w:val="24"/>
          <w:szCs w:val="24"/>
        </w:rPr>
        <w:t>11. travnja</w:t>
      </w:r>
      <w:r w:rsidR="0063031A">
        <w:rPr>
          <w:sz w:val="24"/>
          <w:szCs w:val="24"/>
        </w:rPr>
        <w:t xml:space="preserve"> 2018. </w:t>
      </w:r>
      <w:r w:rsidR="003E7434" w:rsidRPr="00D4750C">
        <w:rPr>
          <w:sz w:val="24"/>
          <w:szCs w:val="24"/>
        </w:rPr>
        <w:t xml:space="preserve"> </w:t>
      </w:r>
      <w:r w:rsidR="00B54478" w:rsidRPr="00D4750C">
        <w:rPr>
          <w:sz w:val="24"/>
          <w:szCs w:val="24"/>
        </w:rPr>
        <w:t xml:space="preserve"> 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324BE8" w:rsidP="003B1A25" w:rsidR="005C6A37" w:rsidRPr="005C6A3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 w:rsidR="005C6A37" w:rsidRPr="005C6A37">
        <w:rPr>
          <w:sz w:val="24"/>
          <w:szCs w:val="24"/>
        </w:rPr>
        <w:t>Sutkinja</w:t>
      </w:r>
    </w:p>
    <w:p w:rsidRDefault="005C6A37" w:rsidP="003B1A25" w:rsidR="005C6A37" w:rsidRPr="005C6A37">
      <w:pPr>
        <w:jc w:val="right"/>
        <w:rPr>
          <w:sz w:val="24"/>
          <w:szCs w:val="24"/>
        </w:rPr>
      </w:pP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  <w:t xml:space="preserve">   </w:t>
      </w:r>
      <w:r w:rsidR="00324BE8">
        <w:rPr>
          <w:sz w:val="24"/>
          <w:szCs w:val="24"/>
        </w:rPr>
        <w:t xml:space="preserve">      </w:t>
      </w:r>
      <w:r w:rsidR="00165679">
        <w:rPr>
          <w:sz w:val="24"/>
          <w:szCs w:val="24"/>
        </w:rPr>
        <w:t>Ana Markač</w:t>
      </w:r>
    </w:p>
    <w:p w:rsidRDefault="009D0E7F" w:rsidP="005C6A37" w:rsidR="009D0E7F" w:rsidRPr="00D4750C">
      <w:pPr>
        <w:tabs>
          <w:tab w:pos="9355" w:val="right"/>
        </w:tabs>
        <w:rPr>
          <w:sz w:val="24"/>
          <w:szCs w:val="24"/>
        </w:rPr>
      </w:pPr>
    </w:p>
    <w:sectPr w:rsidSect="00C448BA" w:rsidR="009D0E7F" w:rsidRPr="00D4750C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287" w:rsidP="00AA29A1" w:rsidR="00B67287">
      <w:r>
        <w:separator/>
      </w:r>
    </w:p>
  </w:endnote>
  <w:endnote w:id="0" w:type="continuationSeparator">
    <w:p w:rsidRDefault="00B67287" w:rsidP="00AA29A1" w:rsidR="00B67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287" w:rsidP="00AA29A1" w:rsidR="00B67287">
      <w:r>
        <w:separator/>
      </w:r>
    </w:p>
  </w:footnote>
  <w:footnote w:id="0" w:type="continuationSeparator">
    <w:p w:rsidRDefault="00B67287" w:rsidP="00AA29A1" w:rsidR="00B672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99731E">
      <w:rPr>
        <w:sz w:val="24"/>
        <w:szCs w:val="24"/>
      </w:rPr>
      <w:t>380/2017-29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A5C4B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67287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5C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5C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5C4B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5C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5C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5C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5C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5C4B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5C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5C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HILL FRUITS d.o.o. za proizvodnju i preradu voća i povrća</izvorni_sadrzaj>
    <derivirana_varijabla naziv="DomainObject.Predmet.ProtustrankaFormated_1">  FIRST HILL FRUITS d.o.o. za proizvodnju i preradu voća i povrća</derivirana_varijabla>
  </DomainObject.Predmet.ProtustrankaFormated>
  <DomainObject.Predmet.ProtustrankaFormatedOIB>
    <izvorni_sadrzaj>  FIRST HILL FRUITS d.o.o. za proizvodnju i preradu voća i povrća, OIB 17608883762</izvorni_sadrzaj>
    <derivirana_varijabla naziv="DomainObject.Predmet.ProtustrankaFormatedOIB_1">  FIRST HILL FRUITS d.o.o. za proizvodnju i preradu voća i povrća, OIB 17608883762</derivirana_varijabla>
  </DomainObject.Predmet.ProtustrankaFormatedOIB>
  <DomainObject.Predmet.ProtustrankaFormatedWithAdress>
    <izvorni_sadrzaj> FIRST HILL FRUITS d.o.o. za proizvodnju i preradu voća i povrća, Ulica Hrvatskih branitelja 8, 23232 Zaton</izvorni_sadrzaj>
    <derivirana_varijabla naziv="DomainObject.Predmet.ProtustrankaFormatedWithAdress_1"> FIRST HILL FRUITS d.o.o. za proizvodnju i preradu voća i povrća, Ulica Hrvatskih branitelja 8, 23232 Zaton</derivirana_varijabla>
  </DomainObject.Predmet.ProtustrankaFormatedWithAdress>
  <DomainObject.Predmet.ProtustrankaFormatedWithAdressOIB>
    <izvorni_sadrzaj> FIRST HILL FRUITS d.o.o. za proizvodnju i preradu voća i povrća, OIB 17608883762, Ulica Hrvatskih branitelja 8, 23232 Zaton</izvorni_sadrzaj>
    <derivirana_varijabla naziv="DomainObject.Predmet.ProtustrankaFormatedWithAdressOIB_1"> FIRST HILL FRUITS d.o.o. za proizvodnju i preradu voća i povrća, OIB 17608883762, Ulica Hrvatskih branitelja 8, 23232 Zaton</derivirana_varijabla>
  </DomainObject.Predmet.ProtustrankaFormatedWithAdressOIB>
  <DomainObject.Predmet.ProtustrankaWithAdress>
    <izvorni_sadrzaj>FIRST HILL FRUITS d.o.o. za proizvodnju i preradu voća i povrća Ulica Hrvatskih branitelja 8, 23232 Zaton</izvorni_sadrzaj>
    <derivirana_varijabla naziv="DomainObject.Predmet.ProtustrankaWithAdress_1">FIRST HILL FRUITS d.o.o. za proizvodnju i preradu voća i povrća Ulica Hrvatskih branitelja 8, 23232 Zaton</derivirana_varijabla>
  </DomainObject.Predmet.ProtustrankaWithAdress>
  <DomainObject.Predmet.ProtustrankaWithAdressOIB>
    <izvorni_sadrzaj>FIRST HILL FRUITS d.o.o. za proizvodnju i preradu voća i povrća, OIB 17608883762, Ulica Hrvatskih branitelja 8, 23232 Zaton</izvorni_sadrzaj>
    <derivirana_varijabla naziv="DomainObject.Predmet.ProtustrankaWithAdressOIB_1">FIRST HILL FRUITS d.o.o. za proizvodnju i preradu voća i povrća, OIB 17608883762, Ulica Hrvatskih branitelja 8, 23232 Zaton</derivirana_varijabla>
  </DomainObject.Predmet.ProtustrankaWithAdressOIB>
  <DomainObject.Predmet.ProtustrankaNazivFormated>
    <izvorni_sadrzaj>FIRST HILL FRUITS d.o.o. za proizvodnju i preradu voća i povrća</izvorni_sadrzaj>
    <derivirana_varijabla naziv="DomainObject.Predmet.ProtustrankaNazivFormated_1">FIRST HILL FRUITS d.o.o. za proizvodnju i preradu voća i povrća</derivirana_varijabla>
  </DomainObject.Predmet.ProtustrankaNazivFormated>
  <DomainObject.Predmet.ProtustrankaNazivFormatedOIB>
    <izvorni_sadrzaj>FIRST HILL FRUITS d.o.o. za proizvodnju i preradu voća i povrća, OIB 17608883762</izvorni_sadrzaj>
    <derivirana_varijabla naziv="DomainObject.Predmet.ProtustrankaNazivFormatedOIB_1">FIRST HILL FRUITS d.o.o. za proizvodnju i preradu voća i povrća, OIB 17608883762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28513.13</izvorni_sadrzaj>
    <derivirana_varijabla naziv="DomainObject.Predmet.TrenutnaVrijednost_1">28513.13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FIRST HILL FRUITS d.o.o. za proizvodnju i preradu voća i povrća</item>
    </izvorni_sadrzaj>
    <derivirana_varijabla naziv="DomainObject.Predmet.ProtuStrankaListFormated_1">
      <item>FIRST HILL FRUITS d.o.o. za proizvodnju i preradu voća i povrća</item>
    </derivirana_varijabla>
  </DomainObject.Predmet.ProtuStrankaListFormated>
  <DomainObject.Predmet.ProtuStrankaListFormatedOIB>
    <izvorni_sadrzaj>
      <item>FIRST HILL FRUITS d.o.o. za proizvodnju i preradu voća i povrća, OIB 17608883762</item>
    </izvorni_sadrzaj>
    <derivirana_varijabla naziv="DomainObject.Predmet.ProtuStrankaListFormatedOIB_1">
      <item>FIRST HILL FRUITS d.o.o. za proizvodnju i preradu voća i povrća, OIB 17608883762</item>
    </derivirana_varijabla>
  </DomainObject.Predmet.ProtuStrankaListFormatedOIB>
  <DomainObject.Predmet.ProtuStrankaListFormatedWithAdress>
    <izvorni_sadrzaj>
      <item>FIRST HILL FRUITS d.o.o. za proizvodnju i preradu voća i povrća, Ulica Hrvatskih branitelja 8, 23232 Zaton</item>
    </izvorni_sadrzaj>
    <derivirana_varijabla naziv="DomainObject.Predmet.ProtuStrankaListFormatedWithAdress_1">
      <item>FIRST HILL FRUITS d.o.o. za proizvodnju i preradu voća i povrća, Ulica Hrvatskih branitelja 8, 23232 Zaton</item>
    </derivirana_varijabla>
  </DomainObject.Predmet.ProtuStrankaListFormatedWithAdress>
  <DomainObject.Predmet.ProtuStrankaListFormatedWithAdressOIB>
    <izvorni_sadrzaj>
      <item>FIRST HILL FRUITS d.o.o. za proizvodnju i preradu voća i povrća, OIB 17608883762, Ulica Hrvatskih branitelja 8, 23232 Zaton</item>
    </izvorni_sadrzaj>
    <derivirana_varijabla naziv="DomainObject.Predmet.ProtuStrankaListFormatedWithAdressOIB_1">
      <item>FIRST HILL FRUITS d.o.o. za proizvodnju i preradu voća i povrća, OIB 17608883762, Ulica Hrvatskih branitelja 8, 23232 Zaton</item>
    </derivirana_varijabla>
  </DomainObject.Predmet.ProtuStrankaListFormatedWithAdressOIB>
  <DomainObject.Predmet.ProtuStrankaListNazivFormated>
    <izvorni_sadrzaj>
      <item>FIRST HILL FRUITS d.o.o. za proizvodnju i preradu voća i povrća</item>
    </izvorni_sadrzaj>
    <derivirana_varijabla naziv="DomainObject.Predmet.ProtuStrankaListNazivFormated_1">
      <item>FIRST HILL FRUITS d.o.o. za proizvodnju i preradu voća i povrća</item>
    </derivirana_varijabla>
  </DomainObject.Predmet.ProtuStrankaListNazivFormated>
  <DomainObject.Predmet.ProtuStrankaListNazivFormatedOIB>
    <izvorni_sadrzaj>
      <item>FIRST HILL FRUITS d.o.o. za proizvodnju i preradu voća i povrća, OIB 17608883762</item>
    </izvorni_sadrzaj>
    <derivirana_varijabla naziv="DomainObject.Predmet.ProtuStrankaListNazivFormatedOIB_1">
      <item>FIRST HILL FRUITS d.o.o. za proizvodnju i preradu voća i povrća, OIB 17608883762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FIRST HILL FRUITS d.o.o. za proizvodnju i preradu voća i povrća</izvorni_sadrzaj>
    <derivirana_varijabla naziv="DomainObject.Predmet.ProtustrankaIDrugi_1">FIRST HILL FRUITS d.o.o. za proizvodnju i preradu voća i povrća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FIRST HILL FRUITS d.o.o. za proizvodnju i preradu voća i povrća, OIB 17608883762, Ulica Hrvatskih branitelja 8, 23232 Zaton</izvorni_sadrzaj>
    <derivirana_varijabla naziv="DomainObject.Predmet.ProtustrankaIDrugiAdressOIB_1">FIRST HILL FRUITS d.o.o. za proizvodnju i preradu voća i povrća, OIB 17608883762, Ulica Hrvatskih branitelja 8,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FIRST HILL FRUITS d.o.o. za proizvodnju i preradu voća i povrća</item>
    </izvorni_sadrzaj>
    <derivirana_varijabla naziv="DomainObject.Predmet.SudioniciListNaziv_1">
      <item>Financijska agencija, Podružnica Zadar</item>
      <item>FIRST HILL FRUITS d.o.o. za proizvodnju i preradu voća i povrća</item>
    </derivirana_varijabla>
  </DomainObject.Predmet.SudioniciListNaziv>
  <DomainObject.Predmet.SudioniciListAdressOIB>
    <izvorni_sadrzaj>
      <item>Financijska agencija, Podružnica Zadar, OIB 85821130368</item>
      <item>FIRST HILL FRUITS d.o.o. za proizvodnju i preradu voća i povrća, OIB 17608883762, Ulica Hrvatskih branitelja 8,23232 Zaton</item>
    </izvorni_sadrzaj>
    <derivirana_varijabla naziv="DomainObject.Predmet.SudioniciListAdressOIB_1">
      <item>Financijska agencija, Podružnica Zadar, OIB 85821130368</item>
      <item>FIRST HILL FRUITS d.o.o. za proizvodnju i preradu voća i povrća, OIB 17608883762, Ulica Hrvatskih branitelja 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17608883762</item>
    </izvorni_sadrzaj>
    <derivirana_varijabla naziv="DomainObject.Predmet.SudioniciListNazivOIB_1">
      <item>, OIB 85821130368</item>
      <item>, OIB 17608883762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99</properties:Words>
  <properties:Characters>587</properties:Characters>
  <properties:Lines>31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2018-04-11T11:48:00Z</dcterms:created>
  <dc:creator>Katarina Miletić</dc:creator>
  <cp:lastModifiedBy>Vedrana Raspović</cp:lastModifiedBy>
  <cp:lastPrinted>2018-04-11T11:48:00Z</cp:lastPrinted>
  <dcterms:modified xmlns:xsi="http://www.w3.org/2001/XMLSchema-instance" xsi:type="dcterms:W3CDTF">2018-04-11T12:24:00Z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(St-380-17 FIRST HILL FRUITS.docx)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