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d810" w14:paraId="3a5d81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16934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0360C" w:rsidRPr="00CE35C5">
        <w:rPr>
          <w:sz w:val="24"/>
          <w:szCs w:val="24"/>
        </w:rPr>
        <w:t>UDRUGA ODGAJATELJA PREDŠKOLSKE DJECE "OSMJEH", Kružna 8</w:t>
      </w:r>
      <w:r w:rsidR="0000360C">
        <w:rPr>
          <w:sz w:val="24"/>
          <w:szCs w:val="24"/>
        </w:rPr>
        <w:t xml:space="preserve"> </w:t>
      </w:r>
      <w:r w:rsidR="0000360C" w:rsidRPr="00CE35C5">
        <w:rPr>
          <w:sz w:val="24"/>
          <w:szCs w:val="24"/>
        </w:rPr>
        <w:t>III, Rijeka ( OIB 89145953104 )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667A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00360C">
        <w:rPr>
          <w:color w:val="000000"/>
          <w:sz w:val="24"/>
          <w:szCs w:val="24"/>
        </w:rPr>
        <w:t xml:space="preserve"> 4.426,05 </w:t>
      </w:r>
      <w:r w:rsidR="006151B0">
        <w:rPr>
          <w:color w:val="000000"/>
          <w:sz w:val="24"/>
          <w:szCs w:val="24"/>
        </w:rPr>
        <w:t>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</w:t>
      </w:r>
      <w:r w:rsidR="006151B0">
        <w:rPr>
          <w:color w:val="000000"/>
          <w:sz w:val="24"/>
          <w:szCs w:val="24"/>
        </w:rPr>
        <w:t>7</w:t>
      </w:r>
      <w:r w:rsidR="0000360C">
        <w:rPr>
          <w:color w:val="000000"/>
          <w:sz w:val="24"/>
          <w:szCs w:val="24"/>
        </w:rPr>
        <w:t>4</w:t>
      </w:r>
      <w:r w:rsidR="00D667AB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</w:t>
      </w:r>
      <w:r w:rsidR="006151B0">
        <w:rPr>
          <w:color w:val="000000"/>
          <w:sz w:val="24"/>
          <w:szCs w:val="24"/>
        </w:rPr>
        <w:t>7</w:t>
      </w:r>
      <w:r w:rsidR="0000360C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E67" w:rsidP="00FF2B80" w:rsidR="00EE2E67">
      <w:pPr>
        <w:spacing w:lineRule="auto" w:line="240" w:after="0"/>
      </w:pPr>
      <w:r>
        <w:separator/>
      </w:r>
    </w:p>
  </w:endnote>
  <w:endnote w:id="0" w:type="continuationSeparator">
    <w:p w:rsidRDefault="00EE2E67" w:rsidP="00FF2B80" w:rsidR="00EE2E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E67" w:rsidP="00FF2B80" w:rsidR="00EE2E67">
      <w:pPr>
        <w:spacing w:lineRule="auto" w:line="240" w:after="0"/>
      </w:pPr>
      <w:r>
        <w:separator/>
      </w:r>
    </w:p>
  </w:footnote>
  <w:footnote w:id="0" w:type="continuationSeparator">
    <w:p w:rsidRDefault="00EE2E67" w:rsidP="00FF2B80" w:rsidR="00EE2E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</w:t>
    </w:r>
    <w:r w:rsidR="006151B0">
      <w:rPr>
        <w:sz w:val="24"/>
        <w:szCs w:val="24"/>
      </w:rPr>
      <w:t>7</w:t>
    </w:r>
    <w:r w:rsidR="0000360C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EE2E6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74AB3"/>
    <w:rsid w:val="00082943"/>
    <w:rsid w:val="000F593A"/>
    <w:rsid w:val="00165D5D"/>
    <w:rsid w:val="00212E7F"/>
    <w:rsid w:val="00216896"/>
    <w:rsid w:val="00226188"/>
    <w:rsid w:val="0026139D"/>
    <w:rsid w:val="00265984"/>
    <w:rsid w:val="00284479"/>
    <w:rsid w:val="002D5216"/>
    <w:rsid w:val="002E65AA"/>
    <w:rsid w:val="002F330C"/>
    <w:rsid w:val="00304ED1"/>
    <w:rsid w:val="003522BC"/>
    <w:rsid w:val="00361CD6"/>
    <w:rsid w:val="00362395"/>
    <w:rsid w:val="003E23BD"/>
    <w:rsid w:val="003F5080"/>
    <w:rsid w:val="003F6ECD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151B0"/>
    <w:rsid w:val="00641B8E"/>
    <w:rsid w:val="00663750"/>
    <w:rsid w:val="006B2990"/>
    <w:rsid w:val="006B3CAA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648F"/>
    <w:rsid w:val="00B74A57"/>
    <w:rsid w:val="00B85E97"/>
    <w:rsid w:val="00B919EC"/>
    <w:rsid w:val="00BA2E9E"/>
    <w:rsid w:val="00BA3EB5"/>
    <w:rsid w:val="00BD0DE3"/>
    <w:rsid w:val="00C1088F"/>
    <w:rsid w:val="00CB0A06"/>
    <w:rsid w:val="00CB4A81"/>
    <w:rsid w:val="00CD440A"/>
    <w:rsid w:val="00D0606A"/>
    <w:rsid w:val="00D2600F"/>
    <w:rsid w:val="00D270B7"/>
    <w:rsid w:val="00D506D5"/>
    <w:rsid w:val="00D667AB"/>
    <w:rsid w:val="00DF1BD1"/>
    <w:rsid w:val="00E16934"/>
    <w:rsid w:val="00E33B14"/>
    <w:rsid w:val="00E518D1"/>
    <w:rsid w:val="00E51C57"/>
    <w:rsid w:val="00EA21E0"/>
    <w:rsid w:val="00EB3E27"/>
    <w:rsid w:val="00EC556A"/>
    <w:rsid w:val="00EE20BB"/>
    <w:rsid w:val="00EE2E67"/>
    <w:rsid w:val="00F27BFB"/>
    <w:rsid w:val="00F4330F"/>
    <w:rsid w:val="00F4592F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C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C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ODGAJATELJA PREDŠKOLSKE DJECE "OSMJEH"</izvorni_sadrzaj>
    <derivirana_varijabla naziv="DomainObject.Predmet.ProtustrankaFormated_1">  UDRUGA ODGAJATELJA PREDŠKOLSKE DJECE "OSMJEH"</derivirana_varijabla>
  </DomainObject.Predmet.ProtustrankaFormated>
  <DomainObject.Predmet.ProtustrankaFormatedOIB>
    <izvorni_sadrzaj>  UDRUGA ODGAJATELJA PREDŠKOLSKE DJECE "OSMJEH", OIB 89145953104</izvorni_sadrzaj>
    <derivirana_varijabla naziv="DomainObject.Predmet.ProtustrankaFormatedOIB_1">  UDRUGA ODGAJATELJA PREDŠKOLSKE DJECE "OSMJEH", OIB 89145953104</derivirana_varijabla>
  </DomainObject.Predmet.ProtustrankaFormatedOIB>
  <DomainObject.Predmet.ProtustrankaFormatedWithAdress>
    <izvorni_sadrzaj> UDRUGA ODGAJATELJA PREDŠKOLSKE DJECE "OSMJEH", Kružna 8III, 51000 Rijeka</izvorni_sadrzaj>
    <derivirana_varijabla naziv="DomainObject.Predmet.ProtustrankaFormatedWithAdress_1"> UDRUGA ODGAJATELJA PREDŠKOLSKE DJECE "OSMJEH", Kružna 8III, 51000 Rijeka</derivirana_varijabla>
  </DomainObject.Predmet.ProtustrankaFormatedWithAdress>
  <DomainObject.Predmet.ProtustrankaFormatedWithAdressOIB>
    <izvorni_sadrzaj> UDRUGA ODGAJATELJA PREDŠKOLSKE DJECE "OSMJEH", OIB 89145953104, Kružna 8III, 51000 Rijeka</izvorni_sadrzaj>
    <derivirana_varijabla naziv="DomainObject.Predmet.ProtustrankaFormatedWithAdressOIB_1"> UDRUGA ODGAJATELJA PREDŠKOLSKE DJECE "OSMJEH", OIB 89145953104, Kružna 8III, 51000 Rijeka</derivirana_varijabla>
  </DomainObject.Predmet.ProtustrankaFormatedWithAdressOIB>
  <DomainObject.Predmet.ProtustrankaWithAdress>
    <izvorni_sadrzaj>UDRUGA ODGAJATELJA PREDŠKOLSKE DJECE "OSMJEH" Kružna 8III, 51000 Rijeka</izvorni_sadrzaj>
    <derivirana_varijabla naziv="DomainObject.Predmet.ProtustrankaWithAdress_1">UDRUGA ODGAJATELJA PREDŠKOLSKE DJECE "OSMJEH" Kružna 8III, 51000 Rijeka</derivirana_varijabla>
  </DomainObject.Predmet.ProtustrankaWithAdress>
  <DomainObject.Predmet.ProtustrankaWithAdressOIB>
    <izvorni_sadrzaj>UDRUGA ODGAJATELJA PREDŠKOLSKE DJECE "OSMJEH", OIB 89145953104, Kružna 8III, 51000 Rijeka</izvorni_sadrzaj>
    <derivirana_varijabla naziv="DomainObject.Predmet.ProtustrankaWithAdressOIB_1">UDRUGA ODGAJATELJA PREDŠKOLSKE DJECE "OSMJEH", OIB 89145953104, Kružna 8III, 51000 Rijeka</derivirana_varijabla>
  </DomainObject.Predmet.ProtustrankaWithAdressOIB>
  <DomainObject.Predmet.ProtustrankaNazivFormated>
    <izvorni_sadrzaj>UDRUGA ODGAJATELJA PREDŠKOLSKE DJECE "OSMJEH"</izvorni_sadrzaj>
    <derivirana_varijabla naziv="DomainObject.Predmet.ProtustrankaNazivFormated_1">UDRUGA ODGAJATELJA PREDŠKOLSKE DJECE "OSMJEH"</derivirana_varijabla>
  </DomainObject.Predmet.ProtustrankaNazivFormated>
  <DomainObject.Predmet.ProtustrankaNazivFormatedOIB>
    <izvorni_sadrzaj>UDRUGA ODGAJATELJA PREDŠKOLSKE DJECE "OSMJEH", OIB 89145953104</izvorni_sadrzaj>
    <derivirana_varijabla naziv="DomainObject.Predmet.ProtustrankaNazivFormatedOIB_1">UDRUGA ODGAJATELJA PREDŠKOLSKE DJECE "OSMJEH", OIB 89145953104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ODGAJATELJA PREDŠKOLSKE DJECE "OSMJEH"</item>
    </izvorni_sadrzaj>
    <derivirana_varijabla naziv="DomainObject.Predmet.ProtuStrankaListFormated_1">
      <item>UDRUGA ODGAJATELJA PREDŠKOLSKE DJECE "OSMJEH"</item>
    </derivirana_varijabla>
  </DomainObject.Predmet.ProtuStrankaListFormated>
  <DomainObject.Predmet.ProtuStrankaListFormatedOIB>
    <izvorni_sadrzaj>
      <item>UDRUGA ODGAJATELJA PREDŠKOLSKE DJECE "OSMJEH", OIB 89145953104</item>
    </izvorni_sadrzaj>
    <derivirana_varijabla naziv="DomainObject.Predmet.ProtuStrankaListFormatedOIB_1">
      <item>UDRUGA ODGAJATELJA PREDŠKOLSKE DJECE "OSMJEH", OIB 89145953104</item>
    </derivirana_varijabla>
  </DomainObject.Predmet.ProtuStrankaListFormatedOIB>
  <DomainObject.Predmet.ProtuStrankaListFormatedWithAdress>
    <izvorni_sadrzaj>
      <item>UDRUGA ODGAJATELJA PREDŠKOLSKE DJECE "OSMJEH", Kružna 8III, 51000 Rijeka</item>
    </izvorni_sadrzaj>
    <derivirana_varijabla naziv="DomainObject.Predmet.ProtuStrankaListFormatedWithAdress_1">
      <item>UDRUGA ODGAJATELJA PREDŠKOLSKE DJECE "OSMJEH", Kružna 8III, 51000 Rijeka</item>
    </derivirana_varijabla>
  </DomainObject.Predmet.ProtuStrankaListFormatedWithAdress>
  <DomainObject.Predmet.ProtuStrankaListFormatedWithAdressOIB>
    <izvorni_sadrzaj>
      <item>UDRUGA ODGAJATELJA PREDŠKOLSKE DJECE "OSMJEH", OIB 89145953104, Kružna 8III, 51000 Rijeka</item>
    </izvorni_sadrzaj>
    <derivirana_varijabla naziv="DomainObject.Predmet.ProtuStrankaListFormatedWithAdressOIB_1">
      <item>UDRUGA ODGAJATELJA PREDŠKOLSKE DJECE "OSMJEH", OIB 89145953104, Kružna 8III, 51000 Rijeka</item>
    </derivirana_varijabla>
  </DomainObject.Predmet.ProtuStrankaListFormatedWithAdressOIB>
  <DomainObject.Predmet.ProtuStrankaListNazivFormated>
    <izvorni_sadrzaj>
      <item>UDRUGA ODGAJATELJA PREDŠKOLSKE DJECE "OSMJEH"</item>
    </izvorni_sadrzaj>
    <derivirana_varijabla naziv="DomainObject.Predmet.ProtuStrankaListNazivFormated_1">
      <item>UDRUGA ODGAJATELJA PREDŠKOLSKE DJECE "OSMJEH"</item>
    </derivirana_varijabla>
  </DomainObject.Predmet.ProtuStrankaListNazivFormated>
  <DomainObject.Predmet.ProtuStrankaListNazivFormatedOIB>
    <izvorni_sadrzaj>
      <item>UDRUGA ODGAJATELJA PREDŠKOLSKE DJECE "OSMJEH", OIB 89145953104</item>
    </izvorni_sadrzaj>
    <derivirana_varijabla naziv="DomainObject.Predmet.ProtuStrankaListNazivFormatedOIB_1">
      <item>UDRUGA ODGAJATELJA PREDŠKOLSKE DJECE "OSMJEH", OIB 89145953104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ODGAJATELJA PREDŠKOLSKE DJECE "OSMJEH"</izvorni_sadrzaj>
    <derivirana_varijabla naziv="DomainObject.Predmet.ProtustrankaIDrugi_1">UDRUGA ODGAJATELJA PREDŠKOLSKE DJECE "OSMJEH"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ODGAJATELJA PREDŠKOLSKE DJECE "OSMJEH", OIB 89145953104, Kružna 8III, 51000 Rijeka</izvorni_sadrzaj>
    <derivirana_varijabla naziv="DomainObject.Predmet.ProtustrankaIDrugiAdressOIB_1">UDRUGA ODGAJATELJA PREDŠKOLSKE DJECE "OSMJEH", OIB 89145953104, Kružna 8III,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ODGAJATELJA PREDŠKOLSKE DJECE "OSMJEH"</item>
    </izvorni_sadrzaj>
    <derivirana_varijabla naziv="DomainObject.Predmet.SudioniciListNaziv_1">
      <item>FINA Rijeka</item>
      <item>UDRUGA ODGAJATELJA PREDŠKOLSKE DJECE "OSMJEH"</item>
    </derivirana_varijabla>
  </DomainObject.Predmet.SudioniciListNaziv>
  <DomainObject.Predmet.SudioniciListAdressOIB>
    <izvorni_sadrzaj>
      <item>FINA Rijeka, OIB 85821130368, Frana Kurelca 8,51000 Rijeka</item>
      <item>UDRUGA ODGAJATELJA PREDŠKOLSKE DJECE "OSMJEH", OIB 89145953104, Kružna 8III,51000 Rijeka</item>
    </izvorni_sadrzaj>
    <derivirana_varijabla naziv="DomainObject.Predmet.SudioniciListAdressOIB_1">
      <item>FINA Rijeka, OIB 85821130368, Frana Kurelca 8,51000 Rijeka</item>
      <item>UDRUGA ODGAJATELJA PREDŠKOLSKE DJECE "OSMJEH", OIB 89145953104, Kružna 8III,51000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89145953104</item>
    </izvorni_sadrzaj>
    <derivirana_varijabla naziv="DomainObject.Predmet.SudioniciListNazivOIB_1">
      <item>, OIB 85821130368</item>
      <item>, OIB 89145953104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D15DD-793D-44D0-9988-B815100B8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1255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2016-01-08T09:34:00Z</dcterms:created>
  <dc:creator>Vera Jelenović</dc:creator>
  <cp:lastModifiedBy>Sonja Krapić</cp:lastModifiedBy>
  <dcterms:modified xmlns:xsi="http://www.w3.org/2001/XMLSchema-instance" xsi:type="dcterms:W3CDTF">2016-01-08T09:38:00Z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