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7167" w14:paraId="04a7167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655C0A">
        <w:rPr>
          <w:rFonts w:cs="Times New Roman" w:eastAsia="Times New Roman"/>
          <w:bCs/>
          <w:szCs w:val="24"/>
          <w:lang w:eastAsia="hr-HR"/>
        </w:rPr>
        <w:t>8448</w:t>
      </w:r>
      <w:r w:rsidR="005E4C51">
        <w:rPr>
          <w:rFonts w:cs="Times New Roman" w:eastAsia="Times New Roman"/>
          <w:bCs/>
          <w:szCs w:val="24"/>
          <w:lang w:eastAsia="hr-HR"/>
        </w:rPr>
        <w:t>/15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655C0A" w:rsidRPr="00960731">
        <w:t>DS JAHTE PUNAT d.o.o.</w:t>
      </w:r>
      <w:r w:rsidR="00655C0A">
        <w:t>,</w:t>
      </w:r>
      <w:r w:rsidR="00655C0A" w:rsidRPr="007A7999">
        <w:t xml:space="preserve"> </w:t>
      </w:r>
      <w:r w:rsidR="00655C0A" w:rsidRPr="00960731">
        <w:t>Mikulić 54/a</w:t>
      </w:r>
      <w:r w:rsidR="00655C0A" w:rsidRPr="007A7999">
        <w:t xml:space="preserve">, </w:t>
      </w:r>
      <w:r w:rsidR="00655C0A" w:rsidRPr="00E840EA">
        <w:t>Zagreb</w:t>
      </w:r>
      <w:r w:rsidR="00655C0A" w:rsidRPr="007A7999">
        <w:t xml:space="preserve">, OIB: </w:t>
      </w:r>
      <w:r w:rsidR="00655C0A" w:rsidRPr="00E840EA">
        <w:t>76093439112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655C0A" w:rsidRPr="00960731">
        <w:t>DS JAHTE PUNAT d.o.o.</w:t>
      </w:r>
      <w:r w:rsidR="00655C0A">
        <w:t>,</w:t>
      </w:r>
      <w:r w:rsidR="00655C0A" w:rsidRPr="007A7999">
        <w:t xml:space="preserve"> </w:t>
      </w:r>
      <w:r w:rsidR="00655C0A" w:rsidRPr="00960731">
        <w:t>Mikulić 54/a</w:t>
      </w:r>
      <w:r w:rsidR="00655C0A" w:rsidRPr="007A7999">
        <w:t xml:space="preserve">, </w:t>
      </w:r>
      <w:r w:rsidR="00655C0A" w:rsidRPr="00E840EA">
        <w:t>Zagreb</w:t>
      </w:r>
      <w:r w:rsidR="00655C0A" w:rsidRPr="007A7999">
        <w:t xml:space="preserve">, OIB: </w:t>
      </w:r>
      <w:r w:rsidR="00655C0A" w:rsidRPr="00E840EA">
        <w:t>76093439112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655C0A" w:rsidRPr="00960731">
        <w:t>DS JAHTE PUNAT d.o.o.</w:t>
      </w:r>
      <w:r w:rsidR="00655C0A">
        <w:t>,</w:t>
      </w:r>
      <w:r w:rsidR="00655C0A" w:rsidRPr="007A7999">
        <w:t xml:space="preserve"> </w:t>
      </w:r>
      <w:r w:rsidR="00655C0A" w:rsidRPr="00960731">
        <w:t>Mikulić 54/a</w:t>
      </w:r>
      <w:r w:rsidR="00655C0A" w:rsidRPr="007A7999">
        <w:t xml:space="preserve">, </w:t>
      </w:r>
      <w:r w:rsidR="00655C0A" w:rsidRPr="00E840EA">
        <w:t>Zagreb</w:t>
      </w:r>
      <w:r w:rsidR="00655C0A" w:rsidRPr="007A7999">
        <w:t xml:space="preserve">, OIB: </w:t>
      </w:r>
      <w:r w:rsidR="00655C0A" w:rsidRPr="00E840EA">
        <w:t>76093439112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F8453C" w:rsidR="00F8453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655C0A">
        <w:rPr>
          <w:rFonts w:cs="Times New Roman" w:eastAsia="Times New Roman"/>
          <w:szCs w:val="24"/>
          <w:lang w:eastAsia="hr-HR"/>
        </w:rPr>
        <w:t>104.582,41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="00F8453C">
        <w:rPr>
          <w:rFonts w:cs="Times New Roman" w:eastAsia="Times New Roman"/>
          <w:szCs w:val="24"/>
          <w:lang w:eastAsia="hr-HR"/>
        </w:rPr>
        <w:t>,</w:t>
      </w:r>
      <w:r w:rsidR="00F8453C" w:rsidRPr="00F8453C">
        <w:rPr>
          <w:rFonts w:cs="Times New Roman" w:eastAsia="Times New Roman"/>
          <w:szCs w:val="24"/>
          <w:lang w:eastAsia="hr-HR"/>
        </w:rPr>
        <w:t xml:space="preserve"> </w:t>
      </w:r>
      <w:r w:rsidR="00F8453C" w:rsidRPr="00377B9C">
        <w:rPr>
          <w:rFonts w:cs="Times New Roman" w:eastAsia="Times New Roman"/>
          <w:szCs w:val="24"/>
          <w:lang w:eastAsia="hr-HR"/>
        </w:rPr>
        <w:t>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5E4C51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5E4C51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5E4C51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5E4C51" w:rsidP="005E4C51" w:rsidR="00377B9C">
      <w:pPr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otpravka-ovlašteni službenik:</w:t>
      </w:r>
    </w:p>
    <w:p w:rsidRDefault="005E4C51" w:rsidP="005E4C51" w:rsidR="005E4C51" w:rsidRPr="00377B9C">
      <w:pPr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Tanja Štraubert 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D43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655C0A">
          <w:rPr>
            <w:rFonts w:eastAsia="Times New Roman"/>
            <w:bCs/>
            <w:szCs w:val="24"/>
            <w:lang w:eastAsia="hr-HR"/>
          </w:rPr>
          <w:t>86</w:t>
        </w:r>
        <w:r w:rsidR="00655C0A" w:rsidRPr="00377B9C">
          <w:rPr>
            <w:rFonts w:eastAsia="Times New Roman"/>
            <w:bCs/>
            <w:szCs w:val="24"/>
            <w:lang w:eastAsia="hr-HR"/>
          </w:rPr>
          <w:t>. St-</w:t>
        </w:r>
        <w:r w:rsidR="005E4C51">
          <w:rPr>
            <w:rFonts w:eastAsia="Times New Roman"/>
            <w:bCs/>
            <w:szCs w:val="24"/>
            <w:lang w:eastAsia="hr-HR"/>
          </w:rPr>
          <w:t>8448/15</w:t>
        </w:r>
      </w:p>
    </w:sdtContent>
  </w:sdt>
  <w:p w:rsidRDefault="00512D43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041EC"/>
    <w:rsid w:val="0005424E"/>
    <w:rsid w:val="00074C82"/>
    <w:rsid w:val="000F4E5C"/>
    <w:rsid w:val="001032F4"/>
    <w:rsid w:val="00131E95"/>
    <w:rsid w:val="0019711A"/>
    <w:rsid w:val="00197F24"/>
    <w:rsid w:val="001A1D04"/>
    <w:rsid w:val="001B2211"/>
    <w:rsid w:val="00233ABE"/>
    <w:rsid w:val="00236EB6"/>
    <w:rsid w:val="002E79C6"/>
    <w:rsid w:val="002F4B91"/>
    <w:rsid w:val="0034753A"/>
    <w:rsid w:val="00377B9C"/>
    <w:rsid w:val="003C755E"/>
    <w:rsid w:val="00431FDA"/>
    <w:rsid w:val="00457EF8"/>
    <w:rsid w:val="0051079E"/>
    <w:rsid w:val="00512D43"/>
    <w:rsid w:val="005840C5"/>
    <w:rsid w:val="005E4C51"/>
    <w:rsid w:val="006002C0"/>
    <w:rsid w:val="00655C0A"/>
    <w:rsid w:val="006704E7"/>
    <w:rsid w:val="006A12E5"/>
    <w:rsid w:val="006A6F78"/>
    <w:rsid w:val="007A1913"/>
    <w:rsid w:val="007F590A"/>
    <w:rsid w:val="0085059C"/>
    <w:rsid w:val="00925337"/>
    <w:rsid w:val="00950F54"/>
    <w:rsid w:val="0096159D"/>
    <w:rsid w:val="009B24AA"/>
    <w:rsid w:val="009D3B13"/>
    <w:rsid w:val="00A53DC3"/>
    <w:rsid w:val="00B4105F"/>
    <w:rsid w:val="00B62716"/>
    <w:rsid w:val="00BC58CC"/>
    <w:rsid w:val="00C81BCE"/>
    <w:rsid w:val="00CA63C1"/>
    <w:rsid w:val="00CB6617"/>
    <w:rsid w:val="00CE1232"/>
    <w:rsid w:val="00D05353"/>
    <w:rsid w:val="00D733D5"/>
    <w:rsid w:val="00D90085"/>
    <w:rsid w:val="00E150B6"/>
    <w:rsid w:val="00F845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5E4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C5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4C5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4C5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4C5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5E4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C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4C5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4C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4C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8448</izvorni_sadrzaj>
    <derivirana_varijabla naziv="DomainObject.Predmet.Broj_1">8448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St-8448/2015</izvorni_sadrzaj>
    <derivirana_varijabla naziv="DomainObject.Predmet.OznakaBroj_1">St-8448/2015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JAHTE PUNAT d.o.o.</izvorni_sadrzaj>
    <derivirana_varijabla naziv="DomainObject.Predmet.ProtustrankaFormated_1">  DS JAHTE PUNAT d.o.o.</derivirana_varijabla>
  </DomainObject.Predmet.ProtustrankaFormated>
  <DomainObject.Predmet.ProtustrankaFormatedOIB>
    <izvorni_sadrzaj>  DS JAHTE PUNAT d.o.o., OIB 76093439112</izvorni_sadrzaj>
    <derivirana_varijabla naziv="DomainObject.Predmet.ProtustrankaFormatedOIB_1">  DS JAHTE PUNAT d.o.o., OIB 76093439112</derivirana_varijabla>
  </DomainObject.Predmet.ProtustrankaFormatedOIB>
  <DomainObject.Predmet.ProtustrankaFormatedWithAdress>
    <izvorni_sadrzaj> DS JAHTE PUNAT d.o.o., Mikulić 54/a, 10000 Zagreb</izvorni_sadrzaj>
    <derivirana_varijabla naziv="DomainObject.Predmet.ProtustrankaFormatedWithAdress_1"> DS JAHTE PUNAT d.o.o., Mikulić 54/a, 10000 Zagreb</derivirana_varijabla>
  </DomainObject.Predmet.ProtustrankaFormatedWithAdress>
  <DomainObject.Predmet.ProtustrankaFormatedWithAdressOIB>
    <izvorni_sadrzaj> DS JAHTE PUNAT d.o.o., OIB 76093439112, Mikulić 54/a, 10000 Zagreb</izvorni_sadrzaj>
    <derivirana_varijabla naziv="DomainObject.Predmet.ProtustrankaFormatedWithAdressOIB_1"> DS JAHTE PUNAT d.o.o., OIB 76093439112, Mikulić 54/a, 10000 Zagreb</derivirana_varijabla>
  </DomainObject.Predmet.ProtustrankaFormatedWithAdressOIB>
  <DomainObject.Predmet.ProtustrankaWithAdress>
    <izvorni_sadrzaj>DS JAHTE PUNAT d.o.o. Mikulić 54/a, 10000 Zagreb</izvorni_sadrzaj>
    <derivirana_varijabla naziv="DomainObject.Predmet.ProtustrankaWithAdress_1">DS JAHTE PUNAT d.o.o. Mikulić 54/a, 10000 Zagreb</derivirana_varijabla>
  </DomainObject.Predmet.ProtustrankaWithAdress>
  <DomainObject.Predmet.ProtustrankaWithAdressOIB>
    <izvorni_sadrzaj>DS JAHTE PUNAT d.o.o., OIB 76093439112, Mikulić 54/a, 10000 Zagreb</izvorni_sadrzaj>
    <derivirana_varijabla naziv="DomainObject.Predmet.ProtustrankaWithAdressOIB_1">DS JAHTE PUNAT d.o.o., OIB 76093439112, Mikulić 54/a, 10000 Zagreb</derivirana_varijabla>
  </DomainObject.Predmet.ProtustrankaWithAdressOIB>
  <DomainObject.Predmet.ProtustrankaNazivFormated>
    <izvorni_sadrzaj>DS JAHTE PUNAT d.o.o.</izvorni_sadrzaj>
    <derivirana_varijabla naziv="DomainObject.Predmet.ProtustrankaNazivFormated_1">DS JAHTE PUNAT d.o.o.</derivirana_varijabla>
  </DomainObject.Predmet.ProtustrankaNazivFormated>
  <DomainObject.Predmet.ProtustrankaNazivFormatedOIB>
    <izvorni_sadrzaj>DS JAHTE PUNAT d.o.o., OIB 76093439112</izvorni_sadrzaj>
    <derivirana_varijabla naziv="DomainObject.Predmet.ProtustrankaNazivFormatedOIB_1">DS JAHTE PUNAT d.o.o., OIB 76093439112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 JAHTE PUNAT d.o.o.</item>
    </izvorni_sadrzaj>
    <derivirana_varijabla naziv="DomainObject.Predmet.ProtuStrankaListFormated_1">
      <item>DS JAHTE PUNAT d.o.o.</item>
    </derivirana_varijabla>
  </DomainObject.Predmet.ProtuStrankaListFormated>
  <DomainObject.Predmet.ProtuStrankaListFormatedOIB>
    <izvorni_sadrzaj>
      <item>DS JAHTE PUNAT d.o.o., OIB 76093439112</item>
    </izvorni_sadrzaj>
    <derivirana_varijabla naziv="DomainObject.Predmet.ProtuStrankaListFormatedOIB_1">
      <item>DS JAHTE PUNAT d.o.o., OIB 76093439112</item>
    </derivirana_varijabla>
  </DomainObject.Predmet.ProtuStrankaListFormatedOIB>
  <DomainObject.Predmet.ProtuStrankaListFormatedWithAdress>
    <izvorni_sadrzaj>
      <item>DS JAHTE PUNAT d.o.o., Mikulić 54/a, 10000 Zagreb</item>
    </izvorni_sadrzaj>
    <derivirana_varijabla naziv="DomainObject.Predmet.ProtuStrankaListFormatedWithAdress_1">
      <item>DS JAHTE PUNAT d.o.o., Mikulić 54/a, 10000 Zagreb</item>
    </derivirana_varijabla>
  </DomainObject.Predmet.ProtuStrankaListFormatedWithAdress>
  <DomainObject.Predmet.ProtuStrankaListFormatedWithAdressOIB>
    <izvorni_sadrzaj>
      <item>DS JAHTE PUNAT d.o.o., OIB 76093439112, Mikulić 54/a, 10000 Zagreb</item>
    </izvorni_sadrzaj>
    <derivirana_varijabla naziv="DomainObject.Predmet.ProtuStrankaListFormatedWithAdressOIB_1">
      <item>DS JAHTE PUNAT d.o.o., OIB 76093439112, Mikulić 54/a, 10000 Zagreb</item>
    </derivirana_varijabla>
  </DomainObject.Predmet.ProtuStrankaListFormatedWithAdressOIB>
  <DomainObject.Predmet.ProtuStrankaListNazivFormated>
    <izvorni_sadrzaj>
      <item>DS JAHTE PUNAT d.o.o.</item>
    </izvorni_sadrzaj>
    <derivirana_varijabla naziv="DomainObject.Predmet.ProtuStrankaListNazivFormated_1">
      <item>DS JAHTE PUNAT d.o.o.</item>
    </derivirana_varijabla>
  </DomainObject.Predmet.ProtuStrankaListNazivFormated>
  <DomainObject.Predmet.ProtuStrankaListNazivFormatedOIB>
    <izvorni_sadrzaj>
      <item>DS JAHTE PUNAT d.o.o., OIB 76093439112</item>
    </izvorni_sadrzaj>
    <derivirana_varijabla naziv="DomainObject.Predmet.ProtuStrankaListNazivFormatedOIB_1">
      <item>DS JAHTE PUNAT d.o.o., OIB 76093439112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 JAHTE PUNAT d.o.o.</izvorni_sadrzaj>
    <derivirana_varijabla naziv="DomainObject.Predmet.ProtustrankaIDrugi_1">DS JAHTE PUNAT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 JAHTE PUNAT d.o.o., OIB 76093439112, Mikulić 54/a, 10000 Zagreb</izvorni_sadrzaj>
    <derivirana_varijabla naziv="DomainObject.Predmet.ProtustrankaIDrugiAdressOIB_1">DS JAHTE PUNAT d.o.o., OIB 76093439112, Mikulić 54/a,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DS JAHTE PUNAT d.o.o.</item>
    </izvorni_sadrzaj>
    <derivirana_varijabla naziv="DomainObject.Predmet.SudioniciListNaziv_1">
      <item>FINA Regionalni centar Zagreb</item>
      <item>DS JAHTE PUNAT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DS JAHTE PUNAT d.o.o., OIB 76093439112, Mikulić 54/a,10000 Zagreb</item>
    </izvorni_sadrzaj>
    <derivirana_varijabla naziv="DomainObject.Predmet.SudioniciListAdressOIB_1">
      <item>FINA Regionalni centar Zagreb, OIB 85821130368, Trg svibanjskih žrtava 1995. 1,10000 Zagreb</item>
      <item>DS JAHTE PUNAT d.o.o., OIB 76093439112, Mikulić 54/a,10000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76093439112</item>
    </izvorni_sadrzaj>
    <derivirana_varijabla naziv="DomainObject.Predmet.SudioniciListNazivOIB_1">
      <item>, OIB 85821130368</item>
      <item>, OIB 76093439112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3321</properties:Characters>
  <properties:Lines>89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2016-09-23T12:15:00Z</dcterms:created>
  <dc:creator>Ivana Manestar</dc:creator>
  <cp:lastModifiedBy>Tanja Štraubert</cp:lastModifiedBy>
  <cp:lastPrinted>2016-09-26T09:21:00Z</cp:lastPrinted>
  <dcterms:modified xmlns:xsi="http://www.w3.org/2001/XMLSchema-instance" xsi:type="dcterms:W3CDTF">2016-09-26T09:24:00Z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