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e378" w14:paraId="b2ae378" w:rsidRDefault="00EF765C" w:rsidP="00EF765C" w:rsidR="00EF765C" w:rsidRPr="009942ED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9942E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65C" w:rsidP="00EF765C" w:rsidR="00EF765C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REPUBLIKA HRVATSKA</w:t>
      </w:r>
    </w:p>
    <w:p w:rsidRDefault="00EF765C" w:rsidP="00EF765C" w:rsidR="00EF765C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TRGOVAČKI SUD U SPLITU</w:t>
      </w:r>
    </w:p>
    <w:p w:rsidRDefault="00EF765C" w:rsidP="00EF765C" w:rsidR="00EF765C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STALNA SLUŽBA U DUBROVNIKU</w:t>
      </w:r>
    </w:p>
    <w:p w:rsidRDefault="00EF765C" w:rsidP="00EF765C" w:rsidR="00EF765C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 xml:space="preserve">Dubrovnik, Dr. A. Starčevića 23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52453">
        <w:rPr>
          <w:b/>
          <w:sz w:val="22"/>
          <w:szCs w:val="22"/>
        </w:rPr>
        <w:t>Posl.br. 7.St.1422/16</w:t>
      </w:r>
    </w:p>
    <w:p w:rsidRDefault="00EF765C" w:rsidP="00EF765C" w:rsidR="00EF765C" w:rsidRPr="009942ED">
      <w:pPr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 xml:space="preserve">     </w:t>
      </w:r>
    </w:p>
    <w:p w:rsidRDefault="00EF765C" w:rsidP="00EF765C" w:rsidR="00EF765C" w:rsidRPr="009942ED">
      <w:pPr>
        <w:rPr>
          <w:b/>
          <w:sz w:val="22"/>
          <w:szCs w:val="22"/>
        </w:rPr>
      </w:pPr>
    </w:p>
    <w:p w:rsidRDefault="00EF765C" w:rsidP="00EF765C" w:rsidR="00EF765C" w:rsidRPr="009942ED">
      <w:pPr>
        <w:rPr>
          <w:b/>
          <w:sz w:val="22"/>
          <w:szCs w:val="22"/>
        </w:rPr>
      </w:pPr>
    </w:p>
    <w:p w:rsidRDefault="00EF765C" w:rsidP="00EF765C" w:rsidR="00EF765C" w:rsidRPr="009942ED">
      <w:pPr>
        <w:rPr>
          <w:b/>
          <w:sz w:val="22"/>
          <w:szCs w:val="22"/>
        </w:rPr>
      </w:pPr>
    </w:p>
    <w:p w:rsidRDefault="00EF765C" w:rsidP="00EF765C" w:rsidR="00EF765C" w:rsidRPr="009942ED">
      <w:pPr>
        <w:jc w:val="center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REPUBLIKA HRVATSKA</w:t>
      </w:r>
    </w:p>
    <w:p w:rsidRDefault="00EF765C" w:rsidP="00EF765C" w:rsidR="00EF765C" w:rsidRPr="009942ED">
      <w:pPr>
        <w:jc w:val="center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R J E Š E N J E</w:t>
      </w:r>
    </w:p>
    <w:p w:rsidRDefault="00EF765C" w:rsidP="00EF765C" w:rsidR="00EF765C" w:rsidRPr="009942ED">
      <w:pPr>
        <w:jc w:val="center"/>
        <w:rPr>
          <w:b/>
          <w:sz w:val="22"/>
          <w:szCs w:val="22"/>
        </w:rPr>
      </w:pPr>
    </w:p>
    <w:p w:rsidRDefault="00EF765C" w:rsidP="00EF765C" w:rsidR="00EF765C" w:rsidRPr="009942ED">
      <w:pPr>
        <w:jc w:val="center"/>
        <w:rPr>
          <w:b/>
          <w:sz w:val="22"/>
          <w:szCs w:val="22"/>
        </w:rPr>
      </w:pPr>
    </w:p>
    <w:p w:rsidRDefault="00EF765C" w:rsidP="00EF765C" w:rsidR="00EF765C" w:rsidRPr="009942ED">
      <w:pPr>
        <w:ind w:firstLine="720" w:right="-2"/>
        <w:jc w:val="both"/>
        <w:rPr>
          <w:sz w:val="22"/>
          <w:szCs w:val="22"/>
        </w:rPr>
      </w:pPr>
      <w:r w:rsidRPr="009942ED">
        <w:rPr>
          <w:sz w:val="22"/>
          <w:szCs w:val="22"/>
        </w:rPr>
        <w:t xml:space="preserve">Trgovački sud u Splitu, Stalna služba u Dubrovniku, po stečajnom sucu tog suda Diani </w:t>
      </w:r>
      <w:proofErr w:type="spellStart"/>
      <w:r w:rsidRPr="009942ED">
        <w:rPr>
          <w:sz w:val="22"/>
          <w:szCs w:val="22"/>
        </w:rPr>
        <w:t>Butigan</w:t>
      </w:r>
      <w:proofErr w:type="spellEnd"/>
      <w:r w:rsidRPr="009942ED">
        <w:rPr>
          <w:sz w:val="22"/>
          <w:szCs w:val="22"/>
        </w:rPr>
        <w:t xml:space="preserve"> Granić, kao sucu pojedincu, u stečajnom postupku nad stečajnim dužnikom Stečajna masa iza</w:t>
      </w:r>
      <w:r w:rsidR="00E52453">
        <w:rPr>
          <w:sz w:val="22"/>
          <w:szCs w:val="22"/>
        </w:rPr>
        <w:t xml:space="preserve"> </w:t>
      </w:r>
      <w:r w:rsidR="00E52453" w:rsidRPr="00E52453">
        <w:rPr>
          <w:sz w:val="22"/>
          <w:szCs w:val="22"/>
        </w:rPr>
        <w:t>BERNA d.o.o. za trgovinu, ugostiteljstvo i turizam</w:t>
      </w:r>
      <w:r w:rsidRPr="009942ED">
        <w:rPr>
          <w:sz w:val="22"/>
          <w:szCs w:val="22"/>
        </w:rPr>
        <w:t xml:space="preserve"> </w:t>
      </w:r>
      <w:r w:rsidR="00E52453">
        <w:rPr>
          <w:sz w:val="22"/>
          <w:szCs w:val="22"/>
        </w:rPr>
        <w:t xml:space="preserve">, Brna 92, 20271 Smokvica </w:t>
      </w:r>
      <w:r w:rsidRPr="009942ED">
        <w:rPr>
          <w:sz w:val="22"/>
          <w:szCs w:val="22"/>
        </w:rPr>
        <w:t>, OIB</w:t>
      </w:r>
      <w:r w:rsidR="00E52453">
        <w:rPr>
          <w:sz w:val="22"/>
          <w:szCs w:val="22"/>
        </w:rPr>
        <w:t xml:space="preserve">: </w:t>
      </w:r>
      <w:r w:rsidR="00E52453" w:rsidRPr="00E52453">
        <w:rPr>
          <w:sz w:val="22"/>
          <w:szCs w:val="22"/>
        </w:rPr>
        <w:t>22265728962</w:t>
      </w:r>
      <w:r w:rsidRPr="009942ED">
        <w:rPr>
          <w:sz w:val="22"/>
          <w:szCs w:val="22"/>
        </w:rPr>
        <w:t>, zastupanog po stečajn</w:t>
      </w:r>
      <w:r w:rsidR="00011549">
        <w:rPr>
          <w:sz w:val="22"/>
          <w:szCs w:val="22"/>
        </w:rPr>
        <w:t xml:space="preserve">om upravitelju Josipu </w:t>
      </w:r>
      <w:proofErr w:type="spellStart"/>
      <w:r w:rsidR="00011549">
        <w:rPr>
          <w:sz w:val="22"/>
          <w:szCs w:val="22"/>
        </w:rPr>
        <w:t>Hrga</w:t>
      </w:r>
      <w:proofErr w:type="spellEnd"/>
      <w:r w:rsidR="00E52453">
        <w:rPr>
          <w:sz w:val="22"/>
          <w:szCs w:val="22"/>
        </w:rPr>
        <w:t>, iz Splita,</w:t>
      </w:r>
      <w:r w:rsidRPr="009942ED">
        <w:rPr>
          <w:sz w:val="22"/>
          <w:szCs w:val="22"/>
        </w:rPr>
        <w:t xml:space="preserve"> dana </w:t>
      </w:r>
      <w:r w:rsidR="00E52453">
        <w:rPr>
          <w:sz w:val="22"/>
          <w:szCs w:val="22"/>
        </w:rPr>
        <w:t>9</w:t>
      </w:r>
      <w:r w:rsidRPr="009942ED">
        <w:rPr>
          <w:sz w:val="22"/>
          <w:szCs w:val="22"/>
        </w:rPr>
        <w:t xml:space="preserve">. </w:t>
      </w:r>
      <w:r w:rsidR="00E52453">
        <w:rPr>
          <w:sz w:val="22"/>
          <w:szCs w:val="22"/>
        </w:rPr>
        <w:t>listopada</w:t>
      </w:r>
      <w:r w:rsidRPr="009942ED">
        <w:rPr>
          <w:sz w:val="22"/>
          <w:szCs w:val="22"/>
        </w:rPr>
        <w:t xml:space="preserve"> 2018.g. </w:t>
      </w:r>
    </w:p>
    <w:p w:rsidRDefault="00EF765C" w:rsidP="00EF765C" w:rsidR="00EF765C" w:rsidRPr="009942ED">
      <w:pPr>
        <w:jc w:val="center"/>
        <w:rPr>
          <w:b/>
          <w:sz w:val="22"/>
          <w:szCs w:val="22"/>
        </w:rPr>
      </w:pPr>
    </w:p>
    <w:p w:rsidRDefault="00EF765C" w:rsidP="00EF765C" w:rsidR="00EF765C" w:rsidRPr="009942ED">
      <w:pPr>
        <w:jc w:val="center"/>
        <w:rPr>
          <w:b/>
          <w:sz w:val="22"/>
          <w:szCs w:val="22"/>
        </w:rPr>
      </w:pPr>
    </w:p>
    <w:p w:rsidRDefault="00EF765C" w:rsidP="00EF765C" w:rsidR="00EF765C" w:rsidRPr="009942ED">
      <w:pPr>
        <w:jc w:val="center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r i j e š i o    j e</w:t>
      </w:r>
    </w:p>
    <w:p w:rsidRDefault="00EF765C" w:rsidP="00EF765C" w:rsidR="00EF765C" w:rsidRPr="009942ED">
      <w:pPr>
        <w:ind w:firstLine="705"/>
        <w:jc w:val="both"/>
        <w:rPr>
          <w:sz w:val="22"/>
          <w:szCs w:val="22"/>
        </w:rPr>
      </w:pPr>
    </w:p>
    <w:p w:rsidRDefault="00EF765C" w:rsidP="00EF765C" w:rsidR="00EF765C" w:rsidRPr="009942ED">
      <w:pPr>
        <w:jc w:val="both"/>
        <w:rPr>
          <w:sz w:val="22"/>
          <w:szCs w:val="22"/>
        </w:rPr>
      </w:pPr>
      <w:r w:rsidRPr="009942ED">
        <w:rPr>
          <w:sz w:val="22"/>
          <w:szCs w:val="22"/>
        </w:rPr>
        <w:t xml:space="preserve">Saziva se skupština vjerovnika za dan </w:t>
      </w:r>
      <w:r w:rsidR="00011549">
        <w:rPr>
          <w:b/>
          <w:sz w:val="22"/>
          <w:szCs w:val="22"/>
        </w:rPr>
        <w:t>26.</w:t>
      </w:r>
      <w:r w:rsidRPr="009942ED">
        <w:rPr>
          <w:b/>
          <w:sz w:val="22"/>
          <w:szCs w:val="22"/>
        </w:rPr>
        <w:t xml:space="preserve"> </w:t>
      </w:r>
      <w:r w:rsidR="00011549">
        <w:rPr>
          <w:b/>
          <w:sz w:val="22"/>
          <w:szCs w:val="22"/>
        </w:rPr>
        <w:t>listopada</w:t>
      </w:r>
      <w:r w:rsidRPr="009942ED">
        <w:rPr>
          <w:b/>
          <w:sz w:val="22"/>
          <w:szCs w:val="22"/>
        </w:rPr>
        <w:t xml:space="preserve"> 2018.g u </w:t>
      </w:r>
      <w:r w:rsidR="00011549">
        <w:rPr>
          <w:b/>
          <w:sz w:val="22"/>
          <w:szCs w:val="22"/>
        </w:rPr>
        <w:t>13</w:t>
      </w:r>
      <w:r w:rsidRPr="009942ED">
        <w:rPr>
          <w:b/>
          <w:sz w:val="22"/>
          <w:szCs w:val="22"/>
        </w:rPr>
        <w:t>,00 sati</w:t>
      </w:r>
      <w:r w:rsidRPr="009942ED">
        <w:rPr>
          <w:sz w:val="22"/>
          <w:szCs w:val="22"/>
        </w:rPr>
        <w:t xml:space="preserve"> s dnevnim redom:</w:t>
      </w:r>
    </w:p>
    <w:p w:rsidRDefault="00EF765C" w:rsidP="00EF765C" w:rsidR="00EF765C" w:rsidRPr="009942ED">
      <w:pPr>
        <w:jc w:val="both"/>
        <w:rPr>
          <w:sz w:val="22"/>
          <w:szCs w:val="22"/>
        </w:rPr>
      </w:pPr>
    </w:p>
    <w:p w:rsidRDefault="00011549" w:rsidP="00011549" w:rsidR="00EF765C" w:rsidRPr="00011549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radi donošenja odluke o prihvaćanju ponude Galeb Turizma za kupnju neprodane robe za iznos od 8.400,00 kn ili eventualno donošenje odluke o nižoj cijeni za koju se roba može unovčiti.</w:t>
      </w:r>
    </w:p>
    <w:p w:rsidRDefault="00EF765C" w:rsidP="00EF765C" w:rsidR="00EF765C" w:rsidRPr="009942ED">
      <w:pPr>
        <w:jc w:val="both"/>
        <w:rPr>
          <w:sz w:val="22"/>
          <w:szCs w:val="22"/>
        </w:rPr>
      </w:pPr>
    </w:p>
    <w:p w:rsidRDefault="00EF765C" w:rsidP="00EF765C" w:rsidR="00EF765C" w:rsidRPr="009942ED">
      <w:pPr>
        <w:jc w:val="center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 xml:space="preserve">U Dubrovniku, </w:t>
      </w:r>
      <w:r w:rsidR="00011549">
        <w:rPr>
          <w:b/>
          <w:sz w:val="22"/>
          <w:szCs w:val="22"/>
        </w:rPr>
        <w:t>9</w:t>
      </w:r>
      <w:r w:rsidRPr="009942ED">
        <w:rPr>
          <w:b/>
          <w:sz w:val="22"/>
          <w:szCs w:val="22"/>
        </w:rPr>
        <w:t xml:space="preserve">. </w:t>
      </w:r>
      <w:r w:rsidR="00011549">
        <w:rPr>
          <w:b/>
          <w:sz w:val="22"/>
          <w:szCs w:val="22"/>
        </w:rPr>
        <w:t>listopada</w:t>
      </w:r>
      <w:r w:rsidRPr="009942ED">
        <w:rPr>
          <w:b/>
          <w:sz w:val="22"/>
          <w:szCs w:val="22"/>
        </w:rPr>
        <w:t xml:space="preserve"> 2018.g.</w:t>
      </w:r>
    </w:p>
    <w:p w:rsidRDefault="00EF765C" w:rsidP="00EF765C" w:rsidR="00EF765C" w:rsidRPr="009942ED">
      <w:pPr>
        <w:rPr>
          <w:b/>
          <w:sz w:val="22"/>
          <w:szCs w:val="22"/>
        </w:rPr>
      </w:pPr>
    </w:p>
    <w:p w:rsidRDefault="00EF765C" w:rsidP="00EF765C" w:rsidR="00EF765C" w:rsidRPr="009942ED">
      <w:pPr>
        <w:jc w:val="both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  <w:t>Stečajni sudac:</w:t>
      </w:r>
    </w:p>
    <w:p w:rsidRDefault="00EF765C" w:rsidP="00EF765C" w:rsidR="00EF765C" w:rsidRPr="009942ED">
      <w:pPr>
        <w:jc w:val="both"/>
        <w:rPr>
          <w:b/>
          <w:sz w:val="22"/>
          <w:szCs w:val="22"/>
        </w:rPr>
      </w:pPr>
    </w:p>
    <w:p w:rsidRDefault="00EF765C" w:rsidP="00EF765C" w:rsidR="00EF765C" w:rsidRPr="009942ED">
      <w:pPr>
        <w:jc w:val="both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</w:r>
      <w:r w:rsidRPr="009942ED">
        <w:rPr>
          <w:b/>
          <w:sz w:val="22"/>
          <w:szCs w:val="22"/>
        </w:rPr>
        <w:tab/>
        <w:t xml:space="preserve">Diana </w:t>
      </w:r>
      <w:proofErr w:type="spellStart"/>
      <w:r w:rsidRPr="009942ED">
        <w:rPr>
          <w:b/>
          <w:sz w:val="22"/>
          <w:szCs w:val="22"/>
        </w:rPr>
        <w:t>Butigan</w:t>
      </w:r>
      <w:proofErr w:type="spellEnd"/>
      <w:r w:rsidRPr="009942ED">
        <w:rPr>
          <w:b/>
          <w:sz w:val="22"/>
          <w:szCs w:val="22"/>
        </w:rPr>
        <w:t xml:space="preserve"> Granić</w:t>
      </w:r>
    </w:p>
    <w:p w:rsidRDefault="00EF765C" w:rsidP="00EF765C" w:rsidR="00EF765C" w:rsidRPr="009942ED">
      <w:pPr>
        <w:jc w:val="both"/>
        <w:rPr>
          <w:b/>
          <w:sz w:val="22"/>
          <w:szCs w:val="22"/>
        </w:rPr>
      </w:pPr>
    </w:p>
    <w:p w:rsidRDefault="00EF765C" w:rsidP="00EF765C" w:rsidR="00EF765C" w:rsidRPr="009942ED">
      <w:pPr>
        <w:jc w:val="both"/>
        <w:rPr>
          <w:b/>
          <w:sz w:val="22"/>
          <w:szCs w:val="22"/>
        </w:rPr>
      </w:pPr>
    </w:p>
    <w:p w:rsidRDefault="00EF765C" w:rsidP="00EF765C" w:rsidR="00EF765C" w:rsidRPr="009942ED">
      <w:pPr>
        <w:jc w:val="both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POUKA O PRAVNOM LIJEKU:</w:t>
      </w:r>
    </w:p>
    <w:p w:rsidRDefault="00EF765C" w:rsidP="00EF765C" w:rsidR="00EF765C">
      <w:pPr>
        <w:jc w:val="both"/>
        <w:rPr>
          <w:sz w:val="22"/>
          <w:szCs w:val="22"/>
        </w:rPr>
      </w:pPr>
      <w:r w:rsidRPr="009942ED">
        <w:rPr>
          <w:sz w:val="22"/>
          <w:szCs w:val="22"/>
        </w:rPr>
        <w:t xml:space="preserve">Protiv ovog rješenja nije dopuštena posebna žalba. </w:t>
      </w:r>
    </w:p>
    <w:p w:rsidRDefault="00EF765C" w:rsidP="00EF765C" w:rsidR="00EF765C" w:rsidRPr="009942ED">
      <w:pPr>
        <w:jc w:val="both"/>
        <w:rPr>
          <w:sz w:val="22"/>
          <w:szCs w:val="22"/>
        </w:rPr>
      </w:pPr>
    </w:p>
    <w:p w:rsidRDefault="00EF765C" w:rsidP="00EF765C" w:rsidR="00EF765C" w:rsidRPr="009942ED">
      <w:pPr>
        <w:jc w:val="both"/>
        <w:rPr>
          <w:b/>
          <w:sz w:val="22"/>
          <w:szCs w:val="22"/>
        </w:rPr>
      </w:pPr>
      <w:r w:rsidRPr="009942ED">
        <w:rPr>
          <w:b/>
          <w:sz w:val="22"/>
          <w:szCs w:val="22"/>
        </w:rPr>
        <w:t>DN-a:</w:t>
      </w:r>
    </w:p>
    <w:p w:rsidRDefault="00EF765C" w:rsidP="00EF765C" w:rsidR="00EF765C" w:rsidRPr="009942ED">
      <w:pPr>
        <w:numPr>
          <w:ilvl w:val="0"/>
          <w:numId w:val="1"/>
        </w:numPr>
        <w:jc w:val="both"/>
        <w:rPr>
          <w:sz w:val="22"/>
          <w:szCs w:val="22"/>
        </w:rPr>
      </w:pPr>
      <w:r w:rsidRPr="009942ED">
        <w:rPr>
          <w:sz w:val="22"/>
          <w:szCs w:val="22"/>
        </w:rPr>
        <w:t xml:space="preserve">e-oglasna ploča suda </w:t>
      </w:r>
    </w:p>
    <w:p w:rsidRDefault="008342E5" w:rsidR="00915F69"/>
    <w:sectPr w:rsidSect="00DD57A4" w:rsidR="00915F69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2E5" w:rsidR="00000000">
      <w:r>
        <w:separator/>
      </w:r>
    </w:p>
  </w:endnote>
  <w:endnote w:id="0" w:type="continuationSeparator">
    <w:p w:rsidRDefault="008342E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2E5" w:rsidR="00000000">
      <w:r>
        <w:separator/>
      </w:r>
    </w:p>
  </w:footnote>
  <w:footnote w:id="0" w:type="continuationSeparator">
    <w:p w:rsidRDefault="008342E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54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42E5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D61F62"/>
    <w:multiLevelType w:val="hybridMultilevel"/>
    <w:tmpl w:val="1A442496"/>
    <w:lvl w:tplc="07AA532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3D62FDF"/>
    <w:multiLevelType w:val="hybridMultilevel"/>
    <w:tmpl w:val="6860B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65C"/>
    <w:rsid w:val="00011549"/>
    <w:rsid w:val="00484B0F"/>
    <w:rsid w:val="008342E5"/>
    <w:rsid w:val="00E52453"/>
    <w:rsid w:val="00EF1B14"/>
    <w:rsid w:val="00E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6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F76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765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F765C"/>
  </w:style>
  <w:style w:styleId="Tekstbalonia" w:type="paragraph">
    <w:name w:val="Balloon Text"/>
    <w:basedOn w:val="Normal"/>
    <w:link w:val="TekstbaloniaChar"/>
    <w:uiPriority w:val="99"/>
    <w:semiHidden/>
    <w:unhideWhenUsed/>
    <w:rsid w:val="00EF7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65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115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2E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2E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2E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2E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6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F76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F765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F765C"/>
  </w:style>
  <w:style w:styleId="Tekstbalonia" w:type="paragraph">
    <w:name w:val="Balloon Text"/>
    <w:basedOn w:val="Normal"/>
    <w:link w:val="TekstbaloniaChar"/>
    <w:uiPriority w:val="99"/>
    <w:semiHidden/>
    <w:unhideWhenUsed/>
    <w:rsid w:val="00EF7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65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115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2E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2E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2E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2E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 d.o.o. za trgovinu, ugostiteljstvo i turizam</izvorni_sadrzaj>
    <derivirana_varijabla naziv="DomainObject.Predmet.ProtustrankaFormated_1">  BERNA d.o.o. za trgovinu, ugostiteljstvo i turizam</derivirana_varijabla>
  </DomainObject.Predmet.ProtustrankaFormated>
  <DomainObject.Predmet.ProtustrankaFormatedOIB>
    <izvorni_sadrzaj>  BERNA d.o.o. za trgovinu, ugostiteljstvo i turizam, OIB 22265728962</izvorni_sadrzaj>
    <derivirana_varijabla naziv="DomainObject.Predmet.ProtustrankaFormatedOIB_1">  BERNA d.o.o. za trgovinu, ugostiteljstvo i turizam, OIB 22265728962</derivirana_varijabla>
  </DomainObject.Predmet.ProtustrankaFormatedOIB>
  <DomainObject.Predmet.ProtustrankaFormatedWithAdress>
    <izvorni_sadrzaj> BERNA d.o.o. za trgovinu, ugostiteljstvo i turizam, Brna 92, 20271 Smokvica</izvorni_sadrzaj>
    <derivirana_varijabla naziv="DomainObject.Predmet.ProtustrankaFormatedWithAdress_1"> BERNA d.o.o. za trgovinu, ugostiteljstvo i turizam, Brna 92, 20271 Smokvica</derivirana_varijabla>
  </DomainObject.Predmet.ProtustrankaFormatedWithAdress>
  <DomainObject.Predmet.ProtustrankaFormatedWithAdressOIB>
    <izvorni_sadrzaj> BERNA d.o.o. za trgovinu, ugostiteljstvo i turizam, OIB 22265728962, Brna 92, 20271 Smokvica</izvorni_sadrzaj>
    <derivirana_varijabla naziv="DomainObject.Predmet.ProtustrankaFormatedWithAdressOIB_1"> BERNA d.o.o. za trgovinu, ugostiteljstvo i turizam, OIB 22265728962, Brna 92, 20271 Smokvica</derivirana_varijabla>
  </DomainObject.Predmet.ProtustrankaFormatedWithAdressOIB>
  <DomainObject.Predmet.ProtustrankaWithAdress>
    <izvorni_sadrzaj>BERNA d.o.o. za trgovinu, ugostiteljstvo i turizam Brna 92, 20271 Smokvica</izvorni_sadrzaj>
    <derivirana_varijabla naziv="DomainObject.Predmet.ProtustrankaWithAdress_1">BERNA d.o.o. za trgovinu, ugostiteljstvo i turizam Brna 92, 20271 Smokvica</derivirana_varijabla>
  </DomainObject.Predmet.ProtustrankaWithAdress>
  <DomainObject.Predmet.ProtustrankaWithAdressOIB>
    <izvorni_sadrzaj>BERNA d.o.o. za trgovinu, ugostiteljstvo i turizam, OIB 22265728962, Brna 92, 20271 Smokvica</izvorni_sadrzaj>
    <derivirana_varijabla naziv="DomainObject.Predmet.ProtustrankaWithAdressOIB_1">BERNA d.o.o. za trgovinu, ugostiteljstvo i turizam, OIB 22265728962, Brna 92, 20271 Smokvica</derivirana_varijabla>
  </DomainObject.Predmet.ProtustrankaWithAdressOIB>
  <DomainObject.Predmet.ProtustrankaNazivFormated>
    <izvorni_sadrzaj>BERNA d.o.o. za trgovinu, ugostiteljstvo i turizam</izvorni_sadrzaj>
    <derivirana_varijabla naziv="DomainObject.Predmet.ProtustrankaNazivFormated_1">BERNA d.o.o. za trgovinu, ugostiteljstvo i turizam</derivirana_varijabla>
  </DomainObject.Predmet.ProtustrankaNazivFormated>
  <DomainObject.Predmet.ProtustrankaNazivFormatedOIB>
    <izvorni_sadrzaj>BERNA d.o.o. za trgovinu, ugostiteljstvo i turizam, OIB 22265728962</izvorni_sadrzaj>
    <derivirana_varijabla naziv="DomainObject.Predmet.ProtustrankaNazivFormatedOIB_1">BERNA d.o.o. za trgovinu, ugostiteljstvo i turizam, OIB 22265728962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HEP - Opskrba d.o.o. za opskrbu potrošača električnom, toplinskom energijom i plinom</izvorni_sadrzaj>
    <derivirana_varijabla naziv="DomainObject.Predmet.StrankaFormated_1">  FINA, RC Split, Podružnica Dubrovnik; HEP - Opskrba d.o.o. za opskrbu potrošača električnom, toplinskom energijom i plinom</derivirana_varijabla>
  </DomainObject.Predmet.StrankaFormated>
  <DomainObject.Predmet.StrankaFormatedOIB>
    <izvorni_sadrzaj>  FINA, RC Split, Podružnica Dubrovnik, OIB 85821130368; HEP - Opskrba d.o.o. za opskrbu potrošača električnom, toplinskom energijom i plinom, OIB 63073332379</izvorni_sadrzaj>
    <derivirana_varijabla naziv="DomainObject.Predmet.StrankaFormatedOIB_1">  FINA, RC Split, Podružnica Dubrovnik, OIB 85821130368; HEP - Opskrba d.o.o. za opskrbu potrošača električnom, toplinskom energijom i plinom, OIB 63073332379</derivirana_varijabla>
  </DomainObject.Predmet.StrankaFormatedOIB>
  <DomainObject.Predmet.StrankaFormatedWithAdress>
    <izvorni_sadrzaj> FINA, RC Split, Podružnica Dubrovnik, Vukovarska 2, 20000 Dubrovnik; HEP - Opskrba d.o.o. za opskrbu potrošača električnom, toplinskom energijom i plinom, Ulica grada Vukovara 37, 10000 Zagreb</izvorni_sadrzaj>
    <derivirana_varijabla naziv="DomainObject.Predmet.StrankaFormatedWithAdress_1"> FINA, RC Split, Podružnica Dubrovnik, Vukovarska 2, 20000 Dubrovnik; HEP - Opskrba d.o.o. za opskrbu potrošača električnom, toplinskom energijom i plinom, Ulica grada Vukovara 37, 10000 Zagreb</derivirana_varijabla>
  </DomainObject.Predmet.StrankaFormatedWithAdress>
  <DomainObject.Predmet.StrankaFormatedWithAdressOIB>
    <izvorni_sadrzaj> FINA, RC Split, Podružnica Dubrovnik, OIB 85821130368, Vukovarska 2, 20000 Dubrovnik; HEP - Opskrba d.o.o. za opskrbu potrošača električnom, toplinskom energijom i plinom, OIB 63073332379, Ulica grada Vukovara 37, 10000 Zagreb</izvorni_sadrzaj>
    <derivirana_varijabla naziv="DomainObject.Predmet.StrankaFormatedWithAdressOIB_1"> FINA, RC Split, Podružnica Dubrovnik, OIB 85821130368, Vukovarska 2, 20000 Dubrovnik; HEP - Opskrba d.o.o. za opskrbu potrošača električnom, toplinskom energijom i plinom, OIB 63073332379, Ulica grada Vukovara 37, 10000 Zagreb</derivirana_varijabla>
  </DomainObject.Predmet.StrankaFormatedWithAdressOIB>
  <DomainObject.Predmet.StrankaWithAdress>
    <izvorni_sadrzaj>FINA, RC Split, Podružnica Dubrovnik Vukovarska 2,20000 Dubrovnik,HEP - Opskrba d.o.o. za opskrbu potrošača električnom, toplinskom energijom i plinom Ulica grada Vukovara 37,10000 Zagreb</izvorni_sadrzaj>
    <derivirana_varijabla naziv="DomainObject.Predmet.StrankaWithAdress_1">FINA, RC Split, Podružnica Dubrovnik Vukovarska 2,20000 Dubrovnik,HEP - Opskrba d.o.o. za opskrbu potrošača električnom, toplinskom energijom i plinom Ulica grada Vukovara 37,10000 Zagreb</derivirana_varijabla>
  </DomainObject.Predmet.StrankaWithAdress>
  <DomainObject.Predmet.StrankaWithAdressOIB>
    <izvorni_sadrzaj>FINA, RC Split, Podružnica Dubrovnik, OIB 85821130368, Vukovarska 2,20000 Dubrovnik,HEP - Opskrba d.o.o. za opskrbu potrošača električnom, toplinskom energijom i plinom, OIB 63073332379, Ulica grada Vukovara 37,10000 Zagreb</izvorni_sadrzaj>
    <derivirana_varijabla naziv="DomainObject.Predmet.StrankaWithAdressOIB_1">FINA, RC Split, Podružnica Dubrovnik, OIB 85821130368, Vukovarska 2,20000 Dubrovnik,HEP - Opskrba d.o.o. za opskrbu potrošača električnom, toplinskom energijom i plinom, OIB 63073332379, Ulica grada Vukovara 37,10000 Zagreb</derivirana_varijabla>
  </DomainObject.Predmet.StrankaWithAdressOIB>
  <DomainObject.Predmet.StrankaNazivFormated>
    <izvorni_sadrzaj>FINA, RC Split, Podružnica Dubrovnik,HEP - Opskrba d.o.o. za opskrbu potrošača električnom, toplinskom energijom i plinom</izvorni_sadrzaj>
    <derivirana_varijabla naziv="DomainObject.Predmet.StrankaNazivFormated_1">FINA, RC Split, Podružnica Dubrovnik,HEP - Opskrba d.o.o. za opskrbu potrošača električnom, toplinskom energijom i plinom</derivirana_varijabla>
  </DomainObject.Predmet.StrankaNazivFormated>
  <DomainObject.Predmet.StrankaNazivFormatedOIB>
    <izvorni_sadrzaj>FINA, RC Split, Podružnica Dubrovnik, OIB 85821130368,HEP - Opskrba d.o.o. za opskrbu potrošača električnom, toplinskom energijom i plinom, OIB 63073332379</izvorni_sadrzaj>
    <derivirana_varijabla naziv="DomainObject.Predmet.StrankaNazivFormatedOIB_1">FINA, RC Split, Podružnica Dubrovnik, OIB 85821130368,HEP - Opskrba d.o.o. za opskrbu potrošača električnom, toplinskom energijom i plinom, OIB 63073332379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1023345.99</izvorni_sadrzaj>
    <derivirana_varijabla naziv="DomainObject.Predmet.TrenutnaVrijednost_1">1023345.99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HEP - Opskrba d.o.o. za opskrbu potrošača električnom, toplinskom energijom i plinom</item>
    </izvorni_sadrzaj>
    <derivirana_varijabla naziv="DomainObject.Predmet.StrankaListFormated_1">
      <item>FINA, RC Split, Podružnica Dubrovnik</item>
      <item>HEP - Opskrba d.o.o. za opskrbu potrošača električnom, toplinskom energijom i plinom</item>
    </derivirana_varijabla>
  </DomainObject.Predmet.StrankaListFormated>
  <DomainObject.Predmet.StrankaListFormatedOIB>
    <izvorni_sadrzaj>
      <item>FINA, RC Split, Podružnica Dubrovnik, OIB 85821130368</item>
      <item>HEP - Opskrba d.o.o. za opskrbu potrošača električnom, toplinskom energijom i plinom, OIB 63073332379</item>
    </izvorni_sadrzaj>
    <derivirana_varijabla naziv="DomainObject.Predmet.StrankaListFormatedOIB_1">
      <item>FINA, RC Split, Podružnica Dubrovnik, OIB 85821130368</item>
      <item>HEP - Opskrba d.o.o. za opskrbu potrošača električnom, toplinskom energijom i plinom, OIB 63073332379</item>
    </derivirana_varijabla>
  </DomainObject.Predmet.StrankaListFormatedOIB>
  <DomainObject.Predmet.StrankaListFormatedWithAdress>
    <izvorni_sadrzaj>
      <item>FINA, RC Split, Podružnica Dubrovnik, Vukovarska 2, 20000 Dubrovnik</item>
      <item>HEP - Opskrba d.o.o. za opskrbu potrošača električnom, toplinskom energijom i plinom, Ulica grada Vukovara 37, 10000 Zagreb</item>
    </izvorni_sadrzaj>
    <derivirana_varijabla naziv="DomainObject.Predmet.StrankaListFormatedWithAdress_1">
      <item>FINA, RC Split, Podružnica Dubrovnik, Vukovarska 2, 20000 Dubrovnik</item>
      <item>HEP - Opskrba d.o.o. za opskrbu potrošača električnom, toplinskom energijom i plinom, Ulica grada Vukovara 37,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HEP - Opskrba d.o.o. za opskrbu potrošača električnom, toplinskom energijom i plinom, OIB 63073332379, Ulica grada Vukovara 37, 10000 Zagreb</item>
    </izvorni_sadrzaj>
    <derivirana_varijabla naziv="DomainObject.Predmet.StrankaListFormatedWithAdressOIB_1">
      <item>FINA, RC Split, Podružnica Dubrovnik, OIB 85821130368, Vukovarska 2, 20000 Dubrovnik</item>
      <item>HEP - Opskrba d.o.o. za opskrbu potrošača električnom, toplinskom energijom i plinom, OIB 63073332379, Ulica grada Vukovara 37, 10000 Zagreb</item>
    </derivirana_varijabla>
  </DomainObject.Predmet.StrankaListFormatedWithAdressOIB>
  <DomainObject.Predmet.StrankaListNazivFormated>
    <izvorni_sadrzaj>
      <item>FINA, RC Split, Podružnica Dubrovnik</item>
      <item>HEP - Opskrba d.o.o. za opskrbu potrošača električnom, toplinskom energijom i plinom</item>
    </izvorni_sadrzaj>
    <derivirana_varijabla naziv="DomainObject.Predmet.StrankaListNazivFormated_1">
      <item>FINA, RC Split, Podružnica Dubrovnik</item>
      <item>HEP - Opskrba d.o.o. za opskrbu potrošača električnom, toplinskom energijom i plinom</item>
    </derivirana_varijabla>
  </DomainObject.Predmet.StrankaListNazivFormated>
  <DomainObject.Predmet.StrankaListNazivFormatedOIB>
    <izvorni_sadrzaj>
      <item>FINA, RC Split, Podružnica Dubrovnik, OIB 85821130368</item>
      <item>HEP - Opskrba d.o.o. za opskrbu potrošača električnom, toplinskom energijom i plinom, OIB 63073332379</item>
    </izvorni_sadrzaj>
    <derivirana_varijabla naziv="DomainObject.Predmet.StrankaListNazivFormatedOIB_1">
      <item>FINA, RC Split, Podružnica Dubrovnik, OIB 85821130368</item>
      <item>HEP - Opskrba d.o.o. za opskrbu potrošača električnom, toplinskom energijom i plinom, OIB 63073332379</item>
    </derivirana_varijabla>
  </DomainObject.Predmet.StrankaListNazivFormatedOIB>
  <DomainObject.Predmet.ProtuStrankaListFormated>
    <izvorni_sadrzaj>
      <item>BERNA d.o.o. za trgovinu, ugostiteljstvo i turizam</item>
    </izvorni_sadrzaj>
    <derivirana_varijabla naziv="DomainObject.Predmet.ProtuStrankaListFormated_1">
      <item>BERNA d.o.o. za trgovinu, ugostiteljstvo i turizam</item>
    </derivirana_varijabla>
  </DomainObject.Predmet.ProtuStrankaListFormated>
  <DomainObject.Predmet.ProtuStrankaListFormatedOIB>
    <izvorni_sadrzaj>
      <item>BERNA d.o.o. za trgovinu, ugostiteljstvo i turizam, OIB 22265728962</item>
    </izvorni_sadrzaj>
    <derivirana_varijabla naziv="DomainObject.Predmet.ProtuStrankaListFormatedOIB_1">
      <item>BERNA d.o.o. za trgovinu, ugostiteljstvo i turizam, OIB 22265728962</item>
    </derivirana_varijabla>
  </DomainObject.Predmet.ProtuStrankaListFormatedOIB>
  <DomainObject.Predmet.ProtuStrankaListFormatedWithAdress>
    <izvorni_sadrzaj>
      <item>BERNA d.o.o. za trgovinu, ugostiteljstvo i turizam, Brna 92, 20271 Smokvica</item>
    </izvorni_sadrzaj>
    <derivirana_varijabla naziv="DomainObject.Predmet.ProtuStrankaListFormatedWithAdress_1">
      <item>BERNA d.o.o. za trgovinu, ugostiteljstvo i turizam, Brna 92, 20271 Smokvica</item>
    </derivirana_varijabla>
  </DomainObject.Predmet.ProtuStrankaListFormatedWithAdress>
  <DomainObject.Predmet.ProtuStrankaListFormatedWithAdressOIB>
    <izvorni_sadrzaj>
      <item>BERNA d.o.o. za trgovinu, ugostiteljstvo i turizam, OIB 22265728962, Brna 92, 20271 Smokvica</item>
    </izvorni_sadrzaj>
    <derivirana_varijabla naziv="DomainObject.Predmet.ProtuStrankaListFormatedWithAdressOIB_1">
      <item>BERNA d.o.o. za trgovinu, ugostiteljstvo i turizam, OIB 22265728962, Brna 92, 20271 Smokvica</item>
    </derivirana_varijabla>
  </DomainObject.Predmet.ProtuStrankaListFormatedWithAdressOIB>
  <DomainObject.Predmet.ProtuStrankaListNazivFormated>
    <izvorni_sadrzaj>
      <item>BERNA d.o.o. za trgovinu, ugostiteljstvo i turizam</item>
    </izvorni_sadrzaj>
    <derivirana_varijabla naziv="DomainObject.Predmet.ProtuStrankaListNazivFormated_1">
      <item>BERNA d.o.o. za trgovinu, ugostiteljstvo i turizam</item>
    </derivirana_varijabla>
  </DomainObject.Predmet.ProtuStrankaListNazivFormated>
  <DomainObject.Predmet.ProtuStrankaListNazivFormatedOIB>
    <izvorni_sadrzaj>
      <item>BERNA d.o.o. za trgovinu, ugostiteljstvo i turizam, OIB 22265728962</item>
    </izvorni_sadrzaj>
    <derivirana_varijabla naziv="DomainObject.Predmet.ProtuStrankaListNazivFormatedOIB_1">
      <item>BERNA d.o.o. za trgovinu, ugostiteljstvo i turizam, OIB 22265728962</item>
    </derivirana_varijabla>
  </DomainObject.Predmet.ProtuStrankaListNazivFormatedOIB>
  <DomainObject.Predmet.OstaliListFormated>
    <izvorni_sadrzaj>
      <item>Zdravko Baničević</item>
      <item>Josip Hrga, stečajni upravitelj</item>
    </izvorni_sadrzaj>
    <derivirana_varijabla naziv="DomainObject.Predmet.OstaliListFormated_1">
      <item>Zdravko Baničević</item>
      <item>Josip Hrga, stečajni upravitelj</item>
    </derivirana_varijabla>
  </DomainObject.Predmet.OstaliListFormated>
  <DomainObject.Predmet.OstaliListFormatedOIB>
    <izvorni_sadrzaj>
      <item>Zdravko Baničević</item>
      <item>Josip Hrga, stečajni upravitelj, OIB 15662494844</item>
    </izvorni_sadrzaj>
    <derivirana_varijabla naziv="DomainObject.Predmet.OstaliListFormatedOIB_1">
      <item>Zdravko Baničević</item>
      <item>Josip Hrga, stečajni upravitelj, OIB 15662494844</item>
    </derivirana_varijabla>
  </DomainObject.Predmet.OstaliListFormatedOIB>
  <DomainObject.Predmet.OstaliListFormatedWithAdress>
    <izvorni_sadrzaj>
      <item>Zdravko Baničević</item>
      <item>Josip Hrga, stečajni upravitelj, Bihaćka 15, 21000 Split</item>
    </izvorni_sadrzaj>
    <derivirana_varijabla naziv="DomainObject.Predmet.OstaliListFormatedWithAdress_1">
      <item>Zdravko Baničević</item>
      <item>Josip Hrga, stečajni upravitelj, Bihaćka 15, 21000 Split</item>
    </derivirana_varijabla>
  </DomainObject.Predmet.OstaliListFormatedWithAdress>
  <DomainObject.Predmet.OstaliListFormatedWithAdressOIB>
    <izvorni_sadrzaj>
      <item>Zdravko Baničević</item>
      <item>Josip Hrga, stečajni upravitelj, OIB 15662494844, Bihaćka 15, 21000 Split</item>
    </izvorni_sadrzaj>
    <derivirana_varijabla naziv="DomainObject.Predmet.OstaliListFormatedWithAdressOIB_1">
      <item>Zdravko Baničević</item>
      <item>Josip Hrga, stečajni upravitelj, OIB 15662494844, Bihaćka 15, 21000 Split</item>
    </derivirana_varijabla>
  </DomainObject.Predmet.OstaliListFormatedWithAdressOIB>
  <DomainObject.Predmet.OstaliListNazivFormated>
    <izvorni_sadrzaj>
      <item>Zdravko Baničević</item>
      <item>Josip Hrga, stečajni upravitelj</item>
    </izvorni_sadrzaj>
    <derivirana_varijabla naziv="DomainObject.Predmet.OstaliListNazivFormated_1">
      <item>Zdravko Baničević</item>
      <item>Josip Hrga, stečajni upravitelj</item>
    </derivirana_varijabla>
  </DomainObject.Predmet.OstaliListNazivFormated>
  <DomainObject.Predmet.OstaliListNazivFormatedOIB>
    <izvorni_sadrzaj>
      <item>Zdravko Baničević</item>
      <item>Josip Hrga, stečajni upravitelj, OIB 15662494844</item>
    </izvorni_sadrzaj>
    <derivirana_varijabla naziv="DomainObject.Predmet.OstaliListNazivFormatedOIB_1">
      <item>Zdravko Baničević</item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BERNA d.o.o. za trgovinu, ugostiteljstvo i turizam</izvorni_sadrzaj>
    <derivirana_varijabla naziv="DomainObject.Predmet.ProtustrankaIDrugi_1">BERNA d.o.o. za trgovinu, ugostiteljstvo i turizam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BERNA d.o.o. za trgovinu, ugostiteljstvo i turizam, OIB 22265728962, Brna 92, 20271 Smokvica</izvorni_sadrzaj>
    <derivirana_varijabla naziv="DomainObject.Predmet.ProtustrankaIDrugiAdressOIB_1">BERNA d.o.o. za trgovinu, ugostiteljstvo i turizam, OIB 22265728962, Brna 92,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BERNA d.o.o. za trgovinu, ugostiteljstvo i turizam</item>
      <item>HEP - Opskrba d.o.o. za opskrbu potrošača električnom, toplinskom energijom i plinom</item>
      <item>Zdravko Baničević</item>
      <item>Josip Hrga, stečajni upravitelj</item>
    </izvorni_sadrzaj>
    <derivirana_varijabla naziv="DomainObject.Predmet.SudioniciListNaziv_1">
      <item>FINA, RC Split, Podružnica Dubrovnik</item>
      <item>BERNA d.o.o. za trgovinu, ugostiteljstvo i turizam</item>
      <item>HEP - Opskrba d.o.o. za opskrbu potrošača električnom, toplinskom energijom i plinom</item>
      <item>Zdravko Baničević</item>
      <item>Josip Hrga,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BERNA d.o.o. za trgovinu, ugostiteljstvo i turizam, OIB 22265728962, Brna 92,20271 Smokvica</item>
      <item>HEP - Opskrba d.o.o. za opskrbu potrošača električnom, toplinskom energijom i plinom, OIB 63073332379, Ulica grada Vukovara 37,10000 Zagreb</item>
      <item>Zdravko Baničević</item>
      <item>Josip Hrga, stečajni upravitelj, OIB 15662494844, Bihaćka 15,21000 Split</item>
    </izvorni_sadrzaj>
    <derivirana_varijabla naziv="DomainObject.Predmet.SudioniciListAdressOIB_1">
      <item>FINA, RC Split, Podružnica Dubrovnik, OIB 85821130368, Vukovarska 2,20000 Dubrovnik</item>
      <item>BERNA d.o.o. za trgovinu, ugostiteljstvo i turizam, OIB 22265728962, Brna 92,20271 Smokvica</item>
      <item>HEP - Opskrba d.o.o. za opskrbu potrošača električnom, toplinskom energijom i plinom, OIB 63073332379, Ulica grada Vukovara 37,10000 Zagreb</item>
      <item>Zdravko Baničević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22265728962</item>
      <item>, OIB 63073332379</item>
      <item>, OIB null</item>
      <item>, OIB 15662494844</item>
    </izvorni_sadrzaj>
    <derivirana_varijabla naziv="DomainObject.Predmet.SudioniciListNazivOIB_1">
      <item>, OIB 85821130368</item>
      <item>, OIB 22265728962</item>
      <item>, OIB 63073332379</item>
      <item>, OIB null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2017.</izvorni_sadrzaj>
    <derivirana_varijabla naziv="DomainObject.Predmet.DatumZadnjeOdrzaneSudskeRadnje_1">8. veljače 2017.</derivirana_varijabla>
  </DomainObject.Predmet.DatumZadnjeOdrzaneSudskeRadnje>
  <DomainObject.PredzadnjaOdlukaIzPredmeta.DatumDonosenjaOdluke>
    <izvorni_sadrzaj>23. ožujka 2018.</izvorni_sadrzaj>
    <derivirana_varijabla naziv="DomainObject.PredzadnjaOdlukaIzPredmeta.DatumDonosenjaOdluke_1">23. ožujka 2018.</derivirana_varijabla>
  </DomainObject.PredzadnjaOdlukaIzPredmeta.DatumDonosenjaOdluke>
  <DomainObject.PredzadnjaOdlukaIzPredmeta.Oznaka>
    <izvorni_sadrzaj>St-1422/2016-32</izvorni_sadrzaj>
    <derivirana_varijabla naziv="DomainObject.PredzadnjaOdlukaIzPredmeta.Oznaka_1">St-1422/2016-32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830</properties:Characters>
  <properties:Lines>40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2018-10-09T08:08:00Z</dcterms:created>
  <dc:creator>Sanja Vuković</dc:creator>
  <cp:lastModifiedBy>Sanja Vuković</cp:lastModifiedBy>
  <dcterms:modified xmlns:xsi="http://www.w3.org/2001/XMLSchema-instance" xsi:type="dcterms:W3CDTF">2018-10-09T08:24:00Z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(rjesenje za sazivanje skupštine berna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