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facf" w14:paraId="134facf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D11291">
        <w:t>8</w:t>
      </w:r>
      <w:r w:rsidR="00933CC0">
        <w:t>61</w:t>
      </w:r>
      <w:r w:rsidR="00D11291">
        <w:t>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226779">
        <w:t>MIRIJA PROMET</w:t>
      </w:r>
      <w:r w:rsidR="00F479C5">
        <w:t xml:space="preserve"> d</w:t>
      </w:r>
      <w:r w:rsidR="007F4C0B">
        <w:t xml:space="preserve">ruštvo s ograničenom odgovornošću za trgovinu i usluge, Zagreb, </w:t>
      </w:r>
      <w:r w:rsidR="00226779">
        <w:t>Andrije Hebranga 13</w:t>
      </w:r>
      <w:r w:rsidR="007F4C0B">
        <w:t>, MBS: 080</w:t>
      </w:r>
      <w:r w:rsidR="00226779">
        <w:t>746422</w:t>
      </w:r>
      <w:r w:rsidR="007F4C0B">
        <w:t xml:space="preserve">, OIB: </w:t>
      </w:r>
      <w:r w:rsidR="00226779">
        <w:t>65901761161</w:t>
      </w:r>
      <w:r w:rsidR="007F4C0B">
        <w:t>,</w:t>
      </w:r>
      <w:r w:rsidR="00F479C5">
        <w:t xml:space="preserve"> </w:t>
      </w:r>
      <w:r w:rsidR="00A10344">
        <w:t xml:space="preserve">dana </w:t>
      </w:r>
      <w:r w:rsidR="007F4C0B">
        <w:t>04. listopada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A815B6" w:rsidRPr="00A815B6">
        <w:t>MIRIJA PROMET društvo s ograničenom odgovornošću za trgovinu i usluge, Zagreb, Andrije Hebranga 13, MBS: 080746422, OIB: 65901761161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A815B6">
        <w:rPr>
          <w:bCs/>
        </w:rPr>
        <w:t>18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A815B6">
        <w:rPr>
          <w:bCs/>
        </w:rPr>
        <w:t>2623</w:t>
      </w:r>
      <w:r>
        <w:rPr>
          <w:bCs/>
        </w:rPr>
        <w:t xml:space="preserve"> od </w:t>
      </w:r>
      <w:r w:rsidR="00A815B6">
        <w:rPr>
          <w:bCs/>
        </w:rPr>
        <w:t>15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nad stečajnim dužnikom</w:t>
      </w:r>
      <w:r>
        <w:t xml:space="preserve"> </w:t>
      </w:r>
      <w:r w:rsidR="00A815B6" w:rsidRPr="00A815B6">
        <w:t>MIRIJA PROMET društvo s ograničenom odgovornošću za trgovinu i usluge, Zagreb, Andrije Hebranga 13, MBS: 080746422, OIB: 65901761161</w:t>
      </w:r>
      <w:r w:rsidR="00A815B6"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B13C0C">
        <w:t>8</w:t>
      </w:r>
      <w:r w:rsidR="00933CC0">
        <w:t>61</w:t>
      </w:r>
      <w:r w:rsidR="00BE2A18">
        <w:t>/17-6</w:t>
      </w:r>
    </w:p>
    <w:p w:rsidRDefault="00D74EF5" w:rsidP="00D74EF5" w:rsidR="00D74EF5">
      <w:pPr>
        <w:jc w:val="both"/>
        <w:rPr>
          <w:bCs/>
        </w:rPr>
      </w:pPr>
    </w:p>
    <w:p w:rsidRDefault="00F479C5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Zaključkom od </w:t>
      </w:r>
      <w:r w:rsidR="00BE2A18">
        <w:rPr>
          <w:bCs/>
        </w:rPr>
        <w:t>2</w:t>
      </w:r>
      <w:r w:rsidR="00A815B6">
        <w:rPr>
          <w:bCs/>
        </w:rPr>
        <w:t>2</w:t>
      </w:r>
      <w:r>
        <w:rPr>
          <w:bCs/>
        </w:rPr>
        <w:t xml:space="preserve">. rujna 2017. </w:t>
      </w:r>
      <w:r w:rsidR="00B13C0C">
        <w:rPr>
          <w:bCs/>
        </w:rPr>
        <w:t>Sud je</w:t>
      </w:r>
      <w:r>
        <w:rPr>
          <w:bCs/>
        </w:rPr>
        <w:t xml:space="preserve"> </w:t>
      </w:r>
      <w:r w:rsidR="00B13C0C">
        <w:rPr>
          <w:bCs/>
        </w:rPr>
        <w:t xml:space="preserve">pozvao </w:t>
      </w:r>
      <w:r>
        <w:rPr>
          <w:bCs/>
        </w:rPr>
        <w:t xml:space="preserve">Financijsku agenciju na dostavu dokaza o postojanju stečajnog razloga na strani stečajnog dužnika, odnosno na dostavu Potvrde o stanju </w:t>
      </w:r>
      <w:r w:rsidR="00063BF6">
        <w:rPr>
          <w:bCs/>
        </w:rPr>
        <w:t>računa stečajnog dužnika</w:t>
      </w:r>
      <w:r>
        <w:rPr>
          <w:bCs/>
        </w:rPr>
        <w:t xml:space="preserve">, a ista je </w:t>
      </w:r>
      <w:r w:rsidR="00D12024">
        <w:rPr>
          <w:bCs/>
        </w:rPr>
        <w:t xml:space="preserve">29. </w:t>
      </w:r>
      <w:r w:rsidR="00A91496">
        <w:rPr>
          <w:bCs/>
        </w:rPr>
        <w:t>r</w:t>
      </w:r>
      <w:r w:rsidR="00D12024">
        <w:rPr>
          <w:bCs/>
        </w:rPr>
        <w:t xml:space="preserve">ujna 2017. </w:t>
      </w:r>
      <w:r w:rsidR="00A91496">
        <w:rPr>
          <w:bCs/>
        </w:rPr>
        <w:t>d</w:t>
      </w:r>
      <w:r w:rsidR="00D12024">
        <w:rPr>
          <w:bCs/>
        </w:rPr>
        <w:t xml:space="preserve">ostavila predmetnu Potvrdu iz koje je razvidno da je </w:t>
      </w:r>
      <w:r w:rsidR="00063BF6">
        <w:rPr>
          <w:bCs/>
        </w:rPr>
        <w:t>na računima i novčanim sredstvima steč</w:t>
      </w:r>
      <w:r w:rsidR="00E9280B">
        <w:rPr>
          <w:bCs/>
        </w:rPr>
        <w:t>ajnog dužnika na dan izdavanja P</w:t>
      </w:r>
      <w:r w:rsidR="00063BF6">
        <w:rPr>
          <w:bCs/>
        </w:rPr>
        <w:t>otvrde evidentirano 0 dana neprekidne blokade i da nepo</w:t>
      </w:r>
      <w:r w:rsidR="00A528C9">
        <w:rPr>
          <w:bCs/>
        </w:rPr>
        <w:t>dmirene obveze</w:t>
      </w:r>
      <w:r w:rsidR="00063BF6">
        <w:rPr>
          <w:bCs/>
        </w:rPr>
        <w:t xml:space="preserve"> </w:t>
      </w:r>
      <w:r w:rsidR="004C6ACF">
        <w:rPr>
          <w:bCs/>
        </w:rPr>
        <w:t>iznose 0,00 kuna</w:t>
      </w:r>
      <w:r>
        <w:rPr>
          <w:bCs/>
        </w:rPr>
        <w:t>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>U Osijeku</w:t>
      </w:r>
      <w:r w:rsidR="00A91496">
        <w:rPr>
          <w:bCs/>
        </w:rPr>
        <w:t>, 04. listopada</w:t>
      </w:r>
      <w:r w:rsidR="00D74EF5">
        <w:rPr>
          <w:bCs/>
        </w:rPr>
        <w:t xml:space="preserve"> </w:t>
      </w:r>
      <w:r>
        <w:rPr>
          <w:bCs/>
        </w:rPr>
        <w:t>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3014B7" w:rsidP="00A10344" w:rsidR="00A10344" w:rsidRPr="003014B7">
      <w:pPr>
        <w:pStyle w:val="Tijeloteksta"/>
      </w:pPr>
      <w:r>
        <w:t xml:space="preserve">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</w:t>
      </w:r>
      <w:r w:rsidR="00066440">
        <w:t>Potvrdu</w:t>
      </w:r>
      <w:r>
        <w:t xml:space="preserve"> FINA-e (str. </w:t>
      </w:r>
      <w:r w:rsidR="00A815B6">
        <w:t>11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3014B7" w:rsidR="003014B7" w:rsidRPr="00A10344">
      <w:pPr>
        <w:numPr>
          <w:ilvl w:val="0"/>
          <w:numId w:val="8"/>
        </w:numPr>
        <w:jc w:val="both"/>
      </w:pPr>
      <w:r>
        <w:t xml:space="preserve">kal. </w:t>
      </w:r>
      <w:r w:rsidR="00A815B6">
        <w:t>24</w:t>
      </w:r>
      <w:r>
        <w:t xml:space="preserve">. </w:t>
      </w:r>
      <w:r w:rsidR="0051720E">
        <w:t>listopada</w:t>
      </w:r>
      <w:r w:rsidR="003014B7">
        <w:t xml:space="preserve"> 2017.</w:t>
      </w:r>
      <w:r>
        <w:t xml:space="preserve">                                                                                    </w:t>
      </w:r>
      <w:r w:rsidRPr="003014B7">
        <w:rPr>
          <w:b/>
          <w:bCs/>
        </w:rPr>
        <w:t xml:space="preserve">   </w:t>
      </w:r>
    </w:p>
    <w:sectPr w:rsidSect="00D74EF5" w:rsidR="003014B7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1CA" w:rsidP="00D74EF5" w:rsidR="00FF61CA">
      <w:r>
        <w:separator/>
      </w:r>
    </w:p>
  </w:endnote>
  <w:endnote w:id="0" w:type="continuationSeparator">
    <w:p w:rsidRDefault="00FF61CA" w:rsidP="00D74EF5" w:rsidR="00FF6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1CA" w:rsidP="00D74EF5" w:rsidR="00FF61CA">
      <w:r>
        <w:separator/>
      </w:r>
    </w:p>
  </w:footnote>
  <w:footnote w:id="0" w:type="continuationSeparator">
    <w:p w:rsidRDefault="00FF61CA" w:rsidP="00D74EF5" w:rsidR="00FF6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ECA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2104E"/>
    <w:rsid w:val="00035864"/>
    <w:rsid w:val="000412A0"/>
    <w:rsid w:val="000535EA"/>
    <w:rsid w:val="00063BF6"/>
    <w:rsid w:val="00066440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D01B4"/>
    <w:rsid w:val="001E375C"/>
    <w:rsid w:val="001F714B"/>
    <w:rsid w:val="002063E3"/>
    <w:rsid w:val="00226779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014B7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6ACF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76A09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27ECA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7F4C0B"/>
    <w:rsid w:val="008069AE"/>
    <w:rsid w:val="00817C66"/>
    <w:rsid w:val="00844DE0"/>
    <w:rsid w:val="00860129"/>
    <w:rsid w:val="008701A4"/>
    <w:rsid w:val="00875548"/>
    <w:rsid w:val="008A2C9A"/>
    <w:rsid w:val="008A66B9"/>
    <w:rsid w:val="008C7029"/>
    <w:rsid w:val="00901EF5"/>
    <w:rsid w:val="00912CF5"/>
    <w:rsid w:val="00933CC0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28C9"/>
    <w:rsid w:val="00A57AB7"/>
    <w:rsid w:val="00A64AAE"/>
    <w:rsid w:val="00A815B6"/>
    <w:rsid w:val="00A91496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E0AFD"/>
    <w:rsid w:val="00BE2A18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D0F71"/>
    <w:rsid w:val="00CE0EE4"/>
    <w:rsid w:val="00CF2893"/>
    <w:rsid w:val="00D11291"/>
    <w:rsid w:val="00D12024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280B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1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St-861/2017-6</izvorni_sadrzaj>
    <derivirana_varijabla naziv="DomainObject.Oznaka_1">St-861/2017-6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St-861/2017</izvorni_sadrzaj>
    <derivirana_varijabla naziv="DomainObject.Predmet.OznakaBroj_1">St-861/2017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MIRIJA PROMET d.o.o.</izvorni_sadrzaj>
    <derivirana_varijabla naziv="DomainObject.Predmet.ProtustrankaFormated_1">  MIRIJA PROMET d.o.o.</derivirana_varijabla>
  </DomainObject.Predmet.ProtustrankaFormated>
  <DomainObject.Predmet.ProtustrankaFormatedOIB>
    <izvorni_sadrzaj>  MIRIJA PROMET d.o.o., OIB 65901761161</izvorni_sadrzaj>
    <derivirana_varijabla naziv="DomainObject.Predmet.ProtustrankaFormatedOIB_1">  MIRIJA PROMET d.o.o., OIB 65901761161</derivirana_varijabla>
  </DomainObject.Predmet.ProtustrankaFormatedOIB>
  <DomainObject.Predmet.ProtustrankaFormatedWithAdress>
    <izvorni_sadrzaj> MIRIJA PROMET d.o.o., Andrije Hebranga 13, 10000 Zagreb</izvorni_sadrzaj>
    <derivirana_varijabla naziv="DomainObject.Predmet.ProtustrankaFormatedWithAdress_1"> MIRIJA PROMET d.o.o., Andrije Hebranga 13, 10000 Zagreb</derivirana_varijabla>
  </DomainObject.Predmet.ProtustrankaFormatedWithAdress>
  <DomainObject.Predmet.ProtustrankaFormatedWithAdressOIB>
    <izvorni_sadrzaj> MIRIJA PROMET d.o.o., OIB 65901761161, Andrije Hebranga 13, 10000 Zagreb</izvorni_sadrzaj>
    <derivirana_varijabla naziv="DomainObject.Predmet.ProtustrankaFormatedWithAdressOIB_1"> MIRIJA PROMET d.o.o., OIB 65901761161, Andrije Hebranga 13, 10000 Zagreb</derivirana_varijabla>
  </DomainObject.Predmet.ProtustrankaFormatedWithAdressOIB>
  <DomainObject.Predmet.ProtustrankaWithAdress>
    <izvorni_sadrzaj>MIRIJA PROMET d.o.o. Andrije Hebranga 13, 10000 Zagreb</izvorni_sadrzaj>
    <derivirana_varijabla naziv="DomainObject.Predmet.ProtustrankaWithAdress_1">MIRIJA PROMET d.o.o. Andrije Hebranga 13, 10000 Zagreb</derivirana_varijabla>
  </DomainObject.Predmet.ProtustrankaWithAdress>
  <DomainObject.Predmet.ProtustrankaWithAdressOIB>
    <izvorni_sadrzaj>MIRIJA PROMET d.o.o., OIB 65901761161, Andrije Hebranga 13, 10000 Zagreb</izvorni_sadrzaj>
    <derivirana_varijabla naziv="DomainObject.Predmet.ProtustrankaWithAdressOIB_1">MIRIJA PROMET d.o.o., OIB 65901761161, Andrije Hebranga 13, 10000 Zagreb</derivirana_varijabla>
  </DomainObject.Predmet.ProtustrankaWithAdressOIB>
  <DomainObject.Predmet.ProtustrankaNazivFormated>
    <izvorni_sadrzaj>MIRIJA PROMET d.o.o.</izvorni_sadrzaj>
    <derivirana_varijabla naziv="DomainObject.Predmet.ProtustrankaNazivFormated_1">MIRIJA PROMET d.o.o.</derivirana_varijabla>
  </DomainObject.Predmet.ProtustrankaNazivFormated>
  <DomainObject.Predmet.ProtustrankaNazivFormatedOIB>
    <izvorni_sadrzaj>MIRIJA PROMET d.o.o., OIB 65901761161</izvorni_sadrzaj>
    <derivirana_varijabla naziv="DomainObject.Predmet.ProtustrankaNazivFormatedOIB_1">MIRIJA PROMET d.o.o., OIB 65901761161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MIRIJA PROMET d.o.o.</item>
    </izvorni_sadrzaj>
    <derivirana_varijabla naziv="DomainObject.Predmet.ProtuStrankaListFormated_1">
      <item>MIRIJA PROMET d.o.o.</item>
    </derivirana_varijabla>
  </DomainObject.Predmet.ProtuStrankaListFormated>
  <DomainObject.Predmet.ProtuStrankaListFormatedOIB>
    <izvorni_sadrzaj>
      <item>MIRIJA PROMET d.o.o., OIB 65901761161</item>
    </izvorni_sadrzaj>
    <derivirana_varijabla naziv="DomainObject.Predmet.ProtuStrankaListFormatedOIB_1">
      <item>MIRIJA PROMET d.o.o., OIB 65901761161</item>
    </derivirana_varijabla>
  </DomainObject.Predmet.ProtuStrankaListFormatedOIB>
  <DomainObject.Predmet.ProtuStrankaListFormatedWithAdress>
    <izvorni_sadrzaj>
      <item>MIRIJA PROMET d.o.o., Andrije Hebranga 13, 10000 Zagreb</item>
    </izvorni_sadrzaj>
    <derivirana_varijabla naziv="DomainObject.Predmet.ProtuStrankaListFormatedWithAdress_1">
      <item>MIRIJA PROMET d.o.o., Andrije Hebranga 13, 10000 Zagreb</item>
    </derivirana_varijabla>
  </DomainObject.Predmet.ProtuStrankaListFormatedWithAdress>
  <DomainObject.Predmet.ProtuStrankaListFormatedWithAdressOIB>
    <izvorni_sadrzaj>
      <item>MIRIJA PROMET d.o.o., OIB 65901761161, Andrije Hebranga 13, 10000 Zagreb</item>
    </izvorni_sadrzaj>
    <derivirana_varijabla naziv="DomainObject.Predmet.ProtuStrankaListFormatedWithAdressOIB_1">
      <item>MIRIJA PROMET d.o.o., OIB 65901761161, Andrije Hebranga 13, 10000 Zagreb</item>
    </derivirana_varijabla>
  </DomainObject.Predmet.ProtuStrankaListFormatedWithAdressOIB>
  <DomainObject.Predmet.ProtuStrankaListNazivFormated>
    <izvorni_sadrzaj>
      <item>MIRIJA PROMET d.o.o.</item>
    </izvorni_sadrzaj>
    <derivirana_varijabla naziv="DomainObject.Predmet.ProtuStrankaListNazivFormated_1">
      <item>MIRIJA PROMET d.o.o.</item>
    </derivirana_varijabla>
  </DomainObject.Predmet.ProtuStrankaListNazivFormated>
  <DomainObject.Predmet.ProtuStrankaListNazivFormatedOIB>
    <izvorni_sadrzaj>
      <item>MIRIJA PROMET d.o.o., OIB 65901761161</item>
    </izvorni_sadrzaj>
    <derivirana_varijabla naziv="DomainObject.Predmet.ProtuStrankaListNazivFormatedOIB_1">
      <item>MIRIJA PROMET d.o.o., OIB 65901761161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St-861/2017-6</izvorni_sadrzaj>
    <derivirana_varijabla naziv="DomainObject.PoslovniBrojDokumenta_1">St-861/2017-6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MIRIJA PROMET d.o.o.</izvorni_sadrzaj>
    <derivirana_varijabla naziv="DomainObject.Predmet.ProtustrankaIDrugi_1">MIRIJA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MIRIJA PROMET d.o.o., OIB 65901761161, Andrije Hebranga 13, 10000 Zagreb</izvorni_sadrzaj>
    <derivirana_varijabla naziv="DomainObject.Predmet.ProtustrankaIDrugiAdressOIB_1">MIRIJA PROMET d.o.o., OIB 65901761161,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MIRIJA PROMET d.o.o.</item>
      <item>FINA Regionalni centar Zagreb</item>
    </izvorni_sadrzaj>
    <derivirana_varijabla naziv="DomainObject.Predmet.SudioniciListNaziv_1">
      <item>MIRIJA PROMET d.o.o.</item>
      <item>FINA Regionalni centar Zagreb</item>
    </derivirana_varijabla>
  </DomainObject.Predmet.SudioniciListNaziv>
  <DomainObject.Predmet.SudioniciListAdressOIB>
    <izvorni_sadrzaj>
      <item>MIRIJA PROMET d.o.o., OIB 65901761161, Andrije Hebranga 13,10000 Zagreb</item>
      <item>FINA Regionalni centar Zagreb, OIB 85821130368, Trg svibanjskih žrtava 1995. br. 1,10000 Zagreb</item>
    </izvorni_sadrzaj>
    <derivirana_varijabla naziv="DomainObject.Predmet.SudioniciListAdressOIB_1">
      <item>MIRIJA PROMET d.o.o., OIB 65901761161, Andrije Hebranga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65901761161</item>
      <item>, OIB 85821130368</item>
    </izvorni_sadrzaj>
    <derivirana_varijabla naziv="DomainObject.Predmet.SudioniciListNazivOIB_1">
      <item>, OIB 65901761161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4FA75-DBDA-4084-804C-EDB15CF4E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3026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2017-10-04T11:31:00Z</dcterms:created>
  <dc:creator>Korisnik</dc:creator>
  <cp:lastModifiedBy>Maja Videnović</cp:lastModifiedBy>
  <cp:lastPrinted>2017-07-31T07:19:00Z</cp:lastPrinted>
  <dcterms:modified xmlns:xsi="http://www.w3.org/2001/XMLSchema-instance" xsi:type="dcterms:W3CDTF">2017-10-04T11:45:00Z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