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792c" w14:paraId="ab7792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710B8B">
        <w:t xml:space="preserve">2696/16-3          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B45ADA">
        <w:t xml:space="preserve"> OIB 85821130368 </w:t>
      </w:r>
      <w:r>
        <w:t xml:space="preserve">za pokretanje skraćenog stečajnog postupka nad dužnikom </w:t>
      </w:r>
      <w:r w:rsidR="00710B8B" w:rsidRPr="00710B8B">
        <w:t xml:space="preserve">RED MILL 1885 d.o.o. </w:t>
      </w:r>
      <w:proofErr w:type="spellStart"/>
      <w:r w:rsidR="00710B8B">
        <w:t>Duboševica</w:t>
      </w:r>
      <w:proofErr w:type="spellEnd"/>
      <w:r w:rsidR="00710B8B">
        <w:t xml:space="preserve">, Ulica braće Radića 52, OIB </w:t>
      </w:r>
      <w:r w:rsidR="00710B8B" w:rsidRPr="00710B8B">
        <w:t>77286158974</w:t>
      </w:r>
      <w:r w:rsidR="00710B8B">
        <w:t xml:space="preserve">, MBS </w:t>
      </w:r>
      <w:r w:rsidR="005771D3">
        <w:t>030164506</w:t>
      </w:r>
      <w:r w:rsidR="006C5C98">
        <w:t xml:space="preserve">,  </w:t>
      </w:r>
      <w:r>
        <w:t xml:space="preserve">temeljem članka 430. Stečajnog zakona („Narodne novine“ 71/15), dana </w:t>
      </w:r>
      <w:r w:rsidR="005771D3">
        <w:t>24</w:t>
      </w:r>
      <w:r w:rsidR="006C5C98">
        <w:t>. listopada 2</w:t>
      </w:r>
      <w:r>
        <w:t>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771D3">
        <w:t xml:space="preserve">RED MILL 1885 d.o.o. </w:t>
      </w:r>
      <w:proofErr w:type="spellStart"/>
      <w:r w:rsidR="005771D3">
        <w:t>Duboševica</w:t>
      </w:r>
      <w:proofErr w:type="spellEnd"/>
      <w:r w:rsidR="005771D3">
        <w:t>, Ulica braće Radića 52, OIB 77286158974, MBS 030164506</w:t>
      </w:r>
      <w:r w:rsidR="006C5C98">
        <w:t xml:space="preserve">,  </w:t>
      </w:r>
      <w:r>
        <w:t xml:space="preserve">iznosi </w:t>
      </w:r>
      <w:r w:rsidR="00D54F7E">
        <w:t xml:space="preserve">117.747,21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021DF1">
        <w:t xml:space="preserve">Ivana </w:t>
      </w:r>
      <w:proofErr w:type="spellStart"/>
      <w:r w:rsidR="00021DF1">
        <w:t>Vujinović</w:t>
      </w:r>
      <w:proofErr w:type="spellEnd"/>
      <w:r w:rsidR="00021DF1">
        <w:t xml:space="preserve">, OIB 70546551733, Zagreb, Ulica Grada Chicaga 37,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54F7E">
        <w:t>2696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54F7E">
        <w:t>24</w:t>
      </w:r>
      <w:r w:rsidR="00437146">
        <w:t xml:space="preserve">. listopada 2016.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>kal. 15.12.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E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16B6E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St-2696/2016</izvorni_sadrzaj>
    <derivirana_varijabla naziv="DomainObject.Predmet.OznakaBroj_1">St-2696/2016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MILL 1885 d.o.o. za proizvodnju, trgovinu i usluge</izvorni_sadrzaj>
    <derivirana_varijabla naziv="DomainObject.Predmet.ProtustrankaFormated_1">  RED MILL 1885 d.o.o. za proizvodnju, trgovinu i usluge</derivirana_varijabla>
  </DomainObject.Predmet.ProtustrankaFormated>
  <DomainObject.Predmet.ProtustrankaFormatedOIB>
    <izvorni_sadrzaj>  RED MILL 1885 d.o.o. za proizvodnju, trgovinu i usluge, OIB 77286158974</izvorni_sadrzaj>
    <derivirana_varijabla naziv="DomainObject.Predmet.ProtustrankaFormatedOIB_1">  RED MILL 1885 d.o.o. za proizvodnju, trgovinu i usluge, OIB 77286158974</derivirana_varijabla>
  </DomainObject.Predmet.ProtustrankaFormatedOIB>
  <DomainObject.Predmet.ProtustrankaFormatedWithAdress>
    <izvorni_sadrzaj> RED MILL 1885 d.o.o. za proizvodnju, trgovinu i usluge, Ulica braće Radića 52, 31304 Duboševica</izvorni_sadrzaj>
    <derivirana_varijabla naziv="DomainObject.Predmet.ProtustrankaFormatedWithAdress_1"> RED MILL 1885 d.o.o. za proizvodnju, trgovinu i usluge, Ulica braće Radića 52, 31304 Duboševica</derivirana_varijabla>
  </DomainObject.Predmet.ProtustrankaFormatedWithAdress>
  <DomainObject.Predmet.ProtustrankaFormatedWithAdressOIB>
    <izvorni_sadrzaj> RED MILL 1885 d.o.o. za proizvodnju, trgovinu i usluge, OIB 77286158974, Ulica braće Radića 52, 31304 Duboševica</izvorni_sadrzaj>
    <derivirana_varijabla naziv="DomainObject.Predmet.ProtustrankaFormatedWithAdressOIB_1"> RED MILL 1885 d.o.o. za proizvodnju, trgovinu i usluge, OIB 77286158974, Ulica braće Radića 52, 31304 Duboševica</derivirana_varijabla>
  </DomainObject.Predmet.ProtustrankaFormatedWithAdressOIB>
  <DomainObject.Predmet.ProtustrankaWithAdress>
    <izvorni_sadrzaj>RED MILL 1885 d.o.o. za proizvodnju, trgovinu i usluge Ulica braće Radića 52, 31304 Duboševica</izvorni_sadrzaj>
    <derivirana_varijabla naziv="DomainObject.Predmet.ProtustrankaWithAdress_1">RED MILL 1885 d.o.o. za proizvodnju, trgovinu i usluge Ulica braće Radića 52, 31304 Duboševica</derivirana_varijabla>
  </DomainObject.Predmet.ProtustrankaWithAdress>
  <DomainObject.Predmet.ProtustrankaWithAdressOIB>
    <izvorni_sadrzaj>RED MILL 1885 d.o.o. za proizvodnju, trgovinu i usluge, OIB 77286158974, Ulica braće Radića 52, 31304 Duboševica</izvorni_sadrzaj>
    <derivirana_varijabla naziv="DomainObject.Predmet.ProtustrankaWithAdressOIB_1">RED MILL 1885 d.o.o. za proizvodnju, trgovinu i usluge, OIB 77286158974, Ulica braće Radića 52, 31304 Duboševica</derivirana_varijabla>
  </DomainObject.Predmet.ProtustrankaWithAdressOIB>
  <DomainObject.Predmet.ProtustrankaNazivFormated>
    <izvorni_sadrzaj>RED MILL 1885 d.o.o. za proizvodnju, trgovinu i usluge</izvorni_sadrzaj>
    <derivirana_varijabla naziv="DomainObject.Predmet.ProtustrankaNazivFormated_1">RED MILL 1885 d.o.o. za proizvodnju, trgovinu i usluge</derivirana_varijabla>
  </DomainObject.Predmet.ProtustrankaNazivFormated>
  <DomainObject.Predmet.ProtustrankaNazivFormatedOIB>
    <izvorni_sadrzaj>RED MILL 1885 d.o.o. za proizvodnju, trgovinu i usluge, OIB 77286158974</izvorni_sadrzaj>
    <derivirana_varijabla naziv="DomainObject.Predmet.ProtustrankaNazivFormatedOIB_1">RED MILL 1885 d.o.o. za proizvodnju, trgovinu i usluge, OIB 77286158974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RED MILL 1885 d.o.o. za proizvodnju, trgovinu i usluge</item>
    </izvorni_sadrzaj>
    <derivirana_varijabla naziv="DomainObject.Predmet.ProtuStrankaListFormated_1">
      <item>RED MILL 1885 d.o.o. za proizvodnju, trgovinu i usluge</item>
    </derivirana_varijabla>
  </DomainObject.Predmet.ProtuStrankaListFormated>
  <DomainObject.Predmet.ProtuStrankaListFormatedOIB>
    <izvorni_sadrzaj>
      <item>RED MILL 1885 d.o.o. za proizvodnju, trgovinu i usluge, OIB 77286158974</item>
    </izvorni_sadrzaj>
    <derivirana_varijabla naziv="DomainObject.Predmet.ProtuStrankaListFormatedOIB_1">
      <item>RED MILL 1885 d.o.o. za proizvodnju, trgovinu i usluge, OIB 77286158974</item>
    </derivirana_varijabla>
  </DomainObject.Predmet.ProtuStrankaListFormatedOIB>
  <DomainObject.Predmet.ProtuStrankaListFormatedWithAdress>
    <izvorni_sadrzaj>
      <item>RED MILL 1885 d.o.o. za proizvodnju, trgovinu i usluge, Ulica braće Radića 52, 31304 Duboševica</item>
    </izvorni_sadrzaj>
    <derivirana_varijabla naziv="DomainObject.Predmet.ProtuStrankaListFormatedWithAdress_1">
      <item>RED MILL 1885 d.o.o. za proizvodnju, trgovinu i usluge, Ulica braće Radića 52, 31304 Duboševica</item>
    </derivirana_varijabla>
  </DomainObject.Predmet.ProtuStrankaListFormatedWithAdress>
  <DomainObject.Predmet.ProtuStrankaListFormatedWithAdressOIB>
    <izvorni_sadrzaj>
      <item>RED MILL 1885 d.o.o. za proizvodnju, trgovinu i usluge, OIB 77286158974, Ulica braće Radića 52, 31304 Duboševica</item>
    </izvorni_sadrzaj>
    <derivirana_varijabla naziv="DomainObject.Predmet.ProtuStrankaListFormatedWithAdressOIB_1">
      <item>RED MILL 1885 d.o.o. za proizvodnju, trgovinu i usluge, OIB 77286158974, Ulica braće Radića 52, 31304 Duboševica</item>
    </derivirana_varijabla>
  </DomainObject.Predmet.ProtuStrankaListFormatedWithAdressOIB>
  <DomainObject.Predmet.ProtuStrankaListNazivFormated>
    <izvorni_sadrzaj>
      <item>RED MILL 1885 d.o.o. za proizvodnju, trgovinu i usluge</item>
    </izvorni_sadrzaj>
    <derivirana_varijabla naziv="DomainObject.Predmet.ProtuStrankaListNazivFormated_1">
      <item>RED MILL 1885 d.o.o. za proizvodnju, trgovinu i usluge</item>
    </derivirana_varijabla>
  </DomainObject.Predmet.ProtuStrankaListNazivFormated>
  <DomainObject.Predmet.ProtuStrankaListNazivFormatedOIB>
    <izvorni_sadrzaj>
      <item>RED MILL 1885 d.o.o. za proizvodnju, trgovinu i usluge, OIB 77286158974</item>
    </izvorni_sadrzaj>
    <derivirana_varijabla naziv="DomainObject.Predmet.ProtuStrankaListNazivFormatedOIB_1">
      <item>RED MILL 1885 d.o.o. za proizvodnju, trgovinu i usluge, OIB 77286158974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RED MILL 1885 d.o.o. za proizvodnju, trgovinu i usluge</izvorni_sadrzaj>
    <derivirana_varijabla naziv="DomainObject.Predmet.ProtustrankaIDrugi_1">RED MILL 1885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RED MILL 1885 d.o.o. za proizvodnju, trgovinu i usluge, OIB 77286158974, Ulica braće Radića 52, 31304 Duboševica</izvorni_sadrzaj>
    <derivirana_varijabla naziv="DomainObject.Predmet.ProtustrankaIDrugiAdressOIB_1">RED MILL 1885 d.o.o. za proizvodnju, trgovinu i usluge, OIB 77286158974, Ulica braće Radića 52, 31304 Duboševica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RED MILL 1885 d.o.o. za proizvodnju, trgovinu i usluge</item>
    </izvorni_sadrzaj>
    <derivirana_varijabla naziv="DomainObject.Predmet.SudioniciListNaziv_1">
      <item>FINA RC OSIJEK</item>
      <item>RED MILL 1885 d.o.o. za proizvodnju, trgovinu i usluge</item>
    </derivirana_varijabla>
  </DomainObject.Predmet.SudioniciListNaziv>
  <DomainObject.Predmet.SudioniciListAdressOIB>
    <izvorni_sadrzaj>
      <item>FINA RC OSIJEK, OIB 85821130368</item>
      <item>RED MILL 1885 d.o.o. za proizvodnju, trgovinu i usluge, OIB 77286158974, Ulica braće Radića 52,31304 Duboševica</item>
    </izvorni_sadrzaj>
    <derivirana_varijabla naziv="DomainObject.Predmet.SudioniciListAdressOIB_1">
      <item>FINA RC OSIJEK, OIB 85821130368</item>
      <item>RED MILL 1885 d.o.o. za proizvodnju, trgovinu i usluge, OIB 77286158974, Ulica braće Radića 52,31304 Duboševica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77286158974</item>
    </izvorni_sadrzaj>
    <derivirana_varijabla naziv="DomainObject.Predmet.SudioniciListNazivOIB_1">
      <item>, OIB 85821130368</item>
      <item>, OIB 77286158974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1956</properties:Characters>
  <properties:Lines>51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2016-10-24T06:43:00Z</cp:lastPrinted>
  <dcterms:modified xmlns:xsi="http://www.w3.org/2001/XMLSchema-instance" xsi:type="dcterms:W3CDTF">2016-10-24T06:44:00Z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