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ab07" w14:paraId="1f7ab07" w:rsidRDefault="00485215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9 St-</w:t>
      </w:r>
      <w:r w:rsidR="00847C43">
        <w:t>265</w:t>
      </w:r>
      <w:r>
        <w:t>/2015-</w:t>
      </w:r>
      <w:r w:rsidR="00847C43">
        <w:t>6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ab/>
      </w:r>
      <w:r w:rsidR="00847C43" w:rsidRPr="00B53450">
        <w:t xml:space="preserve">Trgovački sud u Varaždinu po sucu toga suda Maji Valušnig, kao stečajnom sucu, u stečajnom  predmetu, povodom prijedloga predlagatelja </w:t>
      </w:r>
      <w:r w:rsidR="00847C43" w:rsidRPr="00B53450">
        <w:tab/>
        <w:t xml:space="preserve">Republika Hrvatska, Ministarstvo financija – Porezna uprava, Područni ured sjeverna Hrvatska, OIB: 18683136487, koju zastupa Županijsko državno odvjetništvo u Varaždinu,  za otvaranje stečajnog postupka nad dužnikom </w:t>
      </w:r>
      <w:r w:rsidR="00847C43" w:rsidRPr="00531731">
        <w:rPr>
          <w:color w:themeColor="text1" w:val="000000"/>
        </w:rPr>
        <w:t>KANIĆ d.o.o., Đurđevac, Đure Basaričeka 7, MBS: 010067850, OIB: 23011077958</w:t>
      </w:r>
      <w:r w:rsidR="00847C43" w:rsidRPr="00B53450">
        <w:t>,</w:t>
      </w:r>
      <w:r w:rsidR="004B6F4B">
        <w:t xml:space="preserve"> dana </w:t>
      </w:r>
      <w:r w:rsidR="00847C43">
        <w:t>30</w:t>
      </w:r>
      <w:r w:rsidR="004B6F4B">
        <w:t>. ožujka 2016.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 xml:space="preserve">I. Pozivaju se vjerovnici </w:t>
      </w:r>
      <w:r w:rsidR="00847C43" w:rsidRPr="00531731">
        <w:rPr>
          <w:color w:themeColor="text1" w:val="000000"/>
        </w:rPr>
        <w:t>KANIĆ d.o.o., Đurđevac, Đure Basaričeka 7, MBS: 010067850, OIB: 23011077958</w:t>
      </w:r>
      <w:r>
        <w:t xml:space="preserve"> 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9 St-</w:t>
      </w:r>
      <w:r w:rsidR="00847C43">
        <w:t>265</w:t>
      </w:r>
      <w:r>
        <w:t>/201</w:t>
      </w:r>
      <w:r w:rsidR="00847C43">
        <w:t>6</w:t>
      </w:r>
      <w:r>
        <w:t>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847C43" w:rsidRPr="00531731">
        <w:rPr>
          <w:color w:themeColor="text1" w:val="000000"/>
        </w:rPr>
        <w:t>KANIĆ d.o.o., Đurđevac, Đure Basaričeka 7, MBS: 010067850, OIB: 23011077958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847C43" w:rsidRPr="00B53450">
      <w:pPr>
        <w:spacing w:lineRule="auto" w:line="240" w:after="0"/>
        <w:jc w:val="both"/>
      </w:pPr>
      <w:r>
        <w:tab/>
      </w:r>
      <w:r w:rsidR="00847C43" w:rsidRPr="00B53450">
        <w:t>Financijska agencija je dana 29. listopada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847C43" w:rsidP="00847C43" w:rsidR="00847C43" w:rsidRPr="00B53450">
      <w:pPr>
        <w:spacing w:lineRule="auto" w:line="240" w:after="0"/>
        <w:jc w:val="both"/>
      </w:pPr>
    </w:p>
    <w:p w:rsidRDefault="00847C43" w:rsidP="00847C43" w:rsidR="00847C43" w:rsidRPr="00B53450">
      <w:pPr>
        <w:spacing w:lineRule="auto" w:line="240" w:after="0"/>
        <w:jc w:val="both"/>
      </w:pPr>
      <w:r w:rsidRPr="00B53450">
        <w:tab/>
        <w:t>Budući da je vjerovnik Republika Hrvatska, Ministarstvo financija-Porezna uprava, Područni ured Sjeverna Hrvatska u određenom roku predložio otvaranje stečajnoga postupka, sud je primjenom čl. 433. SZ-a rješenjem ovog suda poslovni broj St-31</w:t>
      </w:r>
      <w:r>
        <w:t>4</w:t>
      </w:r>
      <w:r w:rsidRPr="00B53450">
        <w:t>/2015-6 od 1</w:t>
      </w:r>
      <w:r>
        <w:t>7</w:t>
      </w:r>
      <w:r w:rsidRPr="00B53450">
        <w:t>. prosinca 2015. obustavio skraćeni stečajni postupak</w:t>
      </w:r>
      <w:r>
        <w:t xml:space="preserve"> i rješenjem ovog suda poslovni </w:t>
      </w:r>
      <w:r>
        <w:lastRenderedPageBreak/>
        <w:t>broj 9 St-265/16-3 od 23. veljače 2016. pokrenuo prethodni postupak radi utvrđivanja uvjeta za otvaranje stečajnog postupka</w:t>
      </w:r>
      <w:r w:rsidRPr="00B53450">
        <w:t>.</w:t>
      </w:r>
    </w:p>
    <w:p w:rsidRDefault="00485215" w:rsidP="00847C43" w:rsidR="00485215">
      <w:pPr>
        <w:spacing w:lineRule="auto" w:line="240" w:after="0"/>
        <w:jc w:val="both"/>
      </w:pPr>
      <w:r>
        <w:tab/>
      </w:r>
    </w:p>
    <w:p w:rsidRDefault="00485215" w:rsidP="00485215" w:rsidR="00485215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</w:t>
      </w:r>
      <w:r w:rsidR="00D967FE">
        <w:t>9</w:t>
      </w:r>
      <w:r>
        <w:t>.</w:t>
      </w:r>
      <w:r w:rsidR="00D967FE">
        <w:t>2</w:t>
      </w:r>
      <w:r>
        <w:t xml:space="preserve">00,00 kn za pokriće troškova prethodnog i stečajnog postupka, sukladno odredbi čl. 63. st. 1. Stečajnog zakona.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Iznos od </w:t>
      </w:r>
      <w:r w:rsidR="00D967FE">
        <w:t>9</w:t>
      </w:r>
      <w:r>
        <w:t>.</w:t>
      </w:r>
      <w:r w:rsidR="00D967FE">
        <w:t>2</w:t>
      </w:r>
      <w: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 xml:space="preserve">U Varaždinu </w:t>
      </w:r>
      <w:r w:rsidR="00847C43">
        <w:t>30</w:t>
      </w:r>
      <w:r>
        <w:t xml:space="preserve">. </w:t>
      </w:r>
      <w:r w:rsidR="00D967FE">
        <w:t>ožujka</w:t>
      </w:r>
      <w:r>
        <w:t xml:space="preserve"> 201</w:t>
      </w:r>
      <w:r w:rsidR="00D967FE">
        <w:t>6</w:t>
      </w:r>
      <w:r>
        <w:t>.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47C43" w:rsidP="00485215" w:rsidR="00847C43">
      <w:pPr>
        <w:spacing w:lineRule="auto" w:line="240" w:after="0"/>
        <w:jc w:val="both"/>
      </w:pPr>
    </w:p>
    <w:p w:rsidRDefault="00485215" w:rsidP="002A1A2C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Maja Valušnig</w:t>
      </w:r>
      <w:r w:rsidR="00847C43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485215" w:rsidR="00485215">
      <w:pPr>
        <w:spacing w:lineRule="auto" w:line="240" w:after="0"/>
        <w:jc w:val="both"/>
      </w:pPr>
      <w:r>
        <w:tab/>
        <w:t xml:space="preserve">Protiv ovoga rješenja može se podnijeti žalba u roku od osam dana po proteku roka od osam dana od dana objave njegovog oglasa u Narodnim novinama,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p w:rsidRDefault="00E01330" w:rsidR="00E01330"/>
    <w:sectPr w:rsidSect="00E042BD" w:rsidR="00E01330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F0D" w:rsidP="00485215" w:rsidR="00CB6F0D">
      <w:pPr>
        <w:spacing w:lineRule="auto" w:line="240" w:after="0"/>
      </w:pPr>
      <w:r>
        <w:separator/>
      </w:r>
    </w:p>
  </w:endnote>
  <w:end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F0D" w:rsidP="00485215" w:rsidR="00CB6F0D">
      <w:pPr>
        <w:spacing w:lineRule="auto" w:line="240" w:after="0"/>
      </w:pPr>
      <w:r>
        <w:separator/>
      </w:r>
    </w:p>
  </w:footnote>
  <w:foot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D7F">
          <w:rPr>
            <w:noProof/>
          </w:rPr>
          <w:t>2</w:t>
        </w:r>
        <w:r>
          <w:fldChar w:fldCharType="end"/>
        </w:r>
      </w:p>
    </w:sdtContent>
  </w:sdt>
  <w:p w:rsidRDefault="008A44D0" w:rsidP="006F1822" w:rsidR="006F1822">
    <w:pPr>
      <w:pStyle w:val="Zaglavlje"/>
      <w:tabs>
        <w:tab w:pos="4536" w:val="clear"/>
        <w:tab w:pos="9072" w:val="clear"/>
        <w:tab w:pos="8705" w:val="left"/>
      </w:tabs>
      <w:jc w:val="right"/>
    </w:pPr>
    <w:r>
      <w:t>Poslovni broj: 9 St-</w:t>
    </w:r>
    <w:r w:rsidR="00847C43">
      <w:t>265</w:t>
    </w:r>
    <w:r>
      <w:t>/201</w:t>
    </w:r>
    <w:r w:rsidR="00847C43">
      <w:t>6</w:t>
    </w:r>
    <w:r>
      <w:t>-</w:t>
    </w:r>
    <w:r w:rsidR="00847C43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C2925"/>
    <w:rsid w:val="001A10AB"/>
    <w:rsid w:val="002A1A2C"/>
    <w:rsid w:val="003A3D7F"/>
    <w:rsid w:val="00485215"/>
    <w:rsid w:val="004B6F4B"/>
    <w:rsid w:val="00605C60"/>
    <w:rsid w:val="00655596"/>
    <w:rsid w:val="00847C43"/>
    <w:rsid w:val="008A44D0"/>
    <w:rsid w:val="00BE68D1"/>
    <w:rsid w:val="00C6451F"/>
    <w:rsid w:val="00CB6F0D"/>
    <w:rsid w:val="00D967FE"/>
    <w:rsid w:val="00E01330"/>
    <w:rsid w:val="00EB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2A1A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A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A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A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A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2A1A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A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A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A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A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St-265/2016</izvorni_sadrzaj>
    <derivirana_varijabla naziv="DomainObject.Predmet.OznakaBroj_1">St-265/2016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KANIĆ društvo s ograničenom odgovornošću za proizvodnju, trgovinu i usluge</izvorni_sadrzaj>
    <derivirana_varijabla naziv="DomainObject.Predmet.ProtustrankaFormated_1">  KANIĆ društvo s ograničenom odgovornošću za proizvodnju, trgovinu i usluge</derivirana_varijabla>
  </DomainObject.Predmet.ProtustrankaFormated>
  <DomainObject.Predmet.ProtustrankaFormatedOIB>
    <izvorni_sadrzaj>  KANIĆ društvo s ograničenom odgovornošću za proizvodnju, trgovinu i usluge, OIB 23011077958</izvorni_sadrzaj>
    <derivirana_varijabla naziv="DomainObject.Predmet.ProtustrankaFormatedOIB_1">  KANIĆ društvo s ograničenom odgovornošću za proizvodnju, trgovinu i usluge, OIB 23011077958</derivirana_varijabla>
  </DomainObject.Predmet.ProtustrankaFormatedOIB>
  <DomainObject.Predmet.ProtustrankaFormatedWithAdress>
    <izvorni_sadrzaj> KANIĆ društvo s ograničenom odgovornošću za proizvodnju, trgovinu i usluge, Đure Basaričeka 7, 48350 Đurđevac</izvorni_sadrzaj>
    <derivirana_varijabla naziv="DomainObject.Predmet.ProtustrankaFormatedWithAdress_1"> KANIĆ društvo s ograničenom odgovornošću za proizvodnju, trgovinu i usluge, Đure Basaričeka 7, 48350 Đurđevac</derivirana_varijabla>
  </DomainObject.Predmet.ProtustrankaFormatedWithAdress>
  <DomainObject.Predmet.ProtustrankaFormatedWithAdressOIB>
    <izvorni_sadrzaj> KANIĆ društvo s ograničenom odgovornošću za proizvodnju, trgovinu i usluge, OIB 23011077958, Đure Basaričeka 7, 48350 Đurđevac</izvorni_sadrzaj>
    <derivirana_varijabla naziv="DomainObject.Predmet.ProtustrankaFormatedWithAdressOIB_1"> KANIĆ društvo s ograničenom odgovornošću za proizvodnju, trgovinu i usluge, OIB 23011077958, Đure Basaričeka 7, 48350 Đurđevac</derivirana_varijabla>
  </DomainObject.Predmet.ProtustrankaFormatedWithAdressOIB>
  <DomainObject.Predmet.ProtustrankaWithAdress>
    <izvorni_sadrzaj>KANIĆ društvo s ograničenom odgovornošću za proizvodnju, trgovinu i usluge Đure Basaričeka 7, 48350 Đurđevac</izvorni_sadrzaj>
    <derivirana_varijabla naziv="DomainObject.Predmet.ProtustrankaWithAdress_1">KANIĆ društvo s ograničenom odgovornošću za proizvodnju, trgovinu i usluge Đure Basaričeka 7, 48350 Đurđevac</derivirana_varijabla>
  </DomainObject.Predmet.ProtustrankaWithAdress>
  <DomainObject.Predmet.ProtustrankaWithAdressOIB>
    <izvorni_sadrzaj>KANIĆ društvo s ograničenom odgovornošću za proizvodnju, trgovinu i usluge, OIB 23011077958, Đure Basaričeka 7, 48350 Đurđevac</izvorni_sadrzaj>
    <derivirana_varijabla naziv="DomainObject.Predmet.ProtustrankaWithAdressOIB_1">KANIĆ društvo s ograničenom odgovornošću za proizvodnju, trgovinu i usluge, OIB 23011077958, Đure Basaričeka 7, 48350 Đurđevac</derivirana_varijabla>
  </DomainObject.Predmet.ProtustrankaWithAdressOIB>
  <DomainObject.Predmet.ProtustrankaNazivFormated>
    <izvorni_sadrzaj>KANIĆ društvo s ograničenom odgovornošću za proizvodnju, trgovinu i usluge</izvorni_sadrzaj>
    <derivirana_varijabla naziv="DomainObject.Predmet.ProtustrankaNazivFormated_1">KANIĆ društvo s ograničenom odgovornošću za proizvodnju, trgovinu i usluge</derivirana_varijabla>
  </DomainObject.Predmet.ProtustrankaNazivFormated>
  <DomainObject.Predmet.ProtustrankaNazivFormatedOIB>
    <izvorni_sadrzaj>KANIĆ društvo s ograničenom odgovornošću za proizvodnju, trgovinu i usluge, OIB 23011077958</izvorni_sadrzaj>
    <derivirana_varijabla naziv="DomainObject.Predmet.ProtustrankaNazivFormatedOIB_1">KANIĆ društvo s ograničenom odgovornošću za proizvodnju, trgovinu i usluge, OIB 23011077958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 zastupanog po punomoćniku Županijsko državno odvjetništvo u Varaždinu</izvorni_sadrzaj>
    <derivirana_varijabla naziv="DomainObject.Predmet.StrankaFormatedOIB_1">  RH Ministarstvo financija - Porezna uprava Područni ured sjeverna Hrvatska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Graberje 1,42000 Varaždin</izvorni_sadrzaj>
    <derivirana_varijabla naziv="DomainObject.Predmet.StrankaWithAdressOIB_1">RH Ministarstvo financija - Porezna uprava Područni ured sjeverna Hrvatska,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</izvorni_sadrzaj>
    <derivirana_varijabla naziv="DomainObject.Predmet.StrankaNazivFormatedOIB_1">RH Ministarstvo financija -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212458.24</izvorni_sadrzaj>
    <derivirana_varijabla naziv="DomainObject.Predmet.TrenutnaVrijednost_1">212458.24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OIB_1">
      <item>RH Ministarstvo financija - 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</item>
    </izvorni_sadrzaj>
    <derivirana_varijabla naziv="DomainObject.Predmet.StrankaListNazivFormatedOIB_1">
      <item>RH Ministarstvo financija - Porezna uprava Područni ured sjeverna Hrvatska</item>
    </derivirana_varijabla>
  </DomainObject.Predmet.StrankaListNazivFormatedOIB>
  <DomainObject.Predmet.ProtuStrankaListFormated>
    <izvorni_sadrzaj>
      <item>KANIĆ društvo s ograničenom odgovornošću za proizvodnju, trgovinu i usluge</item>
    </izvorni_sadrzaj>
    <derivirana_varijabla naziv="DomainObject.Predmet.ProtuStrankaListFormated_1">
      <item>KANIĆ društvo s ograničenom odgovornošću za proizvodnju, trgovinu i usluge</item>
    </derivirana_varijabla>
  </DomainObject.Predmet.ProtuStrankaListFormated>
  <DomainObject.Predmet.ProtuStrankaListFormatedOIB>
    <izvorni_sadrzaj>
      <item>KANIĆ društvo s ograničenom odgovornošću za proizvodnju, trgovinu i usluge, OIB 23011077958</item>
    </izvorni_sadrzaj>
    <derivirana_varijabla naziv="DomainObject.Predmet.ProtuStrankaListFormatedOIB_1">
      <item>KANIĆ društvo s ograničenom odgovornošću za proizvodnju, trgovinu i usluge, OIB 23011077958</item>
    </derivirana_varijabla>
  </DomainObject.Predmet.ProtuStrankaListFormatedOIB>
  <DomainObject.Predmet.ProtuStrankaListFormatedWithAdress>
    <izvorni_sadrzaj>
      <item>KANIĆ društvo s ograničenom odgovornošću za proizvodnju, trgovinu i usluge, Đure Basaričeka 7, 48350 Đurđevac</item>
    </izvorni_sadrzaj>
    <derivirana_varijabla naziv="DomainObject.Predmet.ProtuStrankaListFormatedWithAdress_1">
      <item>KANIĆ društvo s ograničenom odgovornošću za proizvodnju, trgovinu i usluge, Đure Basaričeka 7, 48350 Đurđevac</item>
    </derivirana_varijabla>
  </DomainObject.Predmet.ProtuStrankaListFormatedWithAdress>
  <DomainObject.Predmet.ProtuStrankaListFormatedWithAdressOIB>
    <izvorni_sadrzaj>
      <item>KANIĆ društvo s ograničenom odgovornošću za proizvodnju, trgovinu i usluge, OIB 23011077958, Đure Basaričeka 7, 48350 Đurđevac</item>
    </izvorni_sadrzaj>
    <derivirana_varijabla naziv="DomainObject.Predmet.ProtuStrankaListFormatedWithAdressOIB_1">
      <item>KANIĆ društvo s ograničenom odgovornošću za proizvodnju, trgovinu i usluge, OIB 23011077958, Đure Basaričeka 7, 48350 Đurđevac</item>
    </derivirana_varijabla>
  </DomainObject.Predmet.ProtuStrankaListFormatedWithAdressOIB>
  <DomainObject.Predmet.ProtuStrankaListNazivFormated>
    <izvorni_sadrzaj>
      <item>KANIĆ društvo s ograničenom odgovornošću za proizvodnju, trgovinu i usluge</item>
    </izvorni_sadrzaj>
    <derivirana_varijabla naziv="DomainObject.Predmet.ProtuStrankaListNazivFormated_1">
      <item>KANIĆ društvo s ograničenom odgovornošću za proizvodnju, trgovinu i usluge</item>
    </derivirana_varijabla>
  </DomainObject.Predmet.ProtuStrankaListNazivFormated>
  <DomainObject.Predmet.ProtuStrankaListNazivFormatedOIB>
    <izvorni_sadrzaj>
      <item>KANIĆ društvo s ograničenom odgovornošću za proizvodnju, trgovinu i usluge, OIB 23011077958</item>
    </izvorni_sadrzaj>
    <derivirana_varijabla naziv="DomainObject.Predmet.ProtuStrankaListNazivFormatedOIB_1">
      <item>KANIĆ društvo s ograničenom odgovornošću za proizvodnju, trgovinu i usluge, OIB 23011077958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 Područni ured sjeverna Hrvatska</item>
      <item>Zlatko Kanić</item>
    </izvorni_sadrzaj>
    <derivirana_varijabla naziv="DomainObject.Predmet.OstaliListFormated_1">
      <item>Županijsko državno odvjetništvo u Varaždinu punomoćnik sudionika u postupku RH Ministarstvo financija - Porezna uprava Područni ured sjeverna Hrvatska</item>
      <item>Zlatko Kanić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 Područni ured sjeverna Hrvatska</item>
      <item>Zlatko Kanić, OIB 10503920071</item>
    </izvorni_sadrzaj>
    <derivirana_varijabla naziv="DomainObject.Predmet.OstaliListFormatedOIB_1">
      <item>Županijsko državno odvjetništvo u Varaždinu punomoćnik sudionika u postupku RH Ministarstvo financija - Porezna uprava Područni ured sjeverna Hrvatska</item>
      <item>Zlatko Kanić, OIB 10503920071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 Područni ured sjeverna Hrvatska</item>
      <item>Zlatko Kanić, Đure Basaričeka 7, 48350 Đurđevac</item>
    </izvorni_sadrzaj>
    <derivirana_varijabla naziv="DomainObject.Predmet.OstaliListFormatedWithAdress_1">
      <item>Županijsko državno odvjetništvo u Varaždinu punomoćnik sudionika u postupku RH Ministarstvo financija - Porezna uprava Područni ured sjeverna Hrvatska</item>
      <item>Zlatko Kanić, Đure Basaričeka 7, 48350 Đurđevac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 Područni ured sjeverna Hrvatska</item>
      <item>Zlatko Kanić, OIB 10503920071, Đure Basaričeka 7, 48350 Đurđevac</item>
    </izvorni_sadrzaj>
    <derivirana_varijabla naziv="DomainObject.Predmet.OstaliListFormatedWithAdressOIB_1">
      <item>Županijsko državno odvjetništvo u Varaždinu punomoćnik sudionika u postupku RH Ministarstvo financija - Porezna uprava Područni ured sjeverna Hrvatska</item>
      <item>Zlatko Kanić, OIB 10503920071, Đure Basaričeka 7, 48350 Đurđevac</item>
    </derivirana_varijabla>
  </DomainObject.Predmet.OstaliListFormatedWithAdressOIB>
  <DomainObject.Predmet.OstaliListNazivFormated>
    <izvorni_sadrzaj>
      <item>Županijsko državno odvjetništvo u Varaždinu</item>
      <item>Zlatko Kanić</item>
    </izvorni_sadrzaj>
    <derivirana_varijabla naziv="DomainObject.Predmet.OstaliListNazivFormated_1">
      <item>Županijsko državno odvjetništvo u Varaždinu</item>
      <item>Zlatko Kanić</item>
    </derivirana_varijabla>
  </DomainObject.Predmet.OstaliListNazivFormated>
  <DomainObject.Predmet.OstaliListNazivFormatedOIB>
    <izvorni_sadrzaj>
      <item>Županijsko državno odvjetništvo u Varaždinu</item>
      <item>Zlatko Kanić, OIB 10503920071</item>
    </izvorni_sadrzaj>
    <derivirana_varijabla naziv="DomainObject.Predmet.OstaliListNazivFormatedOIB_1">
      <item>Županijsko državno odvjetništvo u Varaždinu</item>
      <item>Zlatko Kanić, OIB 10503920071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KANIĆ društvo s ograničenom odgovornošću za proizvodnju, trgovinu i usluge</izvorni_sadrzaj>
    <derivirana_varijabla naziv="DomainObject.Predmet.ProtustrankaIDrugi_1">KANIĆ društvo s ograničenom odgovornošću za proizvodnju, trgovinu i usluge</derivirana_varijabla>
  </DomainObject.Predmet.ProtustrankaIDrugi>
  <DomainObject.Predmet.StrankaIDrugiAdressOIB>
    <izvorni_sadrzaj>RH Ministarstvo financija - Porezna uprava Područni ured sjeverna Hrvatska, Graberje 1, 42000 Varaždin</izvorni_sadrzaj>
    <derivirana_varijabla naziv="DomainObject.Predmet.StrankaIDrugiAdressOIB_1">RH Ministarstvo financija - Porezna uprava Područni ured sjeverna Hrvatska, Graberje 1, 42000 Varaždin</derivirana_varijabla>
  </DomainObject.Predmet.StrankaIDrugiAdressOIB>
  <DomainObject.Predmet.ProtustrankaIDrugiAdressOIB>
    <izvorni_sadrzaj>KANIĆ društvo s ograničenom odgovornošću za proizvodnju, trgovinu i usluge, OIB 23011077958, Đure Basaričeka 7, 48350 Đurđevac</izvorni_sadrzaj>
    <derivirana_varijabla naziv="DomainObject.Predmet.ProtustrankaIDrugiAdressOIB_1">KANIĆ društvo s ograničenom odgovornošću za proizvodnju, trgovinu i usluge, OIB 23011077958, Đure Basaričeka 7,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KANIĆ društvo s ograničenom odgovornošću za proizvodnju, trgovinu i usluge</item>
      <item>Županijsko državno odvjetništvo u Varaždinu</item>
      <item>RH Ministarstvo financija - Porezna uprava Područni ured sjeverna Hrvatska</item>
      <item>Zlatko Kanić</item>
    </izvorni_sadrzaj>
    <derivirana_varijabla naziv="DomainObject.Predmet.SudioniciListNaziv_1">
      <item>KANIĆ društvo s ograničenom odgovornošću za proizvodnju, trgovinu i usluge</item>
      <item>Županijsko državno odvjetništvo u Varaždinu</item>
      <item>RH Ministarstvo financija - Porezna uprava Područni ured sjeverna Hrvatska</item>
      <item>Zlatko Kanić</item>
    </derivirana_varijabla>
  </DomainObject.Predmet.SudioniciListNaziv>
  <DomainObject.Predmet.SudioniciListAdressOIB>
    <izvorni_sadrzaj>
      <item>KANIĆ društvo s ograničenom odgovornošću za proizvodnju, trgovinu i usluge, OIB 23011077958, Đure Basaričeka 7,48350 Đurđevac</item>
      <item>Županijsko državno odvjetništvo u Varaždinu</item>
      <item>RH Ministarstvo financija - Porezna uprava Područni ured sjeverna Hrvatska, Graberje 1,42000 Varaždin</item>
      <item>Zlatko Kanić, OIB 10503920071, Đure Basaričeka 7,48350 Đurđevac</item>
    </izvorni_sadrzaj>
    <derivirana_varijabla naziv="DomainObject.Predmet.SudioniciListAdressOIB_1">
      <item>KANIĆ društvo s ograničenom odgovornošću za proizvodnju, trgovinu i usluge, OIB 23011077958, Đure Basaričeka 7,48350 Đurđevac</item>
      <item>Županijsko državno odvjetništvo u Varaždinu</item>
      <item>RH Ministarstvo financija - Porezna uprava Područni ured sjeverna Hrvatska, Graberje 1,42000 Varaždin</item>
      <item>Zlatko Kanić, OIB 10503920071, Đure Basaričeka 7,48350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23011077958</item>
      <item>, OIB null</item>
      <item>, OIB null</item>
      <item>, OIB 10503920071</item>
    </izvorni_sadrzaj>
    <derivirana_varijabla naziv="DomainObject.Predmet.SudioniciListNazivOIB_1">
      <item>, OIB 23011077958</item>
      <item>, OIB null</item>
      <item>, OIB null</item>
      <item>, OIB 10503920071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591</properties:Words>
  <properties:Characters>3210</properties:Characters>
  <properties:Lines>90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2016-03-30T08:49:00Z</dcterms:created>
  <dc:creator>Maja Valušnig</dc:creator>
  <cp:lastModifiedBy>Nevenka Vuković</cp:lastModifiedBy>
  <cp:lastPrinted>2016-03-30T08:56:00Z</cp:lastPrinted>
  <dcterms:modified xmlns:xsi="http://www.w3.org/2001/XMLSchema-instance" xsi:type="dcterms:W3CDTF">2016-03-30T09:03:00Z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