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a7ee" w14:paraId="381a7ee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242D04">
        <w:t>1407</w:t>
      </w:r>
      <w:r w:rsidR="00CA0AA3">
        <w:t>/17-</w:t>
      </w:r>
      <w:r w:rsidR="00242D04">
        <w:t>6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>OIB: 85821130368, Osijek, L. Jagera 3,</w:t>
      </w:r>
      <w:r>
        <w:t xml:space="preserve"> </w:t>
      </w:r>
      <w:r w:rsidR="00064FF2">
        <w:t xml:space="preserve">za </w:t>
      </w:r>
      <w:r w:rsidR="009A5916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9A5916">
        <w:t xml:space="preserve">NAFTNE CRPKE ULICE </w:t>
      </w:r>
      <w:r w:rsidR="00064FF2">
        <w:t>d.o.o. za trgovinu i usluge, MBS: 0301</w:t>
      </w:r>
      <w:r w:rsidR="009A1C6D">
        <w:t>31112</w:t>
      </w:r>
      <w:r w:rsidR="00064FF2">
        <w:t xml:space="preserve">, OIB: </w:t>
      </w:r>
      <w:r w:rsidR="009A1C6D">
        <w:t>15220695205</w:t>
      </w:r>
      <w:r w:rsidR="00064FF2">
        <w:t xml:space="preserve">, </w:t>
      </w:r>
      <w:r w:rsidR="009A1C6D">
        <w:t>Županja</w:t>
      </w:r>
      <w:r w:rsidR="00064FF2">
        <w:t xml:space="preserve">, </w:t>
      </w:r>
      <w:r w:rsidR="009A1C6D">
        <w:t>Baruna Trenka 84</w:t>
      </w:r>
      <w:r w:rsidR="00250413">
        <w:t xml:space="preserve">, dana </w:t>
      </w:r>
      <w:r w:rsidR="009A1C6D">
        <w:t>11</w:t>
      </w:r>
      <w:r w:rsidR="00064FF2">
        <w:t xml:space="preserve">. </w:t>
      </w:r>
      <w:r w:rsidR="009A1C6D">
        <w:t>listopada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9A1C6D" w:rsidRPr="009A1C6D">
        <w:t>NAFTNE CRPKE ULICE d.o.o. za trgovinu i usluge, MBS: 030131112, OIB: 15220695205, Županja, Baruna Trenka 84</w:t>
      </w:r>
      <w: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DA4FB9">
        <w:t>20</w:t>
      </w:r>
      <w:r w:rsidR="00CE4A24">
        <w:t xml:space="preserve">. </w:t>
      </w:r>
      <w:r w:rsidR="00DA4FB9">
        <w:t>rujna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DA4FB9">
        <w:t xml:space="preserve">provedbu </w:t>
      </w:r>
      <w:r w:rsidR="00665E74" w:rsidRPr="00665E74">
        <w:t xml:space="preserve">skraćenog stečajnog postupka </w:t>
      </w:r>
      <w:r w:rsidR="00665E74">
        <w:t>Financijske agencije, Regionalnog centra Osijek, Klasa: 110-07</w:t>
      </w:r>
      <w:r w:rsidR="00401554">
        <w:t>/17-01/04, Ur.broj: 04-06-17-</w:t>
      </w:r>
      <w:r w:rsidR="00DA4FB9">
        <w:t>4676</w:t>
      </w:r>
      <w:r w:rsidR="00401554">
        <w:t xml:space="preserve"> </w:t>
      </w:r>
      <w:r w:rsidR="00DA4FB9">
        <w:t>od 19</w:t>
      </w:r>
      <w:r w:rsidR="00665E74">
        <w:t xml:space="preserve">. </w:t>
      </w:r>
      <w:r w:rsidR="00DA4FB9">
        <w:t>rujna</w:t>
      </w:r>
      <w:r w:rsidR="00665E74">
        <w:t xml:space="preserve"> 2017. nad stečajnim dužnikom </w:t>
      </w:r>
      <w:r w:rsidR="00DA4FB9" w:rsidRPr="00DA4FB9">
        <w:t>NAFTNE CRPKE ULICE d.o.o. za trgovinu i usluge, MBS: 030131112, OIB: 15220695205, Županja, Baruna Trenka 84</w:t>
      </w:r>
      <w:r w:rsidR="00665E74">
        <w:t>.</w:t>
      </w:r>
    </w:p>
    <w:p w:rsidRDefault="005C39A5" w:rsidP="00782257" w:rsidR="005C39A5">
      <w:pPr>
        <w:jc w:val="both"/>
      </w:pPr>
    </w:p>
    <w:p w:rsidRDefault="00A13EBF" w:rsidP="00842507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A7EE1">
        <w:t>0</w:t>
      </w:r>
      <w:r w:rsidR="00665E74">
        <w:t xml:space="preserve">2. </w:t>
      </w:r>
      <w:r w:rsidR="009A7EE1">
        <w:t>listopada</w:t>
      </w:r>
      <w:r w:rsidR="00665E74">
        <w:t xml:space="preserve"> 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  <w:r>
        <w:lastRenderedPageBreak/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842507" w:rsidR="00B176DA">
      <w:pPr>
        <w:tabs>
          <w:tab w:pos="2070" w:val="left"/>
        </w:tabs>
        <w:ind w:firstLine="720"/>
        <w:jc w:val="both"/>
      </w:pPr>
      <w:r>
        <w:t xml:space="preserve">Dana </w:t>
      </w:r>
      <w:r w:rsidR="00F43149">
        <w:t>06</w:t>
      </w:r>
      <w:r>
        <w:t xml:space="preserve">. </w:t>
      </w:r>
      <w:r w:rsidR="00F43149">
        <w:t>listopada</w:t>
      </w:r>
      <w:r>
        <w:t xml:space="preserve"> 2017. zaprimljen je podnesak Županijskog državnog odvjetništva u Vukovaru, broj: S-DO-</w:t>
      </w:r>
      <w:r w:rsidR="00F43149">
        <w:t>33</w:t>
      </w:r>
      <w:r>
        <w:t xml:space="preserve">/2017-3 od </w:t>
      </w:r>
      <w:r w:rsidR="00F43149">
        <w:t>04</w:t>
      </w:r>
      <w:r>
        <w:t xml:space="preserve">. </w:t>
      </w:r>
      <w:r w:rsidR="00F43149">
        <w:t>listopada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Porezne uprave, Područnog ureda Vukovar, za otvaranje stečajnog postupka nad predmetnim stečajnim dužn</w:t>
      </w:r>
      <w:r w:rsidR="004946FB">
        <w:t>ikom iz razloga što prema istom</w:t>
      </w:r>
      <w:r w:rsidR="002C7FA5">
        <w:t xml:space="preserve"> ima</w:t>
      </w:r>
      <w:r>
        <w:t xml:space="preserve"> tražbinu u iznosu </w:t>
      </w:r>
      <w:r w:rsidRPr="00B825D9">
        <w:t xml:space="preserve">od </w:t>
      </w:r>
      <w:r w:rsidR="00B825D9" w:rsidRPr="00B825D9">
        <w:t>72.911,26 kuna</w:t>
      </w:r>
      <w:r w:rsidRPr="00B825D9">
        <w:t xml:space="preserve"> koja se temelji na neplaćenim obvezama poreza, doprinosa i drugih javnih davanja</w:t>
      </w:r>
      <w:r w:rsidR="00E25900">
        <w:t xml:space="preserve">. Također, </w:t>
      </w:r>
      <w:r w:rsidR="00DE571A" w:rsidRPr="00B825D9">
        <w:t>vjerovnik</w:t>
      </w:r>
      <w:r w:rsidR="00E25900">
        <w:t xml:space="preserve"> je</w:t>
      </w:r>
      <w:r w:rsidR="00DE571A" w:rsidRPr="00B825D9">
        <w:t xml:space="preserve"> naveo da je </w:t>
      </w:r>
      <w:r w:rsidRPr="00B825D9">
        <w:t xml:space="preserve">stečajni dužnik nesposoban za plaćanje obzirom je uvidom u Potvrdu o blokadi od </w:t>
      </w:r>
      <w:r w:rsidR="00187AF1">
        <w:t>03</w:t>
      </w:r>
      <w:r w:rsidRPr="00B825D9">
        <w:t xml:space="preserve">. </w:t>
      </w:r>
      <w:r w:rsidR="00187AF1">
        <w:t>listopada</w:t>
      </w:r>
      <w:r w:rsidRPr="00B825D9">
        <w:t xml:space="preserve"> 2017. utvrđena neprekidna blokada </w:t>
      </w:r>
      <w:r w:rsidR="00AE0651" w:rsidRPr="00B825D9">
        <w:t xml:space="preserve">na računu stečajnog dužnika </w:t>
      </w:r>
      <w:r w:rsidRPr="00B825D9">
        <w:t>u trajanju od 1</w:t>
      </w:r>
      <w:r w:rsidR="00187AF1">
        <w:t>34</w:t>
      </w:r>
      <w:r w:rsidRPr="00B825D9">
        <w:t xml:space="preserve"> dana i uvidom u Očevidnik o redoslijedu plaćanja </w:t>
      </w:r>
      <w:r w:rsidR="00250413" w:rsidRPr="00B825D9">
        <w:t xml:space="preserve">utvrđeni </w:t>
      </w:r>
      <w:r w:rsidR="00DE571A" w:rsidRPr="00B825D9">
        <w:t xml:space="preserve">su </w:t>
      </w:r>
      <w:r w:rsidR="00250413" w:rsidRPr="00B825D9">
        <w:t xml:space="preserve">iskazani dospjeli nepodmireni nalozi za plaćanje u ukupnom iznosu od </w:t>
      </w:r>
      <w:r w:rsidR="00187AF1">
        <w:t>100.405,53</w:t>
      </w:r>
      <w:r w:rsidR="00250413" w:rsidRPr="00B825D9">
        <w:t xml:space="preserve"> kune</w:t>
      </w:r>
      <w:r w:rsidR="00DE571A" w:rsidRPr="00B825D9">
        <w:t>.</w:t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F85B39">
        <w:rPr>
          <w:bCs/>
        </w:rPr>
        <w:t>11</w:t>
      </w:r>
      <w:r w:rsidR="008041DE">
        <w:rPr>
          <w:bCs/>
        </w:rPr>
        <w:t xml:space="preserve">. </w:t>
      </w:r>
      <w:r w:rsidR="00F85B39">
        <w:rPr>
          <w:bCs/>
        </w:rPr>
        <w:t>listopada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816F32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16F32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1627FB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1627FB">
        <w:t xml:space="preserve">Vukovar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F85B39">
        <w:t>04</w:t>
      </w:r>
      <w:r>
        <w:t>.</w:t>
      </w:r>
      <w:r w:rsidR="00F85B39">
        <w:t xml:space="preserve"> listopada</w:t>
      </w:r>
      <w:r w:rsidR="00D1704E">
        <w:t xml:space="preserve"> 2017</w:t>
      </w:r>
      <w:r>
        <w:t xml:space="preserve">. (str. </w:t>
      </w:r>
      <w:r w:rsidR="00F85B39">
        <w:t>5-7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E87FD6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F85B39">
        <w:t>02</w:t>
      </w:r>
      <w:r>
        <w:t>.</w:t>
      </w:r>
      <w:r w:rsidR="00F85B39">
        <w:t xml:space="preserve"> studenoga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6C" w:rsidP="004A3868" w:rsidR="004B606C">
      <w:r>
        <w:separator/>
      </w:r>
    </w:p>
  </w:endnote>
  <w:endnote w:id="0" w:type="continuationSeparator">
    <w:p w:rsidRDefault="004B606C" w:rsidP="004A3868" w:rsidR="004B6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6C" w:rsidP="004A3868" w:rsidR="004B606C">
      <w:r>
        <w:separator/>
      </w:r>
    </w:p>
  </w:footnote>
  <w:footnote w:id="0" w:type="continuationSeparator">
    <w:p w:rsidRDefault="004B606C" w:rsidP="004A3868" w:rsidR="004B6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799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6E82"/>
    <w:rsid w:val="00137654"/>
    <w:rsid w:val="0014134B"/>
    <w:rsid w:val="0014394E"/>
    <w:rsid w:val="00154A6B"/>
    <w:rsid w:val="001627FB"/>
    <w:rsid w:val="00163169"/>
    <w:rsid w:val="001718AE"/>
    <w:rsid w:val="001867CA"/>
    <w:rsid w:val="00187AF1"/>
    <w:rsid w:val="001A56DB"/>
    <w:rsid w:val="001B648A"/>
    <w:rsid w:val="001C0CFA"/>
    <w:rsid w:val="001D2166"/>
    <w:rsid w:val="001E7E8C"/>
    <w:rsid w:val="001F3B52"/>
    <w:rsid w:val="0021261F"/>
    <w:rsid w:val="0022414E"/>
    <w:rsid w:val="00242D04"/>
    <w:rsid w:val="00250413"/>
    <w:rsid w:val="002534B4"/>
    <w:rsid w:val="0028334A"/>
    <w:rsid w:val="00287EC6"/>
    <w:rsid w:val="00292D1E"/>
    <w:rsid w:val="002C51D3"/>
    <w:rsid w:val="002C7FA5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55C18"/>
    <w:rsid w:val="00456233"/>
    <w:rsid w:val="004636D6"/>
    <w:rsid w:val="00480041"/>
    <w:rsid w:val="0048779D"/>
    <w:rsid w:val="004946FB"/>
    <w:rsid w:val="004A3868"/>
    <w:rsid w:val="004B606C"/>
    <w:rsid w:val="004E65BC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F0A36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F551F"/>
    <w:rsid w:val="008041DE"/>
    <w:rsid w:val="00816035"/>
    <w:rsid w:val="00816F32"/>
    <w:rsid w:val="00842507"/>
    <w:rsid w:val="0085567C"/>
    <w:rsid w:val="008A49DF"/>
    <w:rsid w:val="008D21F8"/>
    <w:rsid w:val="008E0BDF"/>
    <w:rsid w:val="008F656F"/>
    <w:rsid w:val="00941AE2"/>
    <w:rsid w:val="00943812"/>
    <w:rsid w:val="00964800"/>
    <w:rsid w:val="0096512D"/>
    <w:rsid w:val="00986E78"/>
    <w:rsid w:val="00991CE4"/>
    <w:rsid w:val="00992F2B"/>
    <w:rsid w:val="00996147"/>
    <w:rsid w:val="00997BAF"/>
    <w:rsid w:val="009A1C6D"/>
    <w:rsid w:val="009A5916"/>
    <w:rsid w:val="009A7EE1"/>
    <w:rsid w:val="009B0425"/>
    <w:rsid w:val="009B160A"/>
    <w:rsid w:val="009E2A56"/>
    <w:rsid w:val="00A13EBF"/>
    <w:rsid w:val="00A45F7B"/>
    <w:rsid w:val="00A819D4"/>
    <w:rsid w:val="00AA0272"/>
    <w:rsid w:val="00AE0651"/>
    <w:rsid w:val="00AF266F"/>
    <w:rsid w:val="00B04AB5"/>
    <w:rsid w:val="00B176DA"/>
    <w:rsid w:val="00B268B7"/>
    <w:rsid w:val="00B526C2"/>
    <w:rsid w:val="00B6174E"/>
    <w:rsid w:val="00B7064E"/>
    <w:rsid w:val="00B75497"/>
    <w:rsid w:val="00B825D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A4FB9"/>
    <w:rsid w:val="00DB1856"/>
    <w:rsid w:val="00DB4537"/>
    <w:rsid w:val="00DE4EC1"/>
    <w:rsid w:val="00DE571A"/>
    <w:rsid w:val="00DE7EA8"/>
    <w:rsid w:val="00E17C16"/>
    <w:rsid w:val="00E25900"/>
    <w:rsid w:val="00E36EAC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37993"/>
    <w:rsid w:val="00F40AC3"/>
    <w:rsid w:val="00F43149"/>
    <w:rsid w:val="00F673A4"/>
    <w:rsid w:val="00F85B39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St-1407/2017</izvorni_sadrzaj>
    <derivirana_varijabla naziv="DomainObject.Predmet.OznakaBroj_1">St-1407/2017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NAFTNE CRPKE ULICE d.o.o. za trgovinu i usluge</izvorni_sadrzaj>
    <derivirana_varijabla naziv="DomainObject.Predmet.ProtustrankaFormated_1">  NAFTNE CRPKE ULICE d.o.o. za trgovinu i usluge</derivirana_varijabla>
  </DomainObject.Predmet.ProtustrankaFormated>
  <DomainObject.Predmet.ProtustrankaFormatedOIB>
    <izvorni_sadrzaj>  NAFTNE CRPKE ULICE d.o.o. za trgovinu i usluge, OIB 15220695205</izvorni_sadrzaj>
    <derivirana_varijabla naziv="DomainObject.Predmet.ProtustrankaFormatedOIB_1">  NAFTNE CRPKE ULICE d.o.o. za trgovinu i usluge, OIB 15220695205</derivirana_varijabla>
  </DomainObject.Predmet.ProtustrankaFormatedOIB>
  <DomainObject.Predmet.ProtustrankaFormatedWithAdress>
    <izvorni_sadrzaj> NAFTNE CRPKE ULICE d.o.o. za trgovinu i usluge, Baruna Trenka 84, 32270 Županja</izvorni_sadrzaj>
    <derivirana_varijabla naziv="DomainObject.Predmet.ProtustrankaFormatedWithAdress_1"> NAFTNE CRPKE ULICE d.o.o. za trgovinu i usluge, Baruna Trenka 84, 32270 Županja</derivirana_varijabla>
  </DomainObject.Predmet.ProtustrankaFormatedWithAdress>
  <DomainObject.Predmet.ProtustrankaFormatedWithAdressOIB>
    <izvorni_sadrzaj> NAFTNE CRPKE ULICE d.o.o. za trgovinu i usluge, OIB 15220695205, Baruna Trenka 84, 32270 Županja</izvorni_sadrzaj>
    <derivirana_varijabla naziv="DomainObject.Predmet.ProtustrankaFormatedWithAdressOIB_1"> NAFTNE CRPKE ULICE d.o.o. za trgovinu i usluge, OIB 15220695205, Baruna Trenka 84, 32270 Županja</derivirana_varijabla>
  </DomainObject.Predmet.ProtustrankaFormatedWithAdressOIB>
  <DomainObject.Predmet.ProtustrankaWithAdress>
    <izvorni_sadrzaj>NAFTNE CRPKE ULICE d.o.o. za trgovinu i usluge Baruna Trenka 84, 32270 Županja</izvorni_sadrzaj>
    <derivirana_varijabla naziv="DomainObject.Predmet.ProtustrankaWithAdress_1">NAFTNE CRPKE ULICE d.o.o. za trgovinu i usluge Baruna Trenka 84, 32270 Županja</derivirana_varijabla>
  </DomainObject.Predmet.ProtustrankaWithAdress>
  <DomainObject.Predmet.ProtustrankaWithAdressOIB>
    <izvorni_sadrzaj>NAFTNE CRPKE ULICE d.o.o. za trgovinu i usluge, OIB 15220695205, Baruna Trenka 84, 32270 Županja</izvorni_sadrzaj>
    <derivirana_varijabla naziv="DomainObject.Predmet.ProtustrankaWithAdressOIB_1">NAFTNE CRPKE ULICE d.o.o. za trgovinu i usluge, OIB 15220695205, Baruna Trenka 84, 32270 Županja</derivirana_varijabla>
  </DomainObject.Predmet.ProtustrankaWithAdressOIB>
  <DomainObject.Predmet.ProtustrankaNazivFormated>
    <izvorni_sadrzaj>NAFTNE CRPKE ULICE d.o.o. za trgovinu i usluge</izvorni_sadrzaj>
    <derivirana_varijabla naziv="DomainObject.Predmet.ProtustrankaNazivFormated_1">NAFTNE CRPKE ULICE d.o.o. za trgovinu i usluge</derivirana_varijabla>
  </DomainObject.Predmet.ProtustrankaNazivFormated>
  <DomainObject.Predmet.ProtustrankaNazivFormatedOIB>
    <izvorni_sadrzaj>NAFTNE CRPKE ULICE d.o.o. za trgovinu i usluge, OIB 15220695205</izvorni_sadrzaj>
    <derivirana_varijabla naziv="DomainObject.Predmet.ProtustrankaNazivFormatedOIB_1">NAFTNE CRPKE ULICE d.o.o. za trgovinu i usluge, OIB 15220695205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NAFTNE CRPKE ULICE d.o.o. za trgovinu i usluge</item>
    </izvorni_sadrzaj>
    <derivirana_varijabla naziv="DomainObject.Predmet.ProtuStrankaListFormated_1">
      <item>NAFTNE CRPKE ULICE d.o.o. za trgovinu i usluge</item>
    </derivirana_varijabla>
  </DomainObject.Predmet.ProtuStrankaListFormated>
  <DomainObject.Predmet.ProtuStrankaListFormatedOIB>
    <izvorni_sadrzaj>
      <item>NAFTNE CRPKE ULICE d.o.o. za trgovinu i usluge, OIB 15220695205</item>
    </izvorni_sadrzaj>
    <derivirana_varijabla naziv="DomainObject.Predmet.ProtuStrankaListFormatedOIB_1">
      <item>NAFTNE CRPKE ULICE d.o.o. za trgovinu i usluge, OIB 15220695205</item>
    </derivirana_varijabla>
  </DomainObject.Predmet.ProtuStrankaListFormatedOIB>
  <DomainObject.Predmet.ProtuStrankaListFormatedWithAdress>
    <izvorni_sadrzaj>
      <item>NAFTNE CRPKE ULICE d.o.o. za trgovinu i usluge, Baruna Trenka 84, 32270 Županja</item>
    </izvorni_sadrzaj>
    <derivirana_varijabla naziv="DomainObject.Predmet.ProtuStrankaListFormatedWithAdress_1">
      <item>NAFTNE CRPKE ULICE d.o.o. za trgovinu i usluge, Baruna Trenka 84, 32270 Županja</item>
    </derivirana_varijabla>
  </DomainObject.Predmet.ProtuStrankaListFormatedWithAdress>
  <DomainObject.Predmet.ProtuStrankaListFormatedWithAdressOIB>
    <izvorni_sadrzaj>
      <item>NAFTNE CRPKE ULICE d.o.o. za trgovinu i usluge, OIB 15220695205, Baruna Trenka 84, 32270 Županja</item>
    </izvorni_sadrzaj>
    <derivirana_varijabla naziv="DomainObject.Predmet.ProtuStrankaListFormatedWithAdressOIB_1">
      <item>NAFTNE CRPKE ULICE d.o.o. za trgovinu i usluge, OIB 15220695205, Baruna Trenka 84, 32270 Županja</item>
    </derivirana_varijabla>
  </DomainObject.Predmet.ProtuStrankaListFormatedWithAdressOIB>
  <DomainObject.Predmet.ProtuStrankaListNazivFormated>
    <izvorni_sadrzaj>
      <item>NAFTNE CRPKE ULICE d.o.o. za trgovinu i usluge</item>
    </izvorni_sadrzaj>
    <derivirana_varijabla naziv="DomainObject.Predmet.ProtuStrankaListNazivFormated_1">
      <item>NAFTNE CRPKE ULICE d.o.o. za trgovinu i usluge</item>
    </derivirana_varijabla>
  </DomainObject.Predmet.ProtuStrankaListNazivFormated>
  <DomainObject.Predmet.ProtuStrankaListNazivFormatedOIB>
    <izvorni_sadrzaj>
      <item>NAFTNE CRPKE ULICE d.o.o. za trgovinu i usluge, OIB 15220695205</item>
    </izvorni_sadrzaj>
    <derivirana_varijabla naziv="DomainObject.Predmet.ProtuStrankaListNazivFormatedOIB_1">
      <item>NAFTNE CRPKE ULICE d.o.o. za trgovinu i usluge, OIB 15220695205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NAFTNE CRPKE ULICE d.o.o. za trgovinu i usluge</izvorni_sadrzaj>
    <derivirana_varijabla naziv="DomainObject.Predmet.ProtustrankaIDrugi_1">NAFTNE CRPKE ULICE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NAFTNE CRPKE ULICE d.o.o. za trgovinu i usluge, OIB 15220695205, Baruna Trenka 84, 32270 Županja</izvorni_sadrzaj>
    <derivirana_varijabla naziv="DomainObject.Predmet.ProtustrankaIDrugiAdressOIB_1">NAFTNE CRPKE ULICE d.o.o. za trgovinu i usluge, OIB 15220695205, Baruna Trenka 84,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NAFTNE CRPKE ULICE d.o.o. za trgovinu i usluge</item>
    </izvorni_sadrzaj>
    <derivirana_varijabla naziv="DomainObject.Predmet.SudioniciListNaziv_1">
      <item>FINA RC OSIJEK</item>
      <item>NAFTNE CRPKE ULICE d.o.o. za trgovinu i usluge</item>
    </derivirana_varijabla>
  </DomainObject.Predmet.SudioniciListNaziv>
  <DomainObject.Predmet.SudioniciListAdressOIB>
    <izvorni_sadrzaj>
      <item>FINA RC OSIJEK, OIB 85821130368</item>
      <item>NAFTNE CRPKE ULICE d.o.o. za trgovinu i usluge, OIB 15220695205, Baruna Trenka 84,32270 Županja</item>
    </izvorni_sadrzaj>
    <derivirana_varijabla naziv="DomainObject.Predmet.SudioniciListAdressOIB_1">
      <item>FINA RC OSIJEK, OIB 85821130368</item>
      <item>NAFTNE CRPKE ULICE d.o.o. za trgovinu i usluge, OIB 15220695205, Baruna Trenka 84,32270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15220695205</item>
    </izvorni_sadrzaj>
    <derivirana_varijabla naziv="DomainObject.Predmet.SudioniciListNazivOIB_1">
      <item>, OIB 85821130368</item>
      <item>, OIB 15220695205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6D64C-A2E6-4CA3-B6BD-3025E8419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3015</properties:Characters>
  <properties:Lines>88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2017-10-11T11:20:00Z</dcterms:created>
  <dc:creator>mkocijan</dc:creator>
  <cp:lastModifiedBy>Maja Videnović</cp:lastModifiedBy>
  <cp:lastPrinted>2017-06-08T12:24:00Z</cp:lastPrinted>
  <dcterms:modified xmlns:xsi="http://www.w3.org/2001/XMLSchema-instance" xsi:type="dcterms:W3CDTF">2017-10-11T11:26:00Z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