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20ac" w14:paraId="85e20a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31A6D">
        <w:rPr>
          <w:color w:themeColor="text1" w:val="000000"/>
        </w:rPr>
        <w:t>MOON RIVER j.d.o.o. za usluge i građenje, Satrić, Satrić 111, OIB: 59887989018</w:t>
      </w:r>
      <w:r w:rsidR="005C0AC7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D9084B">
        <w:rPr>
          <w:color w:themeColor="text1" w:val="000000"/>
        </w:rPr>
        <w:t>20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31A6D">
        <w:rPr>
          <w:color w:themeColor="text1" w:val="000000"/>
        </w:rPr>
        <w:t>MOON RIVER j.d.o.o. za usluge i građenje, Satrić, Satrić 111, OIB: 59887989018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30304F">
        <w:rPr>
          <w:color w:themeColor="text1" w:val="000000"/>
        </w:rPr>
        <w:t xml:space="preserve"> </w:t>
      </w:r>
      <w:r w:rsidR="00831A6D">
        <w:rPr>
          <w:color w:themeColor="text1" w:val="000000"/>
        </w:rPr>
        <w:t>16</w:t>
      </w:r>
      <w:r w:rsidR="00862110" w:rsidRPr="00862110">
        <w:rPr>
          <w:color w:themeColor="text1" w:val="000000"/>
        </w:rPr>
        <w:t xml:space="preserve">. </w:t>
      </w:r>
      <w:r w:rsidR="008416D2">
        <w:rPr>
          <w:color w:themeColor="text1" w:val="000000"/>
        </w:rPr>
        <w:t>ožujka</w:t>
      </w:r>
      <w:r w:rsidR="00AA5FA1" w:rsidRPr="00862110">
        <w:rPr>
          <w:color w:themeColor="text1" w:val="000000"/>
        </w:rPr>
        <w:t xml:space="preserve"> 201</w:t>
      </w:r>
      <w:r w:rsidR="008416D2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B2883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B2883">
        <w:rPr>
          <w:color w:themeColor="text1" w:val="000000"/>
        </w:rPr>
        <w:t>8</w:t>
      </w:r>
      <w:r w:rsidR="00831A6D">
        <w:rPr>
          <w:color w:themeColor="text1" w:val="000000"/>
        </w:rPr>
        <w:t>7.290,98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6145FB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9084B">
        <w:rPr>
          <w:color w:themeColor="text1" w:val="000000"/>
        </w:rPr>
        <w:t>20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</w:t>
    </w:r>
    <w:r w:rsidR="0030304F">
      <w:rPr>
        <w:color w:themeColor="text1" w:val="000000"/>
      </w:rPr>
      <w:t>-</w:t>
    </w:r>
    <w:r w:rsidR="00831A6D">
      <w:rPr>
        <w:color w:themeColor="text1" w:val="000000"/>
      </w:rPr>
      <w:t>837</w:t>
    </w:r>
    <w:r w:rsidR="00E2567B">
      <w:rPr>
        <w:color w:themeColor="text1" w:val="000000"/>
      </w:rPr>
      <w:t>/201</w:t>
    </w:r>
    <w:r w:rsidR="00FB2883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0304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0AC7"/>
    <w:rsid w:val="005C4FA6"/>
    <w:rsid w:val="005F0E13"/>
    <w:rsid w:val="00602A20"/>
    <w:rsid w:val="00613A8E"/>
    <w:rsid w:val="006145FB"/>
    <w:rsid w:val="006B4B96"/>
    <w:rsid w:val="006D0B0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1A6D"/>
    <w:rsid w:val="00835699"/>
    <w:rsid w:val="008416D2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C03FC"/>
    <w:rsid w:val="008D189F"/>
    <w:rsid w:val="008D3F32"/>
    <w:rsid w:val="008F241B"/>
    <w:rsid w:val="009801D1"/>
    <w:rsid w:val="00985998"/>
    <w:rsid w:val="00987E37"/>
    <w:rsid w:val="009C410D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9084B"/>
    <w:rsid w:val="00D9455A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B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MOON RIVER j.d.o.o. za usluge i građenje</izvorni_sadrzaj>
    <derivirana_varijabla naziv="DomainObject.Predmet.ProtustrankaFormated_1">  MOON RIVER j.d.o.o. za usluge i građenje</derivirana_varijabla>
  </DomainObject.Predmet.ProtustrankaFormated>
  <DomainObject.Predmet.ProtustrankaFormatedOIB>
    <izvorni_sadrzaj>  MOON RIVER j.d.o.o. za usluge i građenje, OIB 59887989018</izvorni_sadrzaj>
    <derivirana_varijabla naziv="DomainObject.Predmet.ProtustrankaFormatedOIB_1">  MOON RIVER j.d.o.o. za usluge i građenje, OIB 59887989018</derivirana_varijabla>
  </DomainObject.Predmet.ProtustrankaFormatedOIB>
  <DomainObject.Predmet.ProtustrankaFormatedWithAdress>
    <izvorni_sadrzaj> MOON RIVER j.d.o.o. za usluge i građenje, Satrić 111, 21233 Satrić</izvorni_sadrzaj>
    <derivirana_varijabla naziv="DomainObject.Predmet.ProtustrankaFormatedWithAdress_1"> MOON RIVER j.d.o.o. za usluge i građenje, Satrić 111, 21233 Satrić</derivirana_varijabla>
  </DomainObject.Predmet.ProtustrankaFormatedWithAdress>
  <DomainObject.Predmet.ProtustrankaFormatedWithAdressOIB>
    <izvorni_sadrzaj> MOON RIVER j.d.o.o. za usluge i građenje, OIB 59887989018, Satrić 111, 21233 Satrić</izvorni_sadrzaj>
    <derivirana_varijabla naziv="DomainObject.Predmet.ProtustrankaFormatedWithAdressOIB_1"> MOON RIVER j.d.o.o. za usluge i građenje, OIB 59887989018, Satrić 111, 21233 Satrić</derivirana_varijabla>
  </DomainObject.Predmet.ProtustrankaFormatedWithAdressOIB>
  <DomainObject.Predmet.ProtustrankaWithAdress>
    <izvorni_sadrzaj>MOON RIVER j.d.o.o. za usluge i građenje Satrić 111, 21233 Satrić</izvorni_sadrzaj>
    <derivirana_varijabla naziv="DomainObject.Predmet.ProtustrankaWithAdress_1">MOON RIVER j.d.o.o. za usluge i građenje Satrić 111, 21233 Satrić</derivirana_varijabla>
  </DomainObject.Predmet.ProtustrankaWithAdress>
  <DomainObject.Predmet.ProtustrankaWithAdressOIB>
    <izvorni_sadrzaj>MOON RIVER j.d.o.o. za usluge i građenje, OIB 59887989018, Satrić 111, 21233 Satrić</izvorni_sadrzaj>
    <derivirana_varijabla naziv="DomainObject.Predmet.ProtustrankaWithAdressOIB_1">MOON RIVER j.d.o.o. za usluge i građenje, OIB 59887989018, Satrić 111, 21233 Satrić</derivirana_varijabla>
  </DomainObject.Predmet.ProtustrankaWithAdressOIB>
  <DomainObject.Predmet.ProtustrankaNazivFormated>
    <izvorni_sadrzaj>MOON RIVER j.d.o.o. za usluge i građenje</izvorni_sadrzaj>
    <derivirana_varijabla naziv="DomainObject.Predmet.ProtustrankaNazivFormated_1">MOON RIVER j.d.o.o. za usluge i građenje</derivirana_varijabla>
  </DomainObject.Predmet.ProtustrankaNazivFormated>
  <DomainObject.Predmet.ProtustrankaNazivFormatedOIB>
    <izvorni_sadrzaj>MOON RIVER j.d.o.o. za usluge i građenje, OIB 59887989018</izvorni_sadrzaj>
    <derivirana_varijabla naziv="DomainObject.Predmet.ProtustrankaNazivFormatedOIB_1">MOON RIVER j.d.o.o. za usluge i građenje, OIB 59887989018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87290.98</izvorni_sadrzaj>
    <derivirana_varijabla naziv="DomainObject.Predmet.TrenutnaVrijednost_1">87290.98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MOON RIVER j.d.o.o. za usluge i građenje</item>
    </izvorni_sadrzaj>
    <derivirana_varijabla naziv="DomainObject.Predmet.ProtuStrankaListFormated_1">
      <item>MOON RIVER j.d.o.o. za usluge i građenje</item>
    </derivirana_varijabla>
  </DomainObject.Predmet.ProtuStrankaListFormated>
  <DomainObject.Predmet.ProtuStrankaListFormatedOIB>
    <izvorni_sadrzaj>
      <item>MOON RIVER j.d.o.o. za usluge i građenje, OIB 59887989018</item>
    </izvorni_sadrzaj>
    <derivirana_varijabla naziv="DomainObject.Predmet.ProtuStrankaListFormatedOIB_1">
      <item>MOON RIVER j.d.o.o. za usluge i građenje, OIB 59887989018</item>
    </derivirana_varijabla>
  </DomainObject.Predmet.ProtuStrankaListFormatedOIB>
  <DomainObject.Predmet.ProtuStrankaListFormatedWithAdress>
    <izvorni_sadrzaj>
      <item>MOON RIVER j.d.o.o. za usluge i građenje, Satrić 111, 21233 Satrić</item>
    </izvorni_sadrzaj>
    <derivirana_varijabla naziv="DomainObject.Predmet.ProtuStrankaListFormatedWithAdress_1">
      <item>MOON RIVER j.d.o.o. za usluge i građenje, Satrić 111, 21233 Satrić</item>
    </derivirana_varijabla>
  </DomainObject.Predmet.ProtuStrankaListFormatedWithAdress>
  <DomainObject.Predmet.ProtuStrankaListFormatedWithAdressOIB>
    <izvorni_sadrzaj>
      <item>MOON RIVER j.d.o.o. za usluge i građenje, OIB 59887989018, Satrić 111, 21233 Satrić</item>
    </izvorni_sadrzaj>
    <derivirana_varijabla naziv="DomainObject.Predmet.ProtuStrankaListFormatedWithAdressOIB_1">
      <item>MOON RIVER j.d.o.o. za usluge i građenje, OIB 59887989018, Satrić 111, 21233 Satrić</item>
    </derivirana_varijabla>
  </DomainObject.Predmet.ProtuStrankaListFormatedWithAdressOIB>
  <DomainObject.Predmet.ProtuStrankaListNazivFormated>
    <izvorni_sadrzaj>
      <item>MOON RIVER j.d.o.o. za usluge i građenje</item>
    </izvorni_sadrzaj>
    <derivirana_varijabla naziv="DomainObject.Predmet.ProtuStrankaListNazivFormated_1">
      <item>MOON RIVER j.d.o.o. za usluge i građenje</item>
    </derivirana_varijabla>
  </DomainObject.Predmet.ProtuStrankaListNazivFormated>
  <DomainObject.Predmet.ProtuStrankaListNazivFormatedOIB>
    <izvorni_sadrzaj>
      <item>MOON RIVER j.d.o.o. za usluge i građenje, OIB 59887989018</item>
    </izvorni_sadrzaj>
    <derivirana_varijabla naziv="DomainObject.Predmet.ProtuStrankaListNazivFormatedOIB_1">
      <item>MOON RIVER j.d.o.o. za usluge i građenje, OIB 59887989018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MOON RIVER j.d.o.o. za usluge i građenje</izvorni_sadrzaj>
    <derivirana_varijabla naziv="DomainObject.Predmet.ProtustrankaIDrugi_1">MOON RIVER j.d.o.o. za usluge i građenje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MOON RIVER j.d.o.o. za usluge i građenje, OIB 59887989018, Satrić 111, 21233 Satrić</izvorni_sadrzaj>
    <derivirana_varijabla naziv="DomainObject.Predmet.ProtustrankaIDrugiAdressOIB_1">MOON RIVER j.d.o.o. za usluge i građenje, OIB 59887989018, Satrić 111,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MOON RIVER j.d.o.o. za usluge i građenje</item>
      <item>FINANCIJSKA AGENCIJA,  PODRUŽNICA SPLIT</item>
    </izvorni_sadrzaj>
    <derivirana_varijabla naziv="DomainObject.Predmet.SudioniciListNaziv_1">
      <item>MOON RIVER j.d.o.o. za usluge i građenje</item>
      <item>FINANCIJSKA AGENCIJA,  PODRUŽNICA SPLIT</item>
    </derivirana_varijabla>
  </DomainObject.Predmet.SudioniciListNaziv>
  <DomainObject.Predmet.SudioniciListAdressOIB>
    <izvorni_sadrzaj>
      <item>MOON RIVER j.d.o.o. za usluge i građenje, OIB 59887989018, Satrić 111,21233 Satrić</item>
      <item>FINANCIJSKA AGENCIJA,  PODRUŽNICA SPLIT, OIB 85821130368, Mažuranićevo šetalište 24b,21000 Split</item>
    </izvorni_sadrzaj>
    <derivirana_varijabla naziv="DomainObject.Predmet.SudioniciListAdressOIB_1">
      <item>MOON RIVER j.d.o.o. za usluge i građenje, OIB 59887989018, Satrić 111,21233 Satrić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59887989018</item>
      <item>, OIB 85821130368</item>
    </izvorni_sadrzaj>
    <derivirana_varijabla naziv="DomainObject.Predmet.SudioniciListNazivOIB_1">
      <item>, OIB 59887989018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1777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2016-05-20T06:58:00Z</cp:lastPrinted>
  <dcterms:modified xmlns:xsi="http://www.w3.org/2001/XMLSchema-instance" xsi:type="dcterms:W3CDTF">2016-05-20T07:20:00Z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