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80b1" w14:paraId="ddc80b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C4A80" w:rsidP="008C4A80" w:rsidR="008C4A80">
      <w:pPr>
        <w:jc w:val="right"/>
        <w:rPr>
          <w:b/>
        </w:rPr>
      </w:pPr>
      <w:r>
        <w:rPr>
          <w:b/>
        </w:rPr>
        <w:t>3 St-230/2016-6</w:t>
      </w:r>
    </w:p>
    <w:p w:rsidRDefault="008C4A80" w:rsidP="008C4A80" w:rsidR="008C4A8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C4A80" w:rsidP="008C4A80" w:rsidR="008C4A80">
      <w:pPr>
        <w:jc w:val="center"/>
        <w:rPr>
          <w:b/>
        </w:rPr>
      </w:pPr>
      <w:r>
        <w:rPr>
          <w:b/>
        </w:rPr>
        <w:t>R J E Š E N J E</w:t>
      </w:r>
    </w:p>
    <w:p w:rsidRDefault="008C4A80" w:rsidP="008C4A80" w:rsidR="008C4A80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 za otvaranje stečajnog postupka nad dužnikom HOSPITIO j.d.o.o. iz Garešnice, </w:t>
      </w:r>
      <w:proofErr w:type="spellStart"/>
      <w:r>
        <w:t>Ciglenica</w:t>
      </w:r>
      <w:proofErr w:type="spellEnd"/>
      <w:r>
        <w:t xml:space="preserve"> 49, OIB 30704803836, MBS 010085333,  dana 16. prosinca 2016. godine </w:t>
      </w:r>
    </w:p>
    <w:p w:rsidRDefault="008C4A80" w:rsidP="008C4A80" w:rsidR="008C4A80">
      <w:pPr>
        <w:jc w:val="center"/>
        <w:rPr>
          <w:b/>
        </w:rPr>
      </w:pPr>
      <w:r>
        <w:rPr>
          <w:b/>
        </w:rPr>
        <w:t>r i j e š i o  j e</w:t>
      </w:r>
    </w:p>
    <w:p w:rsidRDefault="008C4A80" w:rsidP="008C4A80" w:rsidR="008C4A80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8C4A80" w:rsidP="008C4A80" w:rsidR="008C4A80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8C4A80" w:rsidP="008C4A80" w:rsidR="008C4A80">
      <w:pPr>
        <w:jc w:val="center"/>
      </w:pPr>
      <w:r>
        <w:rPr>
          <w:b/>
        </w:rPr>
        <w:t>Obrazloženje</w:t>
      </w:r>
    </w:p>
    <w:p w:rsidRDefault="008C4A80" w:rsidP="008C4A80" w:rsidR="008C4A80">
      <w:pPr>
        <w:jc w:val="both"/>
      </w:pPr>
      <w:r>
        <w:tab/>
        <w:t xml:space="preserve">Budući da iz prijedloga za otvaranje stečajnog postupka od 22. ožujka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8C4A80" w:rsidP="008C4A80" w:rsidR="008C4A80">
      <w:pPr>
        <w:jc w:val="center"/>
      </w:pPr>
      <w:r>
        <w:t xml:space="preserve">U Bjelovaru, 16. prosinca 2016. godine </w:t>
      </w:r>
    </w:p>
    <w:p w:rsidRDefault="008C4A80" w:rsidP="008C4A80" w:rsidR="008C4A80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</w:rPr>
        <w:t xml:space="preserve">STEČAJNI SUDAC </w:t>
      </w:r>
    </w:p>
    <w:p w:rsidRDefault="008C4A80" w:rsidP="008C4A80" w:rsidR="008C4A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8C4A80" w:rsidP="008C4A80" w:rsidR="008C4A80">
      <w:pPr>
        <w:pStyle w:val="Bezproreda"/>
      </w:pPr>
    </w:p>
    <w:p w:rsidRDefault="008C4A80" w:rsidP="008C4A80" w:rsidR="008C4A80">
      <w:pPr>
        <w:pStyle w:val="Bezproreda"/>
      </w:pPr>
      <w:r>
        <w:rPr>
          <w:b/>
        </w:rPr>
        <w:t>POUKA O PRAVNOM LIJEKU</w:t>
      </w:r>
      <w:r>
        <w:t xml:space="preserve">: Protiv ovoga rješenja nije dopuštena žalba. </w:t>
      </w:r>
    </w:p>
    <w:p w:rsidRDefault="008C4A80" w:rsidP="008C4A80" w:rsidR="008C4A80">
      <w:pPr>
        <w:pStyle w:val="Bezproreda"/>
      </w:pPr>
    </w:p>
    <w:p w:rsidRDefault="008C4A80" w:rsidP="008C4A80" w:rsidR="008C4A8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C4A80" w:rsidP="008C4A80" w:rsidR="008C4A80">
      <w:pPr>
        <w:pStyle w:val="Bezproreda"/>
      </w:pPr>
      <w:r>
        <w:t>Dna: e-oglasna ploča</w:t>
      </w:r>
    </w:p>
    <w:p w:rsidRDefault="008C4A80" w:rsidP="008C4A80" w:rsidR="00DA0242">
      <w:pPr>
        <w:pStyle w:val="Bezproreda"/>
      </w:pPr>
      <w:proofErr w:type="spellStart"/>
      <w:r>
        <w:t>Bj</w:t>
      </w:r>
      <w:proofErr w:type="spellEnd"/>
      <w:r>
        <w:t xml:space="preserve">. 16.12.2016.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A80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14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St-230/2016-6</izvorni_sadrzaj>
    <derivirana_varijabla naziv="DomainObject.Oznaka_1">St-230/2016-6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HOSPITIO jednostavno društvo s ograničenom odgovornošću za usluge, trgovinu i proizvodnju, Garešnica</izvorni_sadrzaj>
    <derivirana_varijabla naziv="DomainObject.Predmet.ProtustrankaFormated_1">  HOSPITIO jednostavno društvo s ograničenom odgovornošću za usluge, trgovinu i proizvodnju, Garešnica</derivirana_varijabla>
  </DomainObject.Predmet.ProtustrankaFormated>
  <DomainObject.Predmet.ProtustrankaFormatedOIB>
    <izvorni_sadrzaj>  HOSPITIO jednostavno društvo s ograničenom odgovornošću za usluge, trgovinu i proizvodnju, Garešnica, OIB 30704803836</izvorni_sadrzaj>
    <derivirana_varijabla naziv="DomainObject.Predmet.ProtustrankaFormatedOIB_1">  HOSPITIO jednostavno društvo s ograničenom odgovornošću za usluge, trgovinu i proizvodnju, Garešnica, OIB 30704803836</derivirana_varijabla>
  </DomainObject.Predmet.ProtustrankaFormatedOIB>
  <DomainObject.Predmet.ProtustrankaFormatedWithAdress>
    <izvorni_sadrzaj> HOSPITIO jednostavno društvo s ograničenom odgovornošću za usluge, trgovinu i proizvodnju, Garešnica, Ciglenica 49, 43280 Garešnica</izvorni_sadrzaj>
    <derivirana_varijabla naziv="DomainObject.Predmet.ProtustrankaFormatedWithAdress_1"> HOSPITIO jednostavno društvo s ograničenom odgovornošću za usluge, trgovinu i proizvodnju, Garešnica, Ciglenica 49, 43280 Garešnica</derivirana_varijabla>
  </DomainObject.Predmet.ProtustrankaFormatedWithAdress>
  <DomainObject.Predmet.ProtustrankaFormatedWithAdressOIB>
    <izvorni_sadrzaj> HOSPITIO jednostavno društvo s ograničenom odgovornošću za usluge, trgovinu i proizvodnju, Garešnica, OIB 30704803836, Ciglenica 49, 43280 Garešnica</izvorni_sadrzaj>
    <derivirana_varijabla naziv="DomainObject.Predmet.ProtustrankaFormatedWithAdressOIB_1"> HOSPITIO jednostavno društvo s ograničenom odgovornošću za usluge, trgovinu i proizvodnju, Garešnica, OIB 30704803836, Ciglenica 49, 43280 Garešnica</derivirana_varijabla>
  </DomainObject.Predmet.ProtustrankaFormatedWithAdressOIB>
  <DomainObject.Predmet.ProtustrankaWithAdress>
    <izvorni_sadrzaj>HOSPITIO jednostavno društvo s ograničenom odgovornošću za usluge, trgovinu i proizvodnju, Garešnica Ciglenica 49, 43280 Garešnica</izvorni_sadrzaj>
    <derivirana_varijabla naziv="DomainObject.Predmet.ProtustrankaWithAdress_1">HOSPITIO jednostavno društvo s ograničenom odgovornošću za usluge, trgovinu i proizvodnju, Garešnica Ciglenica 49, 43280 Garešnica</derivirana_varijabla>
  </DomainObject.Predmet.ProtustrankaWithAdress>
  <DomainObject.Predmet.ProtustrankaWithAdressOIB>
    <izvorni_sadrzaj>HOSPITIO jednostavno društvo s ograničenom odgovornošću za usluge, trgovinu i proizvodnju, Garešnica, OIB 30704803836, Ciglenica 49, 43280 Garešnica</izvorni_sadrzaj>
    <derivirana_varijabla naziv="DomainObject.Predmet.ProtustrankaWithAdressOIB_1">HOSPITIO jednostavno društvo s ograničenom odgovornošću za usluge, trgovinu i proizvodnju, Garešnica, OIB 30704803836, Ciglenica 49, 43280 Garešnica</derivirana_varijabla>
  </DomainObject.Predmet.ProtustrankaWithAdressOIB>
  <DomainObject.Predmet.ProtustrankaNazivFormated>
    <izvorni_sadrzaj>HOSPITIO jednostavno društvo s ograničenom odgovornošću za usluge, trgovinu i proizvodnju, Garešnica</izvorni_sadrzaj>
    <derivirana_varijabla naziv="DomainObject.Predmet.ProtustrankaNazivFormated_1">HOSPITIO jednostavno društvo s ograničenom odgovornošću za usluge, trgovinu i proizvodnju, Garešnica</derivirana_varijabla>
  </DomainObject.Predmet.ProtustrankaNazivFormated>
  <DomainObject.Predmet.ProtustrankaNazivFormatedOIB>
    <izvorni_sadrzaj>HOSPITIO jednostavno društvo s ograničenom odgovornošću za usluge, trgovinu i proizvodnju, Garešnica, OIB 30704803836</izvorni_sadrzaj>
    <derivirana_varijabla naziv="DomainObject.Predmet.ProtustrankaNazivFormatedOIB_1">HOSPITIO jednostavno društvo s ograničenom odgovornošću za usluge, trgovinu i proizvodnju, Garešnica, OIB 30704803836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HOSPITIO jednostavno društvo s ograničenom odgovornošću za usluge, trgovinu i proizvodnju, Garešnica</item>
    </izvorni_sadrzaj>
    <derivirana_varijabla naziv="DomainObject.Predmet.ProtuStrankaListFormated_1">
      <item>HOSPITIO jednostavno društvo s ograničenom odgovornošću za usluge, trgovinu i proizvodnju, Garešnica</item>
    </derivirana_varijabla>
  </DomainObject.Predmet.ProtuStrankaListFormated>
  <DomainObject.Predmet.ProtuStrankaListFormatedOIB>
    <izvorni_sadrzaj>
      <item>HOSPITIO jednostavno društvo s ograničenom odgovornošću za usluge, trgovinu i proizvodnju, Garešnica, OIB 30704803836</item>
    </izvorni_sadrzaj>
    <derivirana_varijabla naziv="DomainObject.Predmet.ProtuStrankaListFormatedOIB_1">
      <item>HOSPITIO jednostavno društvo s ograničenom odgovornošću za usluge, trgovinu i proizvodnju, Garešnica, OIB 30704803836</item>
    </derivirana_varijabla>
  </DomainObject.Predmet.ProtuStrankaListFormatedOIB>
  <DomainObject.Predmet.ProtuStrankaListFormatedWithAdress>
    <izvorni_sadrzaj>
      <item>HOSPITIO jednostavno društvo s ograničenom odgovornošću za usluge, trgovinu i proizvodnju, Garešnica, Ciglenica 49, 43280 Garešnica</item>
    </izvorni_sadrzaj>
    <derivirana_varijabla naziv="DomainObject.Predmet.ProtuStrankaListFormatedWithAdress_1">
      <item>HOSPITIO jednostavno društvo s ograničenom odgovornošću za usluge, trgovinu i proizvodnju, Garešnica, Ciglenica 49, 43280 Garešnica</item>
    </derivirana_varijabla>
  </DomainObject.Predmet.ProtuStrankaListFormatedWithAdress>
  <DomainObject.Predmet.ProtuStrankaListFormatedWithAdressOIB>
    <izvorni_sadrzaj>
      <item>HOSPITIO jednostavno društvo s ograničenom odgovornošću za usluge, trgovinu i proizvodnju, Garešnica, OIB 30704803836, Ciglenica 49, 43280 Garešnica</item>
    </izvorni_sadrzaj>
    <derivirana_varijabla naziv="DomainObject.Predmet.ProtuStrankaListFormatedWithAdressOIB_1">
      <item>HOSPITIO jednostavno društvo s ograničenom odgovornošću za usluge, trgovinu i proizvodnju, Garešnica, OIB 30704803836, Ciglenica 49, 43280 Garešnica</item>
    </derivirana_varijabla>
  </DomainObject.Predmet.ProtuStrankaListFormatedWithAdressOIB>
  <DomainObject.Predmet.ProtuStrankaListNazivFormated>
    <izvorni_sadrzaj>
      <item>HOSPITIO jednostavno društvo s ograničenom odgovornošću za usluge, trgovinu i proizvodnju, Garešnica</item>
    </izvorni_sadrzaj>
    <derivirana_varijabla naziv="DomainObject.Predmet.ProtuStrankaListNazivFormated_1">
      <item>HOSPITIO jednostavno društvo s ograničenom odgovornošću za usluge, trgovinu i proizvodnju, Garešnica</item>
    </derivirana_varijabla>
  </DomainObject.Predmet.ProtuStrankaListNazivFormated>
  <DomainObject.Predmet.ProtuStrankaListNazivFormatedOIB>
    <izvorni_sadrzaj>
      <item>HOSPITIO jednostavno društvo s ograničenom odgovornošću za usluge, trgovinu i proizvodnju, Garešnica, OIB 30704803836</item>
    </izvorni_sadrzaj>
    <derivirana_varijabla naziv="DomainObject.Predmet.ProtuStrankaListNazivFormatedOIB_1">
      <item>HOSPITIO jednostavno društvo s ograničenom odgovornošću za usluge, trgovinu i proizvodnju, Garešnica, OIB 30704803836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St-230/2016-6</izvorni_sadrzaj>
    <derivirana_varijabla naziv="DomainObject.PoslovniBrojDokumenta_1">St-230/2016-6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HOSPITIO jednostavno društvo s ograničenom odgovornošću za usluge, trgovinu i proizvodnju, Garešnica</izvorni_sadrzaj>
    <derivirana_varijabla naziv="DomainObject.Predmet.ProtustrankaIDrugi_1">HOSPITIO jednostavno društvo s ograničenom odgovornošću za usluge, trgovinu i proizvodnju,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HOSPITIO jednostavno društvo s ograničenom odgovornošću za usluge, trgovinu i proizvodnju, Garešnica, OIB 30704803836, Ciglenica 49, 43280 Garešnica</izvorni_sadrzaj>
    <derivirana_varijabla naziv="DomainObject.Predmet.ProtustrankaIDrugiAdressOIB_1">HOSPITIO jednostavno društvo s ograničenom odgovornošću za usluge, trgovinu i proizvodnju, Garešnica, OIB 30704803836, Ciglenica 49,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HOSPITIO jednostavno društvo s ograničenom odgovornošću za usluge, trgovinu i proizvodnju, Garešnica</item>
    </izvorni_sadrzaj>
    <derivirana_varijabla naziv="DomainObject.Predmet.SudioniciListNaziv_1">
      <item>FINA, RC ZAGREB, Podružnica Bjelovar</item>
      <item>HOSPITIO jednostavno društvo s ograničenom odgovornošću za usluge, trgovinu i proizvodnju, Garešnica</item>
    </derivirana_varijabla>
  </DomainObject.Predmet.SudioniciListNaziv>
  <DomainObject.Predmet.SudioniciListAdressOIB>
    <izvorni_sadrzaj>
      <item>FINA, RC ZAGREB, Podružnica Bjelovar, OIB 85821130368, F. Supila 4,43000 Bjelovar</item>
      <item>HOSPITIO jednostavno društvo s ograničenom odgovornošću za usluge, trgovinu i proizvodnju, Garešnica, OIB 30704803836, Ciglenica 49,43280 Garešnica</item>
    </izvorni_sadrzaj>
    <derivirana_varijabla naziv="DomainObject.Predmet.SudioniciListAdressOIB_1">
      <item>FINA, RC ZAGREB, Podružnica Bjelovar, OIB 85821130368, F. Supila 4,43000 Bjelovar</item>
      <item>HOSPITIO jednostavno društvo s ograničenom odgovornošću za usluge, trgovinu i proizvodnju, Garešnica, OIB 30704803836, Ciglenica 49,43280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931B6-B96C-45BE-A1D0-DCF793046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1057</properties:Characters>
  <properties:Lines>30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2016-12-16T12:07:00Z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