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9f9c2" w14:paraId="719f9c2" w:rsidRDefault="00B82754" w:rsidP="00B82754" w:rsidR="00D21A2C" w:rsidRPr="003561EA">
      <w:pPr>
        <w15:collapsed w:val="false"/>
        <w:rPr>
          <w:sz w:val="22"/>
          <w:szCs w:val="22"/>
        </w:rPr>
      </w:pPr>
      <w:bookmarkStart w:name="_GoBack" w:id="0"/>
      <w:bookmarkEnd w:id="0"/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061D7F">
        <w:t>6</w:t>
      </w:r>
      <w:r w:rsidR="00F058BB">
        <w:t>57</w:t>
      </w:r>
      <w:r>
        <w:t>/2017-3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Regionalni centar Osijek Podružnica Osijek, L. </w:t>
      </w:r>
      <w:proofErr w:type="spellStart"/>
      <w:r>
        <w:t>Jagera</w:t>
      </w:r>
      <w:proofErr w:type="spellEnd"/>
      <w:r>
        <w:t xml:space="preserve"> 3, za pokretanje skraćenog stečajnog postupka nad dužnikom</w:t>
      </w:r>
      <w:r w:rsidR="004726DA">
        <w:t xml:space="preserve"> </w:t>
      </w:r>
      <w:proofErr w:type="spellStart"/>
      <w:r w:rsidR="00F058BB" w:rsidRPr="00F058BB">
        <w:t>SPARTA</w:t>
      </w:r>
      <w:proofErr w:type="spellEnd"/>
      <w:r w:rsidR="00F058BB" w:rsidRPr="00F058BB">
        <w:t xml:space="preserve"> </w:t>
      </w:r>
      <w:proofErr w:type="spellStart"/>
      <w:r w:rsidR="00F058BB" w:rsidRPr="00F058BB">
        <w:t>CAFFE</w:t>
      </w:r>
      <w:proofErr w:type="spellEnd"/>
      <w:r w:rsidR="00F058BB" w:rsidRPr="00F058BB">
        <w:t xml:space="preserve">  jednostavno društvo s ograničenom odgovornošću za ugostiteljstvo, trgovinu i usluge</w:t>
      </w:r>
      <w:r w:rsidR="00F058BB">
        <w:t xml:space="preserve">, Beli Manastir, Kralja Petra Svačića 130, </w:t>
      </w:r>
      <w:proofErr w:type="spellStart"/>
      <w:r w:rsidR="00F058BB">
        <w:t>OIB</w:t>
      </w:r>
      <w:proofErr w:type="spellEnd"/>
      <w:r w:rsidR="00F058BB">
        <w:t xml:space="preserve">: </w:t>
      </w:r>
      <w:r w:rsidR="00F058BB" w:rsidRPr="00F058BB">
        <w:t>80854291265</w:t>
      </w:r>
      <w:r w:rsidR="00F058BB">
        <w:t xml:space="preserve">, </w:t>
      </w:r>
      <w:proofErr w:type="spellStart"/>
      <w:r w:rsidR="00F058BB">
        <w:t>MBS</w:t>
      </w:r>
      <w:proofErr w:type="spellEnd"/>
      <w:r w:rsidR="00F058BB">
        <w:t xml:space="preserve">: </w:t>
      </w:r>
      <w:r w:rsidR="00F058BB" w:rsidRPr="00F058BB">
        <w:t>030169123</w:t>
      </w:r>
      <w:r w:rsidR="00F058BB">
        <w:t xml:space="preserve">, </w:t>
      </w:r>
      <w:r w:rsidR="008411CC">
        <w:t xml:space="preserve"> </w:t>
      </w:r>
      <w:r>
        <w:t xml:space="preserve">temeljem članka 430. Stečajnog zakona (Narodne novine 71/15), dana </w:t>
      </w:r>
      <w:r w:rsidR="00F058BB">
        <w:t xml:space="preserve">5. srpnja </w:t>
      </w:r>
      <w:r>
        <w:t>2017., objavljuje sljedeći</w:t>
      </w:r>
    </w:p>
    <w:p w:rsidRDefault="003E3F81" w:rsidP="003E3F81" w:rsidR="003E3F81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3E3F8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8411CC">
        <w:rPr>
          <w:bCs/>
        </w:rPr>
        <w:t xml:space="preserve"> </w:t>
      </w:r>
      <w:proofErr w:type="spellStart"/>
      <w:r w:rsidR="00F058BB" w:rsidRPr="00F058BB">
        <w:t>SPARTA</w:t>
      </w:r>
      <w:proofErr w:type="spellEnd"/>
      <w:r w:rsidR="00F058BB" w:rsidRPr="00F058BB">
        <w:t xml:space="preserve"> </w:t>
      </w:r>
      <w:proofErr w:type="spellStart"/>
      <w:r w:rsidR="00F058BB" w:rsidRPr="00F058BB">
        <w:t>CAFFE</w:t>
      </w:r>
      <w:proofErr w:type="spellEnd"/>
      <w:r w:rsidR="00F058BB" w:rsidRPr="00F058BB">
        <w:t xml:space="preserve">  jednostavno društvo s ograničenom odgovornošću za ugostiteljstvo, trgovinu i usluge</w:t>
      </w:r>
      <w:r w:rsidR="00F058BB">
        <w:t xml:space="preserve">, Beli Manastir, Kralja Petra Svačića 130, </w:t>
      </w:r>
      <w:proofErr w:type="spellStart"/>
      <w:r w:rsidR="00F058BB">
        <w:t>OIB</w:t>
      </w:r>
      <w:proofErr w:type="spellEnd"/>
      <w:r w:rsidR="00F058BB">
        <w:t xml:space="preserve">: </w:t>
      </w:r>
      <w:r w:rsidR="00F058BB" w:rsidRPr="00F058BB">
        <w:t>80854291265</w:t>
      </w:r>
      <w:r w:rsidR="00F058BB">
        <w:t xml:space="preserve">, </w:t>
      </w:r>
      <w:proofErr w:type="spellStart"/>
      <w:r w:rsidR="00F058BB">
        <w:t>MBS</w:t>
      </w:r>
      <w:proofErr w:type="spellEnd"/>
      <w:r w:rsidR="00F058BB">
        <w:t xml:space="preserve">: </w:t>
      </w:r>
      <w:r w:rsidR="00F058BB" w:rsidRPr="00F058BB">
        <w:t>030169123</w:t>
      </w:r>
      <w:r w:rsidR="00F058BB">
        <w:t xml:space="preserve">, </w:t>
      </w:r>
      <w:r w:rsidR="002D38A2">
        <w:t xml:space="preserve"> </w:t>
      </w:r>
      <w:r w:rsidR="003B5EDE">
        <w:t xml:space="preserve">iznosi </w:t>
      </w:r>
      <w:r w:rsidR="00F058BB">
        <w:t>17.545,97</w:t>
      </w:r>
      <w:r w:rsidR="00E34457">
        <w:t xml:space="preserve"> kn. </w:t>
      </w:r>
      <w:r w:rsidRPr="00F443E1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3548A8">
        <w:t xml:space="preserve"> </w:t>
      </w:r>
      <w:r w:rsidR="00B60967">
        <w:t xml:space="preserve">Zlatko </w:t>
      </w:r>
      <w:proofErr w:type="spellStart"/>
      <w:r w:rsidR="00B60967">
        <w:t>Perošević</w:t>
      </w:r>
      <w:proofErr w:type="spellEnd"/>
      <w:r w:rsidR="00B60967">
        <w:t xml:space="preserve">, </w:t>
      </w:r>
      <w:proofErr w:type="spellStart"/>
      <w:r w:rsidR="00B60967">
        <w:t>OIB</w:t>
      </w:r>
      <w:proofErr w:type="spellEnd"/>
      <w:r w:rsidR="00B60967">
        <w:t xml:space="preserve">: 05680006647, Čepin, Kralja Zvonimira 2, </w:t>
      </w:r>
      <w:r w:rsidR="00846E43">
        <w:t xml:space="preserve">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HR05 272-</w:t>
      </w:r>
      <w:r w:rsidR="007B34A0">
        <w:t>6</w:t>
      </w:r>
      <w:r w:rsidR="00B60967">
        <w:t>57</w:t>
      </w:r>
      <w:r>
        <w:t>-17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>U Osijeku</w:t>
      </w:r>
      <w:r w:rsidR="008E3CFD">
        <w:t xml:space="preserve"> </w:t>
      </w:r>
      <w:r w:rsidR="00972793">
        <w:t>5. srpnja</w:t>
      </w:r>
      <w:r>
        <w:t xml:space="preserve"> 2017.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3E3F81" w:rsidP="005761C7" w:rsidR="00D21A2C" w:rsidRPr="00647F89">
      <w:pPr>
        <w:jc w:val="both"/>
        <w:rPr>
          <w:b/>
        </w:rPr>
      </w:pPr>
      <w:r>
        <w:t xml:space="preserve">3. kal. </w:t>
      </w:r>
      <w:r w:rsidR="008E3CFD">
        <w:t>30</w:t>
      </w:r>
      <w:r w:rsidR="007B34A0">
        <w:t>/8</w:t>
      </w:r>
      <w:r w:rsidR="00D21A2C" w:rsidRPr="00647F89">
        <w:rPr>
          <w:b/>
        </w:rPr>
        <w:t xml:space="preserve"> 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3561EA" w:rsidR="00D21A2C" w:rsidRPr="00647F89">
      <w:pgSz w:h="16838" w:w="11906"/>
      <w:pgMar w:gutter="0" w:footer="708" w:header="708" w:left="1417" w:bottom="1417" w:right="1417" w:top="89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548B4"/>
    <w:rsid w:val="00061D7F"/>
    <w:rsid w:val="000F5F58"/>
    <w:rsid w:val="001163B9"/>
    <w:rsid w:val="001744F2"/>
    <w:rsid w:val="001D042F"/>
    <w:rsid w:val="00286FEC"/>
    <w:rsid w:val="002D38A2"/>
    <w:rsid w:val="00301544"/>
    <w:rsid w:val="00315FA3"/>
    <w:rsid w:val="00333EEE"/>
    <w:rsid w:val="003513CF"/>
    <w:rsid w:val="003548A8"/>
    <w:rsid w:val="003561EA"/>
    <w:rsid w:val="003B5EDE"/>
    <w:rsid w:val="003C57D4"/>
    <w:rsid w:val="003E3F81"/>
    <w:rsid w:val="004726DA"/>
    <w:rsid w:val="0053343C"/>
    <w:rsid w:val="005761C7"/>
    <w:rsid w:val="006437E1"/>
    <w:rsid w:val="00647F89"/>
    <w:rsid w:val="00666AF0"/>
    <w:rsid w:val="00771546"/>
    <w:rsid w:val="007B34A0"/>
    <w:rsid w:val="008411CC"/>
    <w:rsid w:val="00846E43"/>
    <w:rsid w:val="008E3CFD"/>
    <w:rsid w:val="00910DD3"/>
    <w:rsid w:val="00912224"/>
    <w:rsid w:val="00972793"/>
    <w:rsid w:val="00A1253E"/>
    <w:rsid w:val="00A95271"/>
    <w:rsid w:val="00B60967"/>
    <w:rsid w:val="00B82754"/>
    <w:rsid w:val="00BC2944"/>
    <w:rsid w:val="00D21A2C"/>
    <w:rsid w:val="00DB40AF"/>
    <w:rsid w:val="00DB5246"/>
    <w:rsid w:val="00DE0702"/>
    <w:rsid w:val="00E00CDF"/>
    <w:rsid w:val="00E34457"/>
    <w:rsid w:val="00F058BB"/>
    <w:rsid w:val="00F60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715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771546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771546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1546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1546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715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771546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771546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1546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1546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2017.</izvorni_sadrzaj>
    <derivirana_varijabla naziv="DomainObject.DatumDonosenjaOdluke_1">5.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</izvorni_sadrzaj>
    <derivirana_varijabla naziv="DomainObject.Predmet.Broj_1">657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srpnja 2017.</izvorni_sadrzaj>
    <derivirana_varijabla naziv="DomainObject.Predmet.DatumOsnivanja_1">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St-657/2017</izvorni_sadrzaj>
    <derivirana_varijabla naziv="DomainObject.Predmet.OznakaBroj_1">St-657/2017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SPARTA CAFFE  jednostavno društvo s ograničenom odgovornošću za ugostiteljstvo, trgovinu i usluge</izvorni_sadrzaj>
    <derivirana_varijabla naziv="DomainObject.Predmet.ProtustrankaFormated_1">  SPARTA CAFFE  jednostavno društvo s ograničenom odgovornošću za ugostiteljstvo, trgovinu i usluge</derivirana_varijabla>
  </DomainObject.Predmet.ProtustrankaFormated>
  <DomainObject.Predmet.ProtustrankaFormatedOIB>
    <izvorni_sadrzaj>  SPARTA CAFFE  jednostavno društvo s ograničenom odgovornošću za ugostiteljstvo, trgovinu i usluge, OIB 80854291265</izvorni_sadrzaj>
    <derivirana_varijabla naziv="DomainObject.Predmet.ProtustrankaFormatedOIB_1">  SPARTA CAFFE  jednostavno društvo s ograničenom odgovornošću za ugostiteljstvo, trgovinu i usluge, OIB 80854291265</derivirana_varijabla>
  </DomainObject.Predmet.ProtustrankaFormatedOIB>
  <DomainObject.Predmet.ProtustrankaFormatedWithAdress>
    <izvorni_sadrzaj> SPARTA CAFFE  jednostavno društvo s ograničenom odgovornošću za ugostiteljstvo, trgovinu i usluge, Kralja Petra Svačića 130, 31300 Beli Manastir</izvorni_sadrzaj>
    <derivirana_varijabla naziv="DomainObject.Predmet.ProtustrankaFormatedWithAdress_1"> SPARTA CAFFE  jednostavno društvo s ograničenom odgovornošću za ugostiteljstvo, trgovinu i usluge, Kralja Petra Svačića 130, 31300 Beli Manastir</derivirana_varijabla>
  </DomainObject.Predmet.ProtustrankaFormatedWithAdress>
  <DomainObject.Predmet.ProtustrankaFormatedWithAdressOIB>
    <izvorni_sadrzaj> SPARTA CAFFE  jednostavno društvo s ograničenom odgovornošću za ugostiteljstvo, trgovinu i usluge, OIB 80854291265, Kralja Petra Svačića 130, 31300 Beli Manastir</izvorni_sadrzaj>
    <derivirana_varijabla naziv="DomainObject.Predmet.ProtustrankaFormatedWithAdressOIB_1"> SPARTA CAFFE  jednostavno društvo s ograničenom odgovornošću za ugostiteljstvo, trgovinu i usluge, OIB 80854291265, Kralja Petra Svačića 130, 31300 Beli Manastir</derivirana_varijabla>
  </DomainObject.Predmet.ProtustrankaFormatedWithAdressOIB>
  <DomainObject.Predmet.ProtustrankaWithAdress>
    <izvorni_sadrzaj>SPARTA CAFFE  jednostavno društvo s ograničenom odgovornošću za ugostiteljstvo, trgovinu i usluge Kralja Petra Svačića 130, 31300 Beli Manastir</izvorni_sadrzaj>
    <derivirana_varijabla naziv="DomainObject.Predmet.ProtustrankaWithAdress_1">SPARTA CAFFE  jednostavno društvo s ograničenom odgovornošću za ugostiteljstvo, trgovinu i usluge Kralja Petra Svačića 130, 31300 Beli Manastir</derivirana_varijabla>
  </DomainObject.Predmet.ProtustrankaWithAdress>
  <DomainObject.Predmet.ProtustrankaWithAdressOIB>
    <izvorni_sadrzaj>SPARTA CAFFE  jednostavno društvo s ograničenom odgovornošću za ugostiteljstvo, trgovinu i usluge, OIB 80854291265, Kralja Petra Svačića 130, 31300 Beli Manastir</izvorni_sadrzaj>
    <derivirana_varijabla naziv="DomainObject.Predmet.ProtustrankaWithAdressOIB_1">SPARTA CAFFE  jednostavno društvo s ograničenom odgovornošću za ugostiteljstvo, trgovinu i usluge, OIB 80854291265, Kralja Petra Svačića 130, 31300 Beli Manastir</derivirana_varijabla>
  </DomainObject.Predmet.ProtustrankaWithAdressOIB>
  <DomainObject.Predmet.ProtustrankaNazivFormated>
    <izvorni_sadrzaj>SPARTA CAFFE  jednostavno društvo s ograničenom odgovornošću za ugostiteljstvo, trgovinu i usluge</izvorni_sadrzaj>
    <derivirana_varijabla naziv="DomainObject.Predmet.ProtustrankaNazivFormated_1">SPARTA CAFFE  jednostavno društvo s ograničenom odgovornošću za ugostiteljstvo, trgovinu i usluge</derivirana_varijabla>
  </DomainObject.Predmet.ProtustrankaNazivFormated>
  <DomainObject.Predmet.ProtustrankaNazivFormatedOIB>
    <izvorni_sadrzaj>SPARTA CAFFE  jednostavno društvo s ograničenom odgovornošću za ugostiteljstvo, trgovinu i usluge, OIB 80854291265</izvorni_sadrzaj>
    <derivirana_varijabla naziv="DomainObject.Predmet.ProtustrankaNazivFormatedOIB_1">SPARTA CAFFE  jednostavno društvo s ograničenom odgovornošću za ugostiteljstvo, trgovinu i usluge, OIB 80854291265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SPARTA CAFFE  jednostavno društvo s ograničenom odgovornošću za ugostiteljstvo, trgovinu i usluge</item>
    </izvorni_sadrzaj>
    <derivirana_varijabla naziv="DomainObject.Predmet.ProtuStrankaListFormated_1">
      <item>SPARTA CAFFE  jednostavno društvo s ograničenom odgovornošću za ugostiteljstvo, trgovinu i usluge</item>
    </derivirana_varijabla>
  </DomainObject.Predmet.ProtuStrankaListFormated>
  <DomainObject.Predmet.ProtuStrankaListFormatedOIB>
    <izvorni_sadrzaj>
      <item>SPARTA CAFFE  jednostavno društvo s ograničenom odgovornošću za ugostiteljstvo, trgovinu i usluge, OIB 80854291265</item>
    </izvorni_sadrzaj>
    <derivirana_varijabla naziv="DomainObject.Predmet.ProtuStrankaListFormatedOIB_1">
      <item>SPARTA CAFFE  jednostavno društvo s ograničenom odgovornošću za ugostiteljstvo, trgovinu i usluge, OIB 80854291265</item>
    </derivirana_varijabla>
  </DomainObject.Predmet.ProtuStrankaListFormatedOIB>
  <DomainObject.Predmet.ProtuStrankaListFormatedWithAdress>
    <izvorni_sadrzaj>
      <item>SPARTA CAFFE  jednostavno društvo s ograničenom odgovornošću za ugostiteljstvo, trgovinu i usluge, Kralja Petra Svačića 130, 31300 Beli Manastir</item>
    </izvorni_sadrzaj>
    <derivirana_varijabla naziv="DomainObject.Predmet.ProtuStrankaListFormatedWithAdress_1">
      <item>SPARTA CAFFE  jednostavno društvo s ograničenom odgovornošću za ugostiteljstvo, trgovinu i usluge, Kralja Petra Svačića 130, 31300 Beli Manastir</item>
    </derivirana_varijabla>
  </DomainObject.Predmet.ProtuStrankaListFormatedWithAdress>
  <DomainObject.Predmet.ProtuStrankaListFormatedWithAdressOIB>
    <izvorni_sadrzaj>
      <item>SPARTA CAFFE  jednostavno društvo s ograničenom odgovornošću za ugostiteljstvo, trgovinu i usluge, OIB 80854291265, Kralja Petra Svačića 130, 31300 Beli Manastir</item>
    </izvorni_sadrzaj>
    <derivirana_varijabla naziv="DomainObject.Predmet.ProtuStrankaListFormatedWithAdressOIB_1">
      <item>SPARTA CAFFE  jednostavno društvo s ograničenom odgovornošću za ugostiteljstvo, trgovinu i usluge, OIB 80854291265, Kralja Petra Svačića 130, 31300 Beli Manastir</item>
    </derivirana_varijabla>
  </DomainObject.Predmet.ProtuStrankaListFormatedWithAdressOIB>
  <DomainObject.Predmet.ProtuStrankaListNazivFormated>
    <izvorni_sadrzaj>
      <item>SPARTA CAFFE  jednostavno društvo s ograničenom odgovornošću za ugostiteljstvo, trgovinu i usluge</item>
    </izvorni_sadrzaj>
    <derivirana_varijabla naziv="DomainObject.Predmet.ProtuStrankaListNazivFormated_1">
      <item>SPARTA CAFFE  jednostavno društvo s ograničenom odgovornošću za ugostiteljstvo, trgovinu i usluge</item>
    </derivirana_varijabla>
  </DomainObject.Predmet.ProtuStrankaListNazivFormated>
  <DomainObject.Predmet.ProtuStrankaListNazivFormatedOIB>
    <izvorni_sadrzaj>
      <item>SPARTA CAFFE  jednostavno društvo s ograničenom odgovornošću za ugostiteljstvo, trgovinu i usluge, OIB 80854291265</item>
    </izvorni_sadrzaj>
    <derivirana_varijabla naziv="DomainObject.Predmet.ProtuStrankaListNazivFormatedOIB_1">
      <item>SPARTA CAFFE  jednostavno društvo s ograničenom odgovornošću za ugostiteljstvo, trgovinu i usluge, OIB 80854291265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2017.</izvorni_sadrzaj>
    <derivirana_varijabla naziv="DomainObject.Datum_1">5.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SPARTA CAFFE  jednostavno društvo s ograničenom odgovornošću za ugostiteljstvo, trgovinu i usluge</izvorni_sadrzaj>
    <derivirana_varijabla naziv="DomainObject.Predmet.ProtustrankaIDrugi_1">SPARTA CAFFE  jednostavno društvo s ograničenom odgovornošću za ugostiteljstvo,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SPARTA CAFFE  jednostavno društvo s ograničenom odgovornošću za ugostiteljstvo, trgovinu i usluge, OIB 80854291265, Kralja Petra Svačića 130, 31300 Beli Manastir</izvorni_sadrzaj>
    <derivirana_varijabla naziv="DomainObject.Predmet.ProtustrankaIDrugiAdressOIB_1">SPARTA CAFFE  jednostavno društvo s ograničenom odgovornošću za ugostiteljstvo, trgovinu i usluge, OIB 80854291265, Kralja Petra Svačića 130, 31300 Beli Manastir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SPARTA CAFFE  jednostavno društvo s ograničenom odgovornošću za ugostiteljstvo, trgovinu i usluge</item>
    </izvorni_sadrzaj>
    <derivirana_varijabla naziv="DomainObject.Predmet.SudioniciListNaziv_1">
      <item>FINA RC OSIJEK</item>
      <item>SPARTA CAFFE  jednostavno društvo s ograničenom odgovornošću za ugostiteljstvo, trgovinu i usluge</item>
    </derivirana_varijabla>
  </DomainObject.Predmet.SudioniciListNaziv>
  <DomainObject.Predmet.SudioniciListAdressOIB>
    <izvorni_sadrzaj>
      <item>FINA RC OSIJEK, OIB 85821130368</item>
      <item>SPARTA CAFFE  jednostavno društvo s ograničenom odgovornošću za ugostiteljstvo, trgovinu i usluge, OIB 80854291265, Kralja Petra Svačića 130,31300 Beli Manastir</item>
    </izvorni_sadrzaj>
    <derivirana_varijabla naziv="DomainObject.Predmet.SudioniciListAdressOIB_1">
      <item>FINA RC OSIJEK, OIB 85821130368</item>
      <item>SPARTA CAFFE  jednostavno društvo s ograničenom odgovornošću za ugostiteljstvo, trgovinu i usluge, OIB 80854291265, Kralja Petra Svačića 130,31300 Beli Manastir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80854291265</item>
    </izvorni_sadrzaj>
    <derivirana_varijabla naziv="DomainObject.Predmet.SudioniciListNazivOIB_1">
      <item>, OIB 85821130368</item>
      <item>, OIB 80854291265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378</properties:Words>
  <properties:Characters>2076</properties:Characters>
  <properties:Lines>49</properties:Lines>
  <properties:Paragraphs>15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2017-07-05T09:15:00Z</dcterms:created>
  <dc:creator>korisnik</dc:creator>
  <cp:lastModifiedBy>Ljiljana Floršić</cp:lastModifiedBy>
  <cp:lastPrinted>2017-07-05T09:37:00Z</cp:lastPrinted>
  <dcterms:modified xmlns:xsi="http://www.w3.org/2001/XMLSchema-instance" xsi:type="dcterms:W3CDTF">2017-07-05T09:40:00Z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