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64fd" w14:paraId="ee764fd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AD1D95" w:rsidRPr="00AD1D95">
        <w:t xml:space="preserve"> </w:t>
      </w:r>
      <w:r w:rsidR="00AD1D95">
        <w:t>VIMI POLJOPRIVREDNA ZADRUGA</w:t>
      </w:r>
      <w:r w:rsidR="00C4131D">
        <w:t>,</w:t>
      </w:r>
      <w:r w:rsidR="002F73DE">
        <w:t xml:space="preserve"> </w:t>
      </w:r>
      <w:r w:rsidR="00AD1D95">
        <w:t>Andrije Hebranga 29, Koprivnica</w:t>
      </w:r>
      <w:r w:rsidR="006263EF">
        <w:t>, OIB:</w:t>
      </w:r>
      <w:r w:rsidR="002F73DE" w:rsidRPr="002F73DE">
        <w:t xml:space="preserve"> </w:t>
      </w:r>
      <w:r w:rsidR="00AD1D95">
        <w:t>71614241560</w:t>
      </w:r>
      <w:r w:rsidR="001B05AE">
        <w:t>,</w:t>
      </w:r>
      <w:r w:rsidR="00CA760E">
        <w:t xml:space="preserve"> </w:t>
      </w:r>
      <w:r w:rsidR="00F82D16">
        <w:t>dana</w:t>
      </w:r>
      <w:r w:rsidR="002F73DE">
        <w:t xml:space="preserve"> 28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361081">
        <w:rPr>
          <w:szCs w:val="24"/>
        </w:rPr>
        <w:t xml:space="preserve"> dužnikom</w:t>
      </w:r>
      <w:r w:rsidR="00361081">
        <w:t xml:space="preserve"> </w:t>
      </w:r>
      <w:r w:rsidR="00AD1D95">
        <w:t>VIMI POLJOPRIVREDNA ZADRUGA, Andrije Hebranga 29, Koprivnica, OIB:</w:t>
      </w:r>
      <w:r w:rsidR="00AD1D95" w:rsidRPr="002F73DE">
        <w:t xml:space="preserve"> </w:t>
      </w:r>
      <w:r w:rsidR="00AD1D95">
        <w:t>71614241560</w:t>
      </w:r>
      <w:r w:rsidR="002F73DE">
        <w:rPr>
          <w:szCs w:val="24"/>
        </w:rPr>
        <w:t>, s danom 28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2F73DE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AD1D95">
        <w:t>VIMI POLJOPRIVREDNA ZADRUGA, Andrije Hebranga 29, Koprivnica, OIB:</w:t>
      </w:r>
      <w:r w:rsidR="00AD1D95" w:rsidRPr="002F73DE">
        <w:t xml:space="preserve"> </w:t>
      </w:r>
      <w:r w:rsidR="00AD1D95">
        <w:t>71614241560.</w:t>
      </w:r>
    </w:p>
    <w:p w:rsidRDefault="00AD1D95" w:rsidP="00BD5D5B" w:rsidR="00AD1D95">
      <w:pPr>
        <w:ind w:hanging="708" w:left="1413"/>
        <w:jc w:val="both"/>
      </w:pPr>
    </w:p>
    <w:p w:rsidRDefault="00BD5D5B" w:rsidP="00361081" w:rsidR="00361081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361081">
        <w:t xml:space="preserve">Ivan Prpić, </w:t>
      </w:r>
      <w:proofErr w:type="spellStart"/>
      <w:r w:rsidR="00361081">
        <w:t>Hruševečka</w:t>
      </w:r>
      <w:proofErr w:type="spellEnd"/>
      <w:r w:rsidR="00361081">
        <w:t xml:space="preserve"> ulica 11, Zagreb, OIB: 16795120342.</w:t>
      </w:r>
    </w:p>
    <w:p w:rsidRDefault="0083122F" w:rsidP="002F73DE" w:rsidR="0083122F">
      <w:pPr>
        <w:ind w:hanging="705" w:left="1410"/>
        <w:jc w:val="both"/>
      </w:pPr>
    </w:p>
    <w:p w:rsidRDefault="002F73DE" w:rsidP="002F73DE" w:rsidR="002F73DE">
      <w:pPr>
        <w:ind w:hanging="705" w:left="1410"/>
        <w:jc w:val="both"/>
      </w:pPr>
    </w:p>
    <w:p w:rsidRDefault="00BD5D5B" w:rsidP="0083122F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AD1D95" w:rsidRPr="00AD1D95">
        <w:t xml:space="preserve"> </w:t>
      </w:r>
      <w:r w:rsidR="00AD1D95">
        <w:t>VIMI POLJOPRIVREDNA ZADRUGA, Andrije Hebranga 29, Koprivnica, OIB:</w:t>
      </w:r>
      <w:r w:rsidR="00AD1D95" w:rsidRPr="002F73DE">
        <w:t xml:space="preserve"> </w:t>
      </w:r>
      <w:r w:rsidR="00AD1D95">
        <w:t>71614241560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</w:t>
      </w:r>
      <w:r>
        <w:rPr>
          <w:szCs w:val="24"/>
        </w:rPr>
        <w:lastRenderedPageBreak/>
        <w:t xml:space="preserve">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2F73DE">
        <w:rPr>
          <w:szCs w:val="24"/>
        </w:rPr>
        <w:t xml:space="preserve"> 28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F73DE" w:rsidR="005A38A1">
      <w:pPr>
        <w:rPr>
          <w:szCs w:val="22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5A38A1" w:rsidP="005235FC" w:rsidR="005A38A1">
      <w:pPr>
        <w:rPr>
          <w:szCs w:val="24"/>
        </w:rPr>
      </w:pPr>
    </w:p>
    <w:p w:rsidRDefault="00603BD4" w:rsidP="00603BD4" w:rsidR="00603BD4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AD1D95">
        <w:t>VIMI POLJOPRIVREDNA ZADRUGA, Andrije Hebranga 29, 48000 Koprivnica</w:t>
      </w:r>
    </w:p>
    <w:p w:rsidRDefault="00AC315C" w:rsidP="00AD1D95" w:rsidR="00AC315C" w:rsidRPr="00AD1D95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AD1D95">
        <w:rPr>
          <w:szCs w:val="24"/>
        </w:rPr>
        <w:t xml:space="preserve">Kruno Višak, </w:t>
      </w:r>
      <w:proofErr w:type="spellStart"/>
      <w:r w:rsidR="00AD1D95">
        <w:rPr>
          <w:szCs w:val="24"/>
        </w:rPr>
        <w:t>Jagnjedovac</w:t>
      </w:r>
      <w:proofErr w:type="spellEnd"/>
      <w:r w:rsidR="00AD1D95">
        <w:rPr>
          <w:szCs w:val="24"/>
        </w:rPr>
        <w:t xml:space="preserve">, </w:t>
      </w:r>
      <w:proofErr w:type="spellStart"/>
      <w:r w:rsidR="00AD1D95">
        <w:rPr>
          <w:szCs w:val="24"/>
        </w:rPr>
        <w:t>Jagnjedovac</w:t>
      </w:r>
      <w:proofErr w:type="spellEnd"/>
      <w:r w:rsidR="00AD1D95">
        <w:rPr>
          <w:szCs w:val="24"/>
        </w:rPr>
        <w:t xml:space="preserve"> 49, </w:t>
      </w:r>
      <w:r w:rsidR="00AD1D95">
        <w:t>48000 Koprivnica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6263EF">
        <w:rPr>
          <w:szCs w:val="24"/>
        </w:rPr>
        <w:t>ka, Ispostava Koprivnica</w:t>
      </w:r>
      <w:r w:rsidR="00670F24">
        <w:rPr>
          <w:szCs w:val="24"/>
        </w:rPr>
        <w:t>,</w:t>
      </w:r>
      <w:r w:rsidR="006263EF">
        <w:rPr>
          <w:szCs w:val="24"/>
        </w:rPr>
        <w:t xml:space="preserve"> Koprivnica</w:t>
      </w:r>
      <w:r w:rsidR="00C4131D">
        <w:rPr>
          <w:szCs w:val="24"/>
        </w:rPr>
        <w:t>,</w:t>
      </w:r>
      <w:r w:rsidR="006263EF">
        <w:rPr>
          <w:szCs w:val="24"/>
        </w:rPr>
        <w:t xml:space="preserve"> Hrvatske državnosti 7</w:t>
      </w:r>
    </w:p>
    <w:p w:rsidRDefault="00213DB3" w:rsidP="00213DB3" w:rsidR="00361081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Stečajni upravitelj</w:t>
      </w:r>
      <w:r w:rsidR="00361081">
        <w:rPr>
          <w:szCs w:val="24"/>
        </w:rPr>
        <w:t xml:space="preserve"> </w:t>
      </w:r>
      <w:r w:rsidR="00361081">
        <w:t xml:space="preserve">Ivan Prpić, </w:t>
      </w:r>
      <w:proofErr w:type="spellStart"/>
      <w:r w:rsidR="00361081">
        <w:t>Hruševečka</w:t>
      </w:r>
      <w:proofErr w:type="spellEnd"/>
      <w:r w:rsidR="00361081">
        <w:t xml:space="preserve"> ulica 11, 10000 Zagreb</w:t>
      </w:r>
    </w:p>
    <w:p w:rsidRDefault="00670F24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 xml:space="preserve"> </w:t>
      </w:r>
      <w:r w:rsidR="008C60D6"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126815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E8B" w:rsidP="006E5853" w:rsidR="00B14E8B">
      <w:r>
        <w:separator/>
      </w:r>
    </w:p>
  </w:endnote>
  <w:endnote w:id="0" w:type="continuationSeparator">
    <w:p w:rsidRDefault="00B14E8B" w:rsidP="006E5853" w:rsidR="00B1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E8B" w:rsidP="006E5853" w:rsidR="00B14E8B">
      <w:r>
        <w:separator/>
      </w:r>
    </w:p>
  </w:footnote>
  <w:footnote w:id="0" w:type="continuationSeparator">
    <w:p w:rsidRDefault="00B14E8B" w:rsidP="006E5853" w:rsidR="00B1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3DE" w:rsidP="006E5853" w:rsidR="00BD5D5B">
    <w:pPr>
      <w:pStyle w:val="Zaglavlje"/>
      <w:jc w:val="right"/>
    </w:pPr>
    <w:r>
      <w:t xml:space="preserve">Poslovni broj: </w:t>
    </w:r>
    <w:r w:rsidR="00AD1D95">
      <w:t>St-686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260F4"/>
    <w:rsid w:val="00066303"/>
    <w:rsid w:val="00095F63"/>
    <w:rsid w:val="000A16EA"/>
    <w:rsid w:val="000E130B"/>
    <w:rsid w:val="000F3268"/>
    <w:rsid w:val="00100876"/>
    <w:rsid w:val="00126815"/>
    <w:rsid w:val="001B05AE"/>
    <w:rsid w:val="001D29D2"/>
    <w:rsid w:val="00213DB3"/>
    <w:rsid w:val="002435BA"/>
    <w:rsid w:val="002439C7"/>
    <w:rsid w:val="00262923"/>
    <w:rsid w:val="002A2A98"/>
    <w:rsid w:val="002F73DE"/>
    <w:rsid w:val="00335D24"/>
    <w:rsid w:val="00356B59"/>
    <w:rsid w:val="00361081"/>
    <w:rsid w:val="003828EB"/>
    <w:rsid w:val="003B48FF"/>
    <w:rsid w:val="003E0D32"/>
    <w:rsid w:val="00436A5A"/>
    <w:rsid w:val="00447B2E"/>
    <w:rsid w:val="004E2CB1"/>
    <w:rsid w:val="005235FC"/>
    <w:rsid w:val="005371AA"/>
    <w:rsid w:val="00564CD4"/>
    <w:rsid w:val="00574A4B"/>
    <w:rsid w:val="00582349"/>
    <w:rsid w:val="005A38A1"/>
    <w:rsid w:val="005A3EFC"/>
    <w:rsid w:val="005D6699"/>
    <w:rsid w:val="00603BD4"/>
    <w:rsid w:val="00610AB3"/>
    <w:rsid w:val="00613175"/>
    <w:rsid w:val="006263EF"/>
    <w:rsid w:val="0062693C"/>
    <w:rsid w:val="00670F24"/>
    <w:rsid w:val="006842AE"/>
    <w:rsid w:val="006B07F7"/>
    <w:rsid w:val="006B087D"/>
    <w:rsid w:val="006B4F97"/>
    <w:rsid w:val="006E5853"/>
    <w:rsid w:val="007467AC"/>
    <w:rsid w:val="00791A89"/>
    <w:rsid w:val="007A646E"/>
    <w:rsid w:val="007D2555"/>
    <w:rsid w:val="00806A38"/>
    <w:rsid w:val="008229B9"/>
    <w:rsid w:val="0083122F"/>
    <w:rsid w:val="00833BFA"/>
    <w:rsid w:val="00842FEB"/>
    <w:rsid w:val="00850758"/>
    <w:rsid w:val="008C60D6"/>
    <w:rsid w:val="008D4E02"/>
    <w:rsid w:val="009E3C89"/>
    <w:rsid w:val="00A60097"/>
    <w:rsid w:val="00A970C6"/>
    <w:rsid w:val="00AC315C"/>
    <w:rsid w:val="00AD1D95"/>
    <w:rsid w:val="00B12F61"/>
    <w:rsid w:val="00B1388D"/>
    <w:rsid w:val="00B14E8B"/>
    <w:rsid w:val="00B327DC"/>
    <w:rsid w:val="00B57E86"/>
    <w:rsid w:val="00B62537"/>
    <w:rsid w:val="00B72CD2"/>
    <w:rsid w:val="00B76A79"/>
    <w:rsid w:val="00B80C91"/>
    <w:rsid w:val="00BC4D7A"/>
    <w:rsid w:val="00BD5D5B"/>
    <w:rsid w:val="00BD7494"/>
    <w:rsid w:val="00C322BE"/>
    <w:rsid w:val="00C4131D"/>
    <w:rsid w:val="00CA760E"/>
    <w:rsid w:val="00D03264"/>
    <w:rsid w:val="00D25C15"/>
    <w:rsid w:val="00D463E2"/>
    <w:rsid w:val="00D4718D"/>
    <w:rsid w:val="00D907BF"/>
    <w:rsid w:val="00DD056A"/>
    <w:rsid w:val="00E21DDE"/>
    <w:rsid w:val="00E274EB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17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17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17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17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17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17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17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17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St-686/2015</izvorni_sadrzaj>
    <derivirana_varijabla naziv="DomainObject.Predmet.OznakaBroj_1">St-686/2015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VIMI POLJOPRIVREDNA ZADRUGA za poljoprivrednu proizvodnju, trgovinu i usluge zastupanog po punomoćniku Kruno Višak</izvorni_sadrzaj>
    <derivirana_varijabla naziv="DomainObject.Predmet.ProtustrankaFormated_1">  VIMI POLJOPRIVREDNA ZADRUGA za poljoprivrednu proizvodnju, trgovinu i usluge zastupanog po punomoćniku Kruno Višak</derivirana_varijabla>
  </DomainObject.Predmet.ProtustrankaFormated>
  <DomainObject.Predmet.ProtustrankaFormatedOIB>
    <izvorni_sadrzaj>  VIMI POLJOPRIVREDNA ZADRUGA za poljoprivrednu proizvodnju, trgovinu i usluge, OIB 71614241560 zastupanog po punomoćniku Kruno Višak</izvorni_sadrzaj>
    <derivirana_varijabla naziv="DomainObject.Predmet.ProtustrankaFormatedOIB_1">  VIMI POLJOPRIVREDNA ZADRUGA za poljoprivrednu proizvodnju, trgovinu i usluge, OIB 71614241560 zastupanog po punomoćniku Kruno Višak</derivirana_varijabla>
  </DomainObject.Predmet.ProtustrankaFormatedOIB>
  <DomainObject.Predmet.ProtustrankaFormatedWithAdress>
    <izvorni_sadrzaj> VIMI POLJOPRIVREDNA ZADRUGA za poljoprivrednu proizvodnju, trgovinu i usluge, Andrije Hebranga 29, 48000 Koprivnica zastupanog po punomoćniku Kruno Višak</izvorni_sadrzaj>
    <derivirana_varijabla naziv="DomainObject.Predmet.ProtustrankaFormatedWithAdress_1"> VIMI POLJOPRIVREDNA ZADRUGA za poljoprivrednu proizvodnju, trgovinu i usluge, Andrije Hebranga 29, 48000 Koprivnica zastupanog po punomoćniku Kruno Višak</derivirana_varijabla>
  </DomainObject.Predmet.ProtustrankaFormatedWithAdress>
  <DomainObject.Predmet.ProtustrankaFormatedWithAdressOIB>
    <izvorni_sadrzaj> VIMI POLJOPRIVREDNA ZADRUGA za poljoprivrednu proizvodnju, trgovinu i usluge, OIB 71614241560, Andrije Hebranga 29, 48000 Koprivnica zastupanog po punomoćniku Kruno Višak</izvorni_sadrzaj>
    <derivirana_varijabla naziv="DomainObject.Predmet.ProtustrankaFormatedWithAdressOIB_1"> VIMI POLJOPRIVREDNA ZADRUGA za poljoprivrednu proizvodnju, trgovinu i usluge, OIB 71614241560, Andrije Hebranga 29, 48000 Koprivnica zastupanog po punomoćniku Kruno Višak</derivirana_varijabla>
  </DomainObject.Predmet.ProtustrankaFormatedWithAdressOIB>
  <DomainObject.Predmet.ProtustrankaWithAdress>
    <izvorni_sadrzaj>VIMI POLJOPRIVREDNA ZADRUGA za poljoprivrednu proizvodnju, trgovinu i usluge Andrije Hebranga 29, 48000 Koprivnica</izvorni_sadrzaj>
    <derivirana_varijabla naziv="DomainObject.Predmet.ProtustrankaWithAdress_1">VIMI POLJOPRIVREDNA ZADRUGA za poljoprivrednu proizvodnju, trgovinu i usluge Andrije Hebranga 29, 48000 Koprivnica</derivirana_varijabla>
  </DomainObject.Predmet.ProtustrankaWithAdress>
  <DomainObject.Predmet.ProtustrankaWithAdressOIB>
    <izvorni_sadrzaj>VIMI POLJOPRIVREDNA ZADRUGA za poljoprivrednu proizvodnju, trgovinu i usluge, OIB 71614241560, Andrije Hebranga 29, 48000 Koprivnica</izvorni_sadrzaj>
    <derivirana_varijabla naziv="DomainObject.Predmet.ProtustrankaWithAdressOIB_1">VIMI POLJOPRIVREDNA ZADRUGA za poljoprivrednu proizvodnju, trgovinu i usluge, OIB 71614241560, Andrije Hebranga 29, 48000 Koprivnica</derivirana_varijabla>
  </DomainObject.Predmet.ProtustrankaWithAdressOIB>
  <DomainObject.Predmet.ProtustrankaNazivFormated>
    <izvorni_sadrzaj>VIMI POLJOPRIVREDNA ZADRUGA za poljoprivrednu proizvodnju, trgovinu i usluge</izvorni_sadrzaj>
    <derivirana_varijabla naziv="DomainObject.Predmet.ProtustrankaNazivFormated_1">VIMI POLJOPRIVREDNA ZADRUGA za poljoprivrednu proizvodnju, trgovinu i usluge</derivirana_varijabla>
  </DomainObject.Predmet.ProtustrankaNazivFormated>
  <DomainObject.Predmet.ProtustrankaNazivFormatedOIB>
    <izvorni_sadrzaj>VIMI POLJOPRIVREDNA ZADRUGA za poljoprivrednu proizvodnju, trgovinu i usluge, OIB 71614241560</izvorni_sadrzaj>
    <derivirana_varijabla naziv="DomainObject.Predmet.ProtustrankaNazivFormatedOIB_1">VIMI POLJOPRIVREDNA ZADRUGA za poljoprivrednu proizvodnju, trgovinu i usluge, OIB 71614241560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160760.61</izvorni_sadrzaj>
    <derivirana_varijabla naziv="DomainObject.Predmet.TrenutnaVrijednost_1">160760.61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VIMI POLJOPRIVREDNA ZADRUGA za poljoprivrednu proizvodnju, trgovinu i usluge zastupanog po punomoćniku Kruno Višak</item>
    </izvorni_sadrzaj>
    <derivirana_varijabla naziv="DomainObject.Predmet.ProtuStrankaListFormated_1">
      <item>VIMI POLJOPRIVREDNA ZADRUGA za poljoprivrednu proizvodnju, trgovinu i usluge zastupanog po punomoćniku Kruno Višak</item>
    </derivirana_varijabla>
  </DomainObject.Predmet.ProtuStrankaListFormated>
  <DomainObject.Predmet.ProtuStrankaListFormatedOIB>
    <izvorni_sadrzaj>
      <item>VIMI POLJOPRIVREDNA ZADRUGA za poljoprivrednu proizvodnju, trgovinu i usluge, OIB 71614241560 zastupanog po punomoćniku Kruno Višak</item>
    </izvorni_sadrzaj>
    <derivirana_varijabla naziv="DomainObject.Predmet.ProtuStrankaListFormatedOIB_1">
      <item>VIMI POLJOPRIVREDNA ZADRUGA za poljoprivrednu proizvodnju, trgovinu i usluge, OIB 71614241560 zastupanog po punomoćniku Kruno Višak</item>
    </derivirana_varijabla>
  </DomainObject.Predmet.ProtuStrankaListFormatedOIB>
  <DomainObject.Predmet.ProtuStrankaListFormatedWithAdress>
    <izvorni_sadrzaj>
      <item>VIMI POLJOPRIVREDNA ZADRUGA za poljoprivrednu proizvodnju, trgovinu i usluge, Andrije Hebranga 29, 48000 Koprivnica zastupanog po punomoćniku Kruno Višak</item>
    </izvorni_sadrzaj>
    <derivirana_varijabla naziv="DomainObject.Predmet.ProtuStrankaListFormatedWithAdress_1">
      <item>VIMI POLJOPRIVREDNA ZADRUGA za poljoprivrednu proizvodnju, trgovinu i usluge, Andrije Hebranga 29, 48000 Koprivnica zastupanog po punomoćniku Kruno Višak</item>
    </derivirana_varijabla>
  </DomainObject.Predmet.ProtuStrankaListFormatedWithAdress>
  <DomainObject.Predmet.ProtuStrankaListFormatedWithAdressOIB>
    <izvorni_sadrzaj>
      <item>VIMI POLJOPRIVREDNA ZADRUGA za poljoprivrednu proizvodnju, trgovinu i usluge, OIB 71614241560, Andrije Hebranga 29, 48000 Koprivnica zastupanog po punomoćniku Kruno Višak</item>
    </izvorni_sadrzaj>
    <derivirana_varijabla naziv="DomainObject.Predmet.ProtuStrankaListFormatedWithAdressOIB_1">
      <item>VIMI POLJOPRIVREDNA ZADRUGA za poljoprivrednu proizvodnju, trgovinu i usluge, OIB 71614241560, Andrije Hebranga 29, 48000 Koprivnica zastupanog po punomoćniku Kruno Višak</item>
    </derivirana_varijabla>
  </DomainObject.Predmet.ProtuStrankaListFormatedWithAdressOIB>
  <DomainObject.Predmet.ProtuStrankaListNazivFormated>
    <izvorni_sadrzaj>
      <item>VIMI POLJOPRIVREDNA ZADRUGA za poljoprivrednu proizvodnju, trgovinu i usluge</item>
    </izvorni_sadrzaj>
    <derivirana_varijabla naziv="DomainObject.Predmet.ProtuStrankaListNazivFormated_1">
      <item>VIMI POLJOPRIVREDNA ZADRUGA za poljoprivrednu proizvodnju, trgovinu i usluge</item>
    </derivirana_varijabla>
  </DomainObject.Predmet.ProtuStrankaListNazivFormated>
  <DomainObject.Predmet.ProtuStrankaListNazivFormatedOIB>
    <izvorni_sadrzaj>
      <item>VIMI POLJOPRIVREDNA ZADRUGA za poljoprivrednu proizvodnju, trgovinu i usluge, OIB 71614241560</item>
    </izvorni_sadrzaj>
    <derivirana_varijabla naziv="DomainObject.Predmet.ProtuStrankaListNazivFormatedOIB_1">
      <item>VIMI POLJOPRIVREDNA ZADRUGA za poljoprivrednu proizvodnju, trgovinu i usluge, OIB 71614241560</item>
    </derivirana_varijabla>
  </DomainObject.Predmet.ProtuStrankaListNazivFormatedOIB>
  <DomainObject.Predmet.OstaliListFormated>
    <izvorni_sadrzaj>
      <item>e-Oglasna</item>
      <item>Sudski registar</item>
      <item>Kruno Višak punomoćnik sudionika u postupku VIMI POLJOPRIVREDNA ZADRUGA za poljoprivrednu proizvodnju, trgovinu i usluge</item>
    </izvorni_sadrzaj>
    <derivirana_varijabla naziv="DomainObject.Predmet.OstaliListFormated_1">
      <item>e-Oglasna</item>
      <item>Sudski registar</item>
      <item>Kruno Višak punomoćnik sudionika u postupku VIMI POLJOPRIVREDNA ZADRUGA za poljoprivrednu proizvodnju, trgovinu i usluge</item>
    </derivirana_varijabla>
  </DomainObject.Predmet.OstaliListFormated>
  <DomainObject.Predmet.OstaliListFormatedOIB>
    <izvorni_sadrzaj>
      <item>e-Oglasna</item>
      <item>Sudski registar</item>
      <item>Kruno Višak, OIB 11196127683 punomoćnik sudionika u postupku VIMI POLJOPRIVREDNA ZADRUGA za poljoprivrednu proizvodnju, trgovinu i usluge</item>
    </izvorni_sadrzaj>
    <derivirana_varijabla naziv="DomainObject.Predmet.OstaliListFormatedOIB_1">
      <item>e-Oglasna</item>
      <item>Sudski registar</item>
      <item>Kruno Višak, OIB 11196127683 punomoćnik sudionika u postupku VIMI POLJOPRIVREDNA ZADRUGA za poljoprivrednu proizvodnju, trgovinu i usluge</item>
    </derivirana_varijabla>
  </DomainObject.Predmet.OstaliListFormatedOIB>
  <DomainObject.Predmet.OstaliListFormatedWithAdress>
    <izvorni_sadrzaj>
      <item>e-Oglasna</item>
      <item>Sudski registar</item>
      <item>Kruno Višak, Jagnjedovec 49, 48000 Jagnjedovec punomoćnik sudionika u postupku VIMI POLJOPRIVREDNA ZADRUGA za poljoprivrednu proizvodnju, trgovinu i usluge</item>
    </izvorni_sadrzaj>
    <derivirana_varijabla naziv="DomainObject.Predmet.OstaliListFormatedWithAdress_1">
      <item>e-Oglasna</item>
      <item>Sudski registar</item>
      <item>Kruno Višak, Jagnjedovec 49, 48000 Jagnjedovec punomoćnik sudionika u postupku VIMI POLJOPRIVREDNA ZADRUGA za poljoprivrednu proizvodnju, trgovinu i usluge</item>
    </derivirana_varijabla>
  </DomainObject.Predmet.OstaliListFormatedWithAdress>
  <DomainObject.Predmet.OstaliListFormatedWithAdressOIB>
    <izvorni_sadrzaj>
      <item>e-Oglasna</item>
      <item>Sudski registar</item>
      <item>Kruno Višak, OIB 11196127683, Jagnjedovec 49, 48000 Jagnjedovec punomoćnik sudionika u postupku VIMI POLJOPRIVREDNA ZADRUGA za poljoprivrednu proizvodnju, trgovinu i usluge</item>
    </izvorni_sadrzaj>
    <derivirana_varijabla naziv="DomainObject.Predmet.OstaliListFormatedWithAdressOIB_1">
      <item>e-Oglasna</item>
      <item>Sudski registar</item>
      <item>Kruno Višak, OIB 11196127683, Jagnjedovec 49, 48000 Jagnjedovec punomoćnik sudionika u postupku VIMI POLJOPRIVREDNA ZADRUGA za poljoprivrednu proizvodnju, trgovinu i usluge</item>
    </derivirana_varijabla>
  </DomainObject.Predmet.OstaliListFormatedWithAdressOIB>
  <DomainObject.Predmet.OstaliListNazivFormated>
    <izvorni_sadrzaj>
      <item>e-Oglasna</item>
      <item>Sudski registar</item>
      <item>Kruno Višak</item>
    </izvorni_sadrzaj>
    <derivirana_varijabla naziv="DomainObject.Predmet.OstaliListNazivFormated_1">
      <item>e-Oglasna</item>
      <item>Sudski registar</item>
      <item>Kruno Višak</item>
    </derivirana_varijabla>
  </DomainObject.Predmet.OstaliListNazivFormated>
  <DomainObject.Predmet.OstaliListNazivFormatedOIB>
    <izvorni_sadrzaj>
      <item>e-Oglasna</item>
      <item>Sudski registar</item>
      <item>Kruno Višak, OIB 11196127683</item>
    </izvorni_sadrzaj>
    <derivirana_varijabla naziv="DomainObject.Predmet.OstaliListNazivFormatedOIB_1">
      <item>e-Oglasna</item>
      <item>Sudski registar</item>
      <item>Kruno Višak, OIB 11196127683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VIMI POLJOPRIVREDNA ZADRUGA za poljoprivrednu proizvodnju, trgovinu i usluge</izvorni_sadrzaj>
    <derivirana_varijabla naziv="DomainObject.Predmet.ProtustrankaIDrugi_1">VIMI POLJOPRIVREDNA ZADRUGA za poljoprivrednu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VIMI POLJOPRIVREDNA ZADRUGA za poljoprivrednu proizvodnju, trgovinu i usluge, OIB 71614241560, Andrije Hebranga 29, 48000 Koprivnica</izvorni_sadrzaj>
    <derivirana_varijabla naziv="DomainObject.Predmet.ProtustrankaIDrugiAdressOIB_1">VIMI POLJOPRIVREDNA ZADRUGA za poljoprivrednu proizvodnju, trgovinu i usluge, OIB 71614241560, Andrije Hebranga 29,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VIMI POLJOPRIVREDNA ZADRUGA za poljoprivrednu proizvodnju, trgovinu i usluge</item>
      <item>e-Oglasna</item>
      <item>Sudski registar</item>
      <item>Kruno Višak</item>
    </izvorni_sadrzaj>
    <derivirana_varijabla naziv="DomainObject.Predmet.SudioniciListNaziv_1">
      <item>Financijska agencija</item>
      <item>VIMI POLJOPRIVREDNA ZADRUGA za poljoprivrednu proizvodnju, trgovinu i usluge</item>
      <item>e-Oglasna</item>
      <item>Sudski registar</item>
      <item>Kruno Višak</item>
    </derivirana_varijabla>
  </DomainObject.Predmet.SudioniciListNaziv>
  <DomainObject.Predmet.SudioniciListAdressOIB>
    <izvorni_sadrzaj>
      <item>Financijska agencija, OIB 85821130368, A.Cesarca 2,42000 Varaždin</item>
      <item>VIMI POLJOPRIVREDNA ZADRUGA za poljoprivrednu proizvodnju, trgovinu i usluge, OIB 71614241560, Andrije Hebranga 29,48000 Koprivnica</item>
      <item>e-Oglasna</item>
      <item>Sudski registar</item>
      <item>Kruno Višak, OIB 11196127683, Jagnjedovec 49,48000 Jagnjedovec</item>
    </izvorni_sadrzaj>
    <derivirana_varijabla naziv="DomainObject.Predmet.SudioniciListAdressOIB_1">
      <item>Financijska agencija, OIB 85821130368, A.Cesarca 2,42000 Varaždin</item>
      <item>VIMI POLJOPRIVREDNA ZADRUGA za poljoprivrednu proizvodnju, trgovinu i usluge, OIB 71614241560, Andrije Hebranga 29,48000 Koprivnica</item>
      <item>e-Oglasna</item>
      <item>Sudski registar</item>
      <item>Kruno Višak, OIB 11196127683, Jagnjedovec 49,48000 Jagnjedovec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71614241560</item>
      <item>, OIB null</item>
      <item>, OIB null</item>
      <item>, OIB 11196127683</item>
    </izvorni_sadrzaj>
    <derivirana_varijabla naziv="DomainObject.Predmet.SudioniciListNazivOIB_1">
      <item>, OIB 85821130368</item>
      <item>, OIB 71614241560</item>
      <item>, OIB null</item>
      <item>, OIB null</item>
      <item>, OIB 11196127683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2921</properties:Characters>
  <properties:Lines>89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2016-01-28T09:27:00Z</dcterms:created>
  <dc:creator>Ljubica Makovec</dc:creator>
  <cp:lastModifiedBy>Maja Marčec</cp:lastModifiedBy>
  <cp:lastPrinted>2016-01-28T11:19:00Z</cp:lastPrinted>
  <dcterms:modified xmlns:xsi="http://www.w3.org/2001/XMLSchema-instance" xsi:type="dcterms:W3CDTF">2016-01-28T11:34:00Z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