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ccff8" w14:paraId="e4ccff8" w:rsidRDefault="00BC451B" w:rsidP="00291970" w:rsidR="001E0E34" w:rsidRPr="00F47E3D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P="00291970" w:rsidR="001E0E34" w:rsidRPr="00F47E3D">
      <w:pPr>
        <w:jc w:val="both"/>
      </w:pPr>
      <w:r w:rsidRPr="00F47E3D">
        <w:t xml:space="preserve">  REPUBLIKA HRVATSKA </w:t>
      </w:r>
    </w:p>
    <w:p w:rsidRDefault="00182231" w:rsidP="00291970" w:rsidR="00182231" w:rsidRPr="00F47E3D">
      <w:pPr>
        <w:jc w:val="both"/>
      </w:pPr>
      <w:r w:rsidRPr="00F47E3D">
        <w:t>TRGOVAČKI SUD U ZAGREBU</w:t>
      </w:r>
    </w:p>
    <w:p w:rsidRDefault="00182231" w:rsidP="00291970" w:rsidR="001E0E34" w:rsidRPr="00F47E3D">
      <w:pPr>
        <w:jc w:val="both"/>
      </w:pPr>
      <w:r w:rsidRPr="00F47E3D">
        <w:t xml:space="preserve">Zagreb, </w:t>
      </w:r>
      <w:proofErr w:type="spellStart"/>
      <w:r w:rsidRPr="00F47E3D">
        <w:t>Amruševa</w:t>
      </w:r>
      <w:proofErr w:type="spellEnd"/>
      <w:r w:rsidRPr="00F47E3D">
        <w:t xml:space="preserve">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76F95">
        <w:tab/>
      </w:r>
      <w:r w:rsidR="00576F95">
        <w:tab/>
      </w:r>
      <w:r w:rsidR="00E907D2">
        <w:t xml:space="preserve">          </w:t>
      </w:r>
      <w:r w:rsidR="00D17915">
        <w:t xml:space="preserve">    </w:t>
      </w:r>
      <w:proofErr w:type="spellStart"/>
      <w:r w:rsidR="00562131">
        <w:t>48</w:t>
      </w:r>
      <w:proofErr w:type="spellEnd"/>
      <w:r w:rsidR="00562131">
        <w:t xml:space="preserve"> </w:t>
      </w:r>
      <w:r w:rsidR="00576F95">
        <w:t>St-</w:t>
      </w:r>
      <w:proofErr w:type="spellStart"/>
      <w:r w:rsidR="00E560C9">
        <w:t>6578</w:t>
      </w:r>
      <w:proofErr w:type="spellEnd"/>
      <w:r w:rsidR="00E560C9">
        <w:t>/</w:t>
      </w:r>
      <w:proofErr w:type="spellStart"/>
      <w:r w:rsidR="00E560C9">
        <w:t>16</w:t>
      </w:r>
      <w:proofErr w:type="spellEnd"/>
      <w:r w:rsidR="00E560C9">
        <w:t>-</w:t>
      </w:r>
      <w:proofErr w:type="spellStart"/>
      <w:r w:rsidR="00E560C9">
        <w:t>772</w:t>
      </w:r>
      <w:proofErr w:type="spellEnd"/>
    </w:p>
    <w:p w:rsidRDefault="001E0E34" w:rsidP="00291970" w:rsidR="001E0E34" w:rsidRPr="00F47E3D">
      <w:pPr>
        <w:jc w:val="both"/>
      </w:pPr>
    </w:p>
    <w:p w:rsidRDefault="001E0E34" w:rsidP="00291970" w:rsidR="00C862FE" w:rsidRPr="00F47E3D">
      <w:pPr>
        <w:jc w:val="both"/>
        <w:rPr>
          <w:bCs/>
        </w:rPr>
      </w:pPr>
      <w:r w:rsidRPr="00F47E3D">
        <w:tab/>
      </w:r>
    </w:p>
    <w:p w:rsidRDefault="00C862FE" w:rsidP="00291970" w:rsidR="00325400" w:rsidRPr="00F47E3D">
      <w:pPr>
        <w:jc w:val="both"/>
      </w:pPr>
      <w:r w:rsidRPr="00F47E3D">
        <w:rPr>
          <w:bCs/>
        </w:rPr>
        <w:tab/>
      </w:r>
      <w:r w:rsidR="00DC5126">
        <w:rPr>
          <w:bCs/>
        </w:rPr>
        <w:t xml:space="preserve">        </w:t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</w:t>
      </w:r>
      <w:r w:rsidR="00562131">
        <w:t>Vesni Sremac Šoštar</w:t>
      </w:r>
      <w:r w:rsidR="00640341">
        <w:t xml:space="preserve">, </w:t>
      </w:r>
      <w:r w:rsidR="00D51C43" w:rsidRPr="00F47E3D">
        <w:t xml:space="preserve">u stečajnom </w:t>
      </w:r>
      <w:r w:rsidR="00640341">
        <w:t>postupku nad  stečajnim dužnikom</w:t>
      </w:r>
      <w:r w:rsidR="00D51C43" w:rsidRPr="00F47E3D">
        <w:t xml:space="preserve"> </w:t>
      </w:r>
      <w:proofErr w:type="spellStart"/>
      <w:r w:rsidR="004504E6" w:rsidRPr="00C337A9">
        <w:t>NIVA</w:t>
      </w:r>
      <w:proofErr w:type="spellEnd"/>
      <w:r w:rsidR="004504E6" w:rsidRPr="00C337A9">
        <w:t xml:space="preserve"> INŽENJERING d.o.o.</w:t>
      </w:r>
      <w:r w:rsidR="004504E6">
        <w:t xml:space="preserve"> – u stečaju iz</w:t>
      </w:r>
      <w:r w:rsidR="004504E6" w:rsidRPr="00C337A9">
        <w:t xml:space="preserve"> Zagreba, Gradišćanska </w:t>
      </w:r>
      <w:proofErr w:type="spellStart"/>
      <w:r w:rsidR="004504E6" w:rsidRPr="00C337A9">
        <w:t>34</w:t>
      </w:r>
      <w:proofErr w:type="spellEnd"/>
      <w:r w:rsidR="004504E6" w:rsidRPr="00C337A9">
        <w:t xml:space="preserve">, </w:t>
      </w:r>
      <w:proofErr w:type="spellStart"/>
      <w:r w:rsidR="004504E6" w:rsidRPr="00C337A9">
        <w:t>OIB</w:t>
      </w:r>
      <w:proofErr w:type="spellEnd"/>
      <w:r w:rsidR="004504E6" w:rsidRPr="00C337A9">
        <w:t xml:space="preserve">: </w:t>
      </w:r>
      <w:proofErr w:type="spellStart"/>
      <w:r w:rsidR="004504E6" w:rsidRPr="00C337A9">
        <w:t>78742307417</w:t>
      </w:r>
      <w:proofErr w:type="spellEnd"/>
      <w:r w:rsidR="004504E6" w:rsidRPr="00C337A9">
        <w:t xml:space="preserve">, </w:t>
      </w:r>
      <w:proofErr w:type="spellStart"/>
      <w:r w:rsidR="004504E6" w:rsidRPr="00C337A9">
        <w:t>MBS</w:t>
      </w:r>
      <w:proofErr w:type="spellEnd"/>
      <w:r w:rsidR="004504E6" w:rsidRPr="00C337A9">
        <w:t xml:space="preserve">: </w:t>
      </w:r>
      <w:proofErr w:type="spellStart"/>
      <w:r w:rsidR="004504E6" w:rsidRPr="00C337A9">
        <w:t>080017351</w:t>
      </w:r>
      <w:proofErr w:type="spellEnd"/>
      <w:r w:rsidR="004504E6">
        <w:t xml:space="preserve"> </w:t>
      </w:r>
      <w:r w:rsidR="00D51C43" w:rsidRPr="00F47E3D">
        <w:t xml:space="preserve">dana </w:t>
      </w:r>
      <w:r w:rsidR="00E560C9">
        <w:t>9</w:t>
      </w:r>
      <w:r w:rsidR="00E148C6">
        <w:t>. srpnja</w:t>
      </w:r>
      <w:r w:rsidR="00C86BB3">
        <w:t xml:space="preserve"> </w:t>
      </w:r>
      <w:proofErr w:type="spellStart"/>
      <w:r w:rsidR="00C86BB3">
        <w:t>2019</w:t>
      </w:r>
      <w:proofErr w:type="spellEnd"/>
      <w:r w:rsidR="00C86BB3">
        <w:t>.</w:t>
      </w:r>
      <w:r w:rsidR="00A333BC">
        <w:t xml:space="preserve"> </w:t>
      </w:r>
      <w:r w:rsidR="006C17DB">
        <w:t xml:space="preserve"> </w:t>
      </w:r>
      <w:r w:rsidR="00D51C43" w:rsidRPr="00F47E3D">
        <w:t>godine</w:t>
      </w:r>
    </w:p>
    <w:p w:rsidRDefault="001E0E34" w:rsidP="00291970" w:rsidR="001E0E34" w:rsidRPr="00F47E3D">
      <w:pPr>
        <w:jc w:val="center"/>
      </w:pPr>
      <w:r w:rsidRPr="00F47E3D">
        <w:t>Z A K L J U Č A K</w:t>
      </w:r>
    </w:p>
    <w:p w:rsidRDefault="00DB477B" w:rsidP="00291970" w:rsidR="001E0E34" w:rsidRPr="00F47E3D">
      <w:pPr>
        <w:jc w:val="both"/>
      </w:pPr>
      <w:r w:rsidRPr="00F47E3D">
        <w:tab/>
        <w:t xml:space="preserve"> </w:t>
      </w:r>
    </w:p>
    <w:p w:rsidRDefault="00DB477B" w:rsidP="00E560C9" w:rsidR="00E560C9">
      <w:pPr>
        <w:pStyle w:val="Odlomakpopisa"/>
        <w:ind w:left="1068"/>
        <w:jc w:val="both"/>
      </w:pPr>
      <w:r w:rsidRPr="00F47E3D">
        <w:t>Nalaže se stečajnom upravitelju da preda k</w:t>
      </w:r>
      <w:r w:rsidR="003D69DE" w:rsidRPr="00F47E3D">
        <w:t>upcu</w:t>
      </w:r>
      <w:r w:rsidR="000976EE" w:rsidRPr="00261983">
        <w:rPr>
          <w:color w:val="000000"/>
        </w:rPr>
        <w:t xml:space="preserve"> </w:t>
      </w:r>
      <w:r w:rsidR="00E560C9">
        <w:t xml:space="preserve">Dražanu Crnkoviću, Sesvete, </w:t>
      </w:r>
    </w:p>
    <w:p w:rsidRDefault="00E560C9" w:rsidP="00E560C9" w:rsidR="00B51EB9">
      <w:pPr>
        <w:jc w:val="both"/>
      </w:pPr>
      <w:r>
        <w:t xml:space="preserve">Ulica Orhideja </w:t>
      </w:r>
      <w:proofErr w:type="spellStart"/>
      <w:r>
        <w:t>85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53483417714</w:t>
      </w:r>
      <w:proofErr w:type="spellEnd"/>
      <w:r>
        <w:t xml:space="preserve"> nekretninu</w:t>
      </w:r>
      <w:r w:rsidR="00B51EB9">
        <w:t xml:space="preserve"> stečajnog dužnika</w:t>
      </w:r>
      <w:r w:rsidR="004504E6" w:rsidRPr="004504E6">
        <w:t xml:space="preserve"> </w:t>
      </w:r>
      <w:proofErr w:type="spellStart"/>
      <w:r w:rsidR="004504E6" w:rsidRPr="00C337A9">
        <w:t>NIVA</w:t>
      </w:r>
      <w:proofErr w:type="spellEnd"/>
      <w:r w:rsidR="004504E6" w:rsidRPr="00C337A9">
        <w:t xml:space="preserve"> INŽENJERING d.o.o.</w:t>
      </w:r>
      <w:r w:rsidR="004504E6">
        <w:t xml:space="preserve"> – u stečaju iz</w:t>
      </w:r>
      <w:r w:rsidR="004504E6" w:rsidRPr="00C337A9">
        <w:t xml:space="preserve"> Zagreba, Gradišćanska </w:t>
      </w:r>
      <w:proofErr w:type="spellStart"/>
      <w:r w:rsidR="004504E6" w:rsidRPr="00C337A9">
        <w:t>34</w:t>
      </w:r>
      <w:proofErr w:type="spellEnd"/>
      <w:r w:rsidR="004504E6" w:rsidRPr="00C337A9">
        <w:t xml:space="preserve">, </w:t>
      </w:r>
      <w:proofErr w:type="spellStart"/>
      <w:r w:rsidR="004504E6" w:rsidRPr="00C337A9">
        <w:t>OIB</w:t>
      </w:r>
      <w:proofErr w:type="spellEnd"/>
      <w:r w:rsidR="004504E6" w:rsidRPr="00C337A9">
        <w:t xml:space="preserve">: </w:t>
      </w:r>
      <w:proofErr w:type="spellStart"/>
      <w:r w:rsidR="004504E6" w:rsidRPr="00C337A9">
        <w:t>78742307417</w:t>
      </w:r>
      <w:proofErr w:type="spellEnd"/>
      <w:r w:rsidR="004504E6" w:rsidRPr="00C337A9">
        <w:t xml:space="preserve">, </w:t>
      </w:r>
      <w:proofErr w:type="spellStart"/>
      <w:r w:rsidR="004504E6" w:rsidRPr="00C337A9">
        <w:t>MBS</w:t>
      </w:r>
      <w:proofErr w:type="spellEnd"/>
      <w:r w:rsidR="004504E6" w:rsidRPr="00C337A9">
        <w:t xml:space="preserve">: </w:t>
      </w:r>
      <w:proofErr w:type="spellStart"/>
      <w:r w:rsidR="004504E6" w:rsidRPr="00C337A9">
        <w:t>080017351</w:t>
      </w:r>
      <w:proofErr w:type="spellEnd"/>
      <w:r w:rsidR="004504E6">
        <w:t xml:space="preserve"> </w:t>
      </w:r>
      <w:r w:rsidR="00E206C0">
        <w:t xml:space="preserve"> </w:t>
      </w:r>
      <w:r w:rsidR="00B51EB9">
        <w:t xml:space="preserve">i to: </w:t>
      </w:r>
    </w:p>
    <w:p w:rsidRDefault="000C0381" w:rsidP="000C0381" w:rsidR="000C0381">
      <w:pPr>
        <w:pStyle w:val="Odlomakpopisa"/>
        <w:numPr>
          <w:ilvl w:val="0"/>
          <w:numId w:val="21"/>
        </w:numPr>
        <w:jc w:val="both"/>
      </w:pPr>
      <w:r>
        <w:t xml:space="preserve">upisana u </w:t>
      </w:r>
      <w:proofErr w:type="spellStart"/>
      <w:r>
        <w:t>zk.ul</w:t>
      </w:r>
      <w:proofErr w:type="spellEnd"/>
      <w:r>
        <w:t xml:space="preserve">. br. </w:t>
      </w:r>
      <w:proofErr w:type="spellStart"/>
      <w:r>
        <w:t>25409</w:t>
      </w:r>
      <w:proofErr w:type="spellEnd"/>
      <w:r>
        <w:t xml:space="preserve"> k.o. Grad Zagreb, z.k.č.br. </w:t>
      </w:r>
      <w:proofErr w:type="spellStart"/>
      <w:r>
        <w:t>2502</w:t>
      </w:r>
      <w:proofErr w:type="spellEnd"/>
      <w:r>
        <w:t>/</w:t>
      </w:r>
      <w:proofErr w:type="spellStart"/>
      <w:r>
        <w:t>18</w:t>
      </w:r>
      <w:proofErr w:type="spellEnd"/>
      <w:r>
        <w:t xml:space="preserve"> koja čini </w:t>
      </w:r>
      <w:proofErr w:type="spellStart"/>
      <w:r>
        <w:t>ZK</w:t>
      </w:r>
      <w:proofErr w:type="spellEnd"/>
      <w:r>
        <w:t xml:space="preserve"> tijelo II – </w:t>
      </w:r>
    </w:p>
    <w:p w:rsidRDefault="000C0381" w:rsidP="000C0381" w:rsidR="001014C4">
      <w:pPr>
        <w:jc w:val="both"/>
      </w:pPr>
      <w:proofErr w:type="spellStart"/>
      <w:r>
        <w:t>88</w:t>
      </w:r>
      <w:proofErr w:type="spellEnd"/>
      <w:r>
        <w:t>. Suvlasnički dio: 0,</w:t>
      </w:r>
      <w:proofErr w:type="spellStart"/>
      <w:r>
        <w:t>59</w:t>
      </w:r>
      <w:proofErr w:type="spellEnd"/>
      <w:r>
        <w:t>/</w:t>
      </w:r>
      <w:proofErr w:type="spellStart"/>
      <w:r>
        <w:t>100</w:t>
      </w:r>
      <w:proofErr w:type="spellEnd"/>
      <w:r>
        <w:t xml:space="preserve"> ETAŽNO VLASNIŠTVO (E-</w:t>
      </w:r>
      <w:proofErr w:type="spellStart"/>
      <w:r>
        <w:t>88</w:t>
      </w:r>
      <w:proofErr w:type="spellEnd"/>
      <w:r>
        <w:t xml:space="preserve">), garaža oznake </w:t>
      </w:r>
      <w:proofErr w:type="spellStart"/>
      <w:r>
        <w:t>93</w:t>
      </w:r>
      <w:proofErr w:type="spellEnd"/>
      <w:r>
        <w:t xml:space="preserve"> na nivou (-2) objekta, površine </w:t>
      </w:r>
      <w:proofErr w:type="spellStart"/>
      <w:r>
        <w:t>18</w:t>
      </w:r>
      <w:proofErr w:type="spellEnd"/>
      <w:r>
        <w:t>,</w:t>
      </w:r>
      <w:proofErr w:type="spellStart"/>
      <w:r>
        <w:t>09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na lokaciji Zagreb, </w:t>
      </w:r>
      <w:proofErr w:type="spellStart"/>
      <w:r>
        <w:t>Jurkovićeva</w:t>
      </w:r>
      <w:proofErr w:type="spellEnd"/>
      <w:r>
        <w:t xml:space="preserve"> ulica</w:t>
      </w:r>
    </w:p>
    <w:p w:rsidRDefault="000C0381" w:rsidP="000C0381" w:rsidR="000C0381">
      <w:pPr>
        <w:jc w:val="both"/>
      </w:pPr>
    </w:p>
    <w:p w:rsidRDefault="001E0E34" w:rsidP="008762BF" w:rsidR="001E0E34" w:rsidRPr="00F47E3D">
      <w:pPr>
        <w:jc w:val="center"/>
      </w:pPr>
      <w:r w:rsidRPr="00F47E3D">
        <w:t>Obrazloženje</w:t>
      </w:r>
    </w:p>
    <w:p w:rsidRDefault="001E0E34" w:rsidP="00291970" w:rsidR="001E0E34" w:rsidRPr="00F47E3D">
      <w:pPr>
        <w:jc w:val="both"/>
      </w:pPr>
    </w:p>
    <w:p w:rsidRDefault="000C0381" w:rsidP="00291970" w:rsidR="001E0E34" w:rsidRPr="00F47E3D">
      <w:pPr>
        <w:jc w:val="both"/>
      </w:pPr>
      <w:r>
        <w:tab/>
        <w:t>Rješenje</w:t>
      </w:r>
      <w:r w:rsidR="001E0E34" w:rsidRPr="00F47E3D">
        <w:t xml:space="preserve"> o</w:t>
      </w:r>
      <w:r w:rsidR="00C862FE" w:rsidRPr="00F47E3D">
        <w:t xml:space="preserve"> dosudi ovog suda broj St-</w:t>
      </w:r>
      <w:proofErr w:type="spellStart"/>
      <w:r w:rsidR="008762BF">
        <w:t>6578</w:t>
      </w:r>
      <w:proofErr w:type="spellEnd"/>
      <w:r w:rsidR="008762BF">
        <w:t>/</w:t>
      </w:r>
      <w:proofErr w:type="spellStart"/>
      <w:r w:rsidR="008762BF">
        <w:t>16</w:t>
      </w:r>
      <w:proofErr w:type="spellEnd"/>
      <w:r>
        <w:t xml:space="preserve"> </w:t>
      </w:r>
      <w:r w:rsidR="00D51C43" w:rsidRPr="00F47E3D">
        <w:t>od</w:t>
      </w:r>
      <w:r w:rsidR="003C7446">
        <w:t xml:space="preserve"> </w:t>
      </w:r>
      <w:proofErr w:type="spellStart"/>
      <w:r w:rsidR="008762BF">
        <w:t>15</w:t>
      </w:r>
      <w:proofErr w:type="spellEnd"/>
      <w:r w:rsidR="008762BF">
        <w:t>. svibnja</w:t>
      </w:r>
      <w:r w:rsidR="003C7446">
        <w:t xml:space="preserve"> </w:t>
      </w:r>
      <w:proofErr w:type="spellStart"/>
      <w:r w:rsidR="003C7446">
        <w:t>2019.g</w:t>
      </w:r>
      <w:proofErr w:type="spellEnd"/>
      <w:r w:rsidR="003C7446">
        <w:t xml:space="preserve">., </w:t>
      </w:r>
      <w:r w:rsidR="00D51C43" w:rsidRPr="00F47E3D">
        <w:t xml:space="preserve"> </w:t>
      </w:r>
      <w:r>
        <w:t>postalo je pravomoćno</w:t>
      </w:r>
      <w:r w:rsidR="00F64CF5" w:rsidRPr="00F47E3D">
        <w:t xml:space="preserve"> dana </w:t>
      </w:r>
      <w:proofErr w:type="spellStart"/>
      <w:r w:rsidR="00051F68">
        <w:t>10</w:t>
      </w:r>
      <w:proofErr w:type="spellEnd"/>
      <w:r w:rsidR="00051F68">
        <w:t xml:space="preserve">. lipnja </w:t>
      </w:r>
      <w:proofErr w:type="spellStart"/>
      <w:r w:rsidR="003C7446">
        <w:t>2019</w:t>
      </w:r>
      <w:proofErr w:type="spellEnd"/>
      <w:r w:rsidR="003C7446">
        <w:t>.</w:t>
      </w:r>
      <w:r w:rsidR="00F168D4">
        <w:t xml:space="preserve"> godine </w:t>
      </w:r>
      <w:r w:rsidR="00ED6590">
        <w:t>i</w:t>
      </w:r>
      <w:r w:rsidR="006C4E83">
        <w:t xml:space="preserve"> </w:t>
      </w:r>
      <w:r w:rsidR="00BF364C">
        <w:t xml:space="preserve">kupac </w:t>
      </w:r>
      <w:r w:rsidR="008F4612">
        <w:t xml:space="preserve">je </w:t>
      </w:r>
      <w:r w:rsidR="00ED6590">
        <w:t>položio</w:t>
      </w:r>
      <w:r w:rsidR="001E0E34" w:rsidRPr="00F47E3D">
        <w:t xml:space="preserve"> </w:t>
      </w:r>
      <w:proofErr w:type="spellStart"/>
      <w:r>
        <w:t>kupovninu</w:t>
      </w:r>
      <w:proofErr w:type="spellEnd"/>
      <w:r w:rsidR="003D69DE" w:rsidRPr="00F47E3D">
        <w:t xml:space="preserve"> </w:t>
      </w:r>
      <w:r>
        <w:t>određenu</w:t>
      </w:r>
      <w:r w:rsidR="00D51C43" w:rsidRPr="00F47E3D">
        <w:t xml:space="preserve"> u </w:t>
      </w:r>
      <w:r>
        <w:t>citiranom</w:t>
      </w:r>
      <w:r w:rsidR="006C4E83">
        <w:t xml:space="preserve"> </w:t>
      </w:r>
      <w:r w:rsidR="008F4612">
        <w:t>rješenj</w:t>
      </w:r>
      <w:r>
        <w:t>u</w:t>
      </w:r>
      <w:r w:rsidR="008F4612">
        <w:t xml:space="preserve"> o dosudi, </w:t>
      </w:r>
      <w:r w:rsidR="00CB1D66">
        <w:t>pa</w:t>
      </w:r>
      <w:r w:rsidR="007E6BE0" w:rsidRPr="00F47E3D">
        <w:t xml:space="preserve"> je</w:t>
      </w:r>
      <w:r w:rsidR="002C3533">
        <w:t xml:space="preserve">, stoga, </w:t>
      </w:r>
      <w:r w:rsidR="007E6BE0" w:rsidRPr="00F47E3D">
        <w:t xml:space="preserve">valjalo temeljem čl. </w:t>
      </w:r>
      <w:proofErr w:type="spellStart"/>
      <w:smartTag w:element="metricconverter" w:uri="urn:schemas-microsoft-com:office:smarttags">
        <w:smartTagPr>
          <w:attr w:val="108 st" w:name="ProductID"/>
        </w:smartTagPr>
        <w:r w:rsidR="007E6BE0" w:rsidRPr="00F47E3D">
          <w:t>108</w:t>
        </w:r>
        <w:proofErr w:type="spellEnd"/>
        <w:r w:rsidR="007E6BE0" w:rsidRPr="00F47E3D">
          <w:t xml:space="preserve"> st</w:t>
        </w:r>
      </w:smartTag>
      <w:r w:rsidR="007E6BE0" w:rsidRPr="00F47E3D">
        <w:t xml:space="preserve">. 4 Ovršnog zakona donijeti zaključak o predaji. </w:t>
      </w:r>
    </w:p>
    <w:p w:rsidRDefault="001E0E34" w:rsidP="00291970" w:rsidR="001E0E34" w:rsidRPr="00F47E3D">
      <w:pPr>
        <w:jc w:val="both"/>
      </w:pPr>
    </w:p>
    <w:p w:rsidRDefault="001E0E34" w:rsidP="008762BF" w:rsidR="001E0E34" w:rsidRPr="00F47E3D">
      <w:pPr>
        <w:jc w:val="center"/>
      </w:pPr>
      <w:r w:rsidRPr="00F47E3D">
        <w:t xml:space="preserve">U Zagrebu, </w:t>
      </w:r>
      <w:r w:rsidR="000C0381">
        <w:t>9</w:t>
      </w:r>
      <w:r w:rsidR="001937B4">
        <w:t>. srpnja</w:t>
      </w:r>
      <w:r w:rsidR="00310DB4">
        <w:t xml:space="preserve"> </w:t>
      </w:r>
      <w:proofErr w:type="spellStart"/>
      <w:r w:rsidR="00770DED">
        <w:t>2019</w:t>
      </w:r>
      <w:proofErr w:type="spellEnd"/>
      <w:r w:rsidR="00770DED">
        <w:t xml:space="preserve">. </w:t>
      </w:r>
      <w:r w:rsidR="00310DB4">
        <w:t>godine</w:t>
      </w:r>
    </w:p>
    <w:p w:rsidRDefault="001E0E34" w:rsidP="00291970" w:rsidR="001E0E34" w:rsidRPr="00F47E3D">
      <w:pPr>
        <w:jc w:val="both"/>
      </w:pPr>
    </w:p>
    <w:p w:rsidRDefault="001E0E34" w:rsidP="00291970" w:rsidR="001E0E34" w:rsidRPr="00F47E3D">
      <w:pPr>
        <w:jc w:val="both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654C9">
        <w:tab/>
      </w:r>
      <w:r w:rsidRPr="00F47E3D">
        <w:t xml:space="preserve">SUDAC </w:t>
      </w:r>
    </w:p>
    <w:p w:rsidRDefault="001E0E34" w:rsidP="00291970" w:rsidR="00D4647D">
      <w:pPr>
        <w:pStyle w:val="Uvuenotijeloteksta"/>
        <w:ind w:firstLine="141" w:left="1983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C3533">
        <w:t>Vesna Sremac Šoštar</w:t>
      </w:r>
      <w:r w:rsidR="004F5EAE">
        <w:t>,v.r.</w:t>
      </w:r>
    </w:p>
    <w:p w:rsidRDefault="00624927" w:rsidP="00291970" w:rsidR="00624927">
      <w:pPr>
        <w:jc w:val="both"/>
      </w:pPr>
    </w:p>
    <w:p w:rsidRDefault="00DC5126" w:rsidP="00291970" w:rsidR="00DC5126">
      <w:pPr>
        <w:jc w:val="both"/>
      </w:pPr>
      <w:r>
        <w:t>Uputa o pravnom lijeku :</w:t>
      </w:r>
    </w:p>
    <w:p w:rsidRDefault="00113978" w:rsidP="00291970" w:rsidR="00DC5126">
      <w:pPr>
        <w:jc w:val="both"/>
      </w:pPr>
      <w:r>
        <w:t>Protiv zaključka nije dopuštena</w:t>
      </w:r>
      <w:r w:rsidR="009A79C4">
        <w:t xml:space="preserve"> žalba.</w:t>
      </w:r>
    </w:p>
    <w:p w:rsidRDefault="002909D3" w:rsidP="00291970" w:rsidR="002909D3">
      <w:pPr>
        <w:jc w:val="both"/>
      </w:pPr>
    </w:p>
    <w:p w:rsidRDefault="004F5EAE" w:rsidR="004F5EA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4F5EAE" w:rsidR="004F5EA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5E7948" w:rsidP="004F5EAE" w:rsidR="005E7948" w:rsidRPr="00F47E3D">
      <w:pPr>
        <w:pStyle w:val="Odlomakpopisa"/>
        <w:jc w:val="both"/>
      </w:pPr>
    </w:p>
    <w:sectPr w:rsidSect="00DA4CB5" w:rsidR="005E7948" w:rsidRPr="00F47E3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72A68"/>
    <w:multiLevelType w:val="hybridMultilevel"/>
    <w:tmpl w:val="9A564F8A"/>
    <w:lvl w:tplc="D5524FEC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2">
    <w:nsid w:val="0C386BE3"/>
    <w:multiLevelType w:val="hybridMultilevel"/>
    <w:tmpl w:val="C3D69BB4"/>
    <w:lvl w:tplc="40F2D0FA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3001E49"/>
    <w:multiLevelType w:val="hybridMultilevel"/>
    <w:tmpl w:val="C89808BA"/>
    <w:lvl w:tplc="8F681382" w:ilvl="0">
      <w:start w:val="9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4151E39"/>
    <w:multiLevelType w:val="hybridMultilevel"/>
    <w:tmpl w:val="8FAE8036"/>
    <w:lvl w:tplc="10C4A8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19463ACC"/>
    <w:multiLevelType w:val="hybridMultilevel"/>
    <w:tmpl w:val="A642DA92"/>
    <w:lvl w:tplc="C6926B9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A375664"/>
    <w:multiLevelType w:val="hybridMultilevel"/>
    <w:tmpl w:val="1C403ED0"/>
    <w:lvl w:tplc="E31ADF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BE31446"/>
    <w:multiLevelType w:val="hybridMultilevel"/>
    <w:tmpl w:val="2D906CF0"/>
    <w:lvl w:tplc="3DD216E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331153F8"/>
    <w:multiLevelType w:val="hybridMultilevel"/>
    <w:tmpl w:val="4CD03614"/>
    <w:lvl w:tplc="49EAF8C6" w:ilvl="0">
      <w:start w:val="4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365A535F"/>
    <w:multiLevelType w:val="hybridMultilevel"/>
    <w:tmpl w:val="31A61C24"/>
    <w:lvl w:tplc="213C48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4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1F91706"/>
    <w:multiLevelType w:val="hybridMultilevel"/>
    <w:tmpl w:val="25DCD4A2"/>
    <w:lvl w:tplc="948095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7">
    <w:nsid w:val="70540C9A"/>
    <w:multiLevelType w:val="hybridMultilevel"/>
    <w:tmpl w:val="75F25088"/>
    <w:lvl w:tplc="5F92CA90" w:ilvl="0">
      <w:start w:val="1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7CB62AA1"/>
    <w:multiLevelType w:val="hybridMultilevel"/>
    <w:tmpl w:val="EE5AA522"/>
    <w:lvl w:tplc="89DC53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DA863F6"/>
    <w:multiLevelType w:val="hybridMultilevel"/>
    <w:tmpl w:val="E4843486"/>
    <w:lvl w:tplc="59243A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DC54EF0"/>
    <w:multiLevelType w:val="hybridMultilevel"/>
    <w:tmpl w:val="F6EC730C"/>
    <w:lvl w:tplc="BD669E4A" w:ilvl="0">
      <w:start w:val="1"/>
      <w:numFmt w:val="decimal"/>
      <w:lvlText w:val="%1."/>
      <w:lvlJc w:val="left"/>
      <w:pPr>
        <w:ind w:hanging="375" w:left="320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4"/>
  </w:num>
  <w:num w:numId="2">
    <w:abstractNumId w:val="16"/>
  </w:num>
  <w:num w:numId="3">
    <w:abstractNumId w:val="13"/>
  </w:num>
  <w:num w:numId="4">
    <w:abstractNumId w:val="6"/>
  </w:num>
  <w:num w:numId="5">
    <w:abstractNumId w:val="14"/>
  </w:num>
  <w:num w:numId="6">
    <w:abstractNumId w:val="1"/>
  </w:num>
  <w:num w:numId="7">
    <w:abstractNumId w:val="12"/>
  </w:num>
  <w:num w:numId="8">
    <w:abstractNumId w:val="20"/>
  </w:num>
  <w:num w:numId="9">
    <w:abstractNumId w:val="15"/>
  </w:num>
  <w:num w:numId="10">
    <w:abstractNumId w:val="8"/>
  </w:num>
  <w:num w:numId="11">
    <w:abstractNumId w:val="18"/>
  </w:num>
  <w:num w:numId="12">
    <w:abstractNumId w:val="7"/>
  </w:num>
  <w:num w:numId="13">
    <w:abstractNumId w:val="17"/>
  </w:num>
  <w:num w:numId="14">
    <w:abstractNumId w:val="0"/>
  </w:num>
  <w:num w:numId="15">
    <w:abstractNumId w:val="11"/>
  </w:num>
  <w:num w:numId="16">
    <w:abstractNumId w:val="2"/>
  </w:num>
  <w:num w:numId="17">
    <w:abstractNumId w:val="10"/>
  </w:num>
  <w:num w:numId="18">
    <w:abstractNumId w:val="9"/>
  </w:num>
  <w:num w:numId="19">
    <w:abstractNumId w:val="5"/>
  </w:num>
  <w:num w:numId="20">
    <w:abstractNumId w:val="3"/>
  </w:num>
  <w:num w:numId="21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51F68"/>
    <w:rsid w:val="00055D7B"/>
    <w:rsid w:val="00062B7E"/>
    <w:rsid w:val="00081850"/>
    <w:rsid w:val="000944DE"/>
    <w:rsid w:val="000976EE"/>
    <w:rsid w:val="000C0381"/>
    <w:rsid w:val="000C1799"/>
    <w:rsid w:val="000C3008"/>
    <w:rsid w:val="000C3D74"/>
    <w:rsid w:val="000D0307"/>
    <w:rsid w:val="000D1C33"/>
    <w:rsid w:val="000D30BD"/>
    <w:rsid w:val="000F5ECF"/>
    <w:rsid w:val="001014C4"/>
    <w:rsid w:val="00111909"/>
    <w:rsid w:val="00111B95"/>
    <w:rsid w:val="00113978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37B4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4587"/>
    <w:rsid w:val="00215098"/>
    <w:rsid w:val="002265B7"/>
    <w:rsid w:val="002310A1"/>
    <w:rsid w:val="00231261"/>
    <w:rsid w:val="00235B9E"/>
    <w:rsid w:val="00245D64"/>
    <w:rsid w:val="00261983"/>
    <w:rsid w:val="002637DE"/>
    <w:rsid w:val="002638BA"/>
    <w:rsid w:val="002654C9"/>
    <w:rsid w:val="002701B7"/>
    <w:rsid w:val="00271BAB"/>
    <w:rsid w:val="0027567A"/>
    <w:rsid w:val="0028723B"/>
    <w:rsid w:val="002909D3"/>
    <w:rsid w:val="00290D55"/>
    <w:rsid w:val="00291970"/>
    <w:rsid w:val="002A15BD"/>
    <w:rsid w:val="002A660B"/>
    <w:rsid w:val="002A6699"/>
    <w:rsid w:val="002A6BE2"/>
    <w:rsid w:val="002B1DD9"/>
    <w:rsid w:val="002B240F"/>
    <w:rsid w:val="002B6AE6"/>
    <w:rsid w:val="002C3533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10DB4"/>
    <w:rsid w:val="00325400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C7446"/>
    <w:rsid w:val="003D69DE"/>
    <w:rsid w:val="003E14B6"/>
    <w:rsid w:val="003E29A7"/>
    <w:rsid w:val="00403A0C"/>
    <w:rsid w:val="00411420"/>
    <w:rsid w:val="00423C6F"/>
    <w:rsid w:val="0043554B"/>
    <w:rsid w:val="00442DF4"/>
    <w:rsid w:val="004504E6"/>
    <w:rsid w:val="004506A0"/>
    <w:rsid w:val="0045180C"/>
    <w:rsid w:val="0045622A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D5451"/>
    <w:rsid w:val="004E2FA1"/>
    <w:rsid w:val="004F5066"/>
    <w:rsid w:val="004F5EAE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62131"/>
    <w:rsid w:val="00576F95"/>
    <w:rsid w:val="00580F5B"/>
    <w:rsid w:val="005860C4"/>
    <w:rsid w:val="005907A0"/>
    <w:rsid w:val="005B1A92"/>
    <w:rsid w:val="005B2B1A"/>
    <w:rsid w:val="005B2C02"/>
    <w:rsid w:val="005C2A51"/>
    <w:rsid w:val="005C3929"/>
    <w:rsid w:val="005D4988"/>
    <w:rsid w:val="005E0F25"/>
    <w:rsid w:val="005E5E2A"/>
    <w:rsid w:val="005E6BEE"/>
    <w:rsid w:val="005E6F36"/>
    <w:rsid w:val="005E7948"/>
    <w:rsid w:val="005F08FD"/>
    <w:rsid w:val="005F0DB2"/>
    <w:rsid w:val="005F1969"/>
    <w:rsid w:val="00601D24"/>
    <w:rsid w:val="00605F01"/>
    <w:rsid w:val="00621876"/>
    <w:rsid w:val="00622641"/>
    <w:rsid w:val="00622E4F"/>
    <w:rsid w:val="00624927"/>
    <w:rsid w:val="00624C1B"/>
    <w:rsid w:val="00632778"/>
    <w:rsid w:val="00640341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A298A"/>
    <w:rsid w:val="006B022F"/>
    <w:rsid w:val="006B6770"/>
    <w:rsid w:val="006C1755"/>
    <w:rsid w:val="006C17DB"/>
    <w:rsid w:val="006C48A9"/>
    <w:rsid w:val="006C4E83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37D21"/>
    <w:rsid w:val="007447D0"/>
    <w:rsid w:val="007655E0"/>
    <w:rsid w:val="007676E6"/>
    <w:rsid w:val="00770DC0"/>
    <w:rsid w:val="00770DED"/>
    <w:rsid w:val="00774428"/>
    <w:rsid w:val="0077520A"/>
    <w:rsid w:val="00783D65"/>
    <w:rsid w:val="00786005"/>
    <w:rsid w:val="00787F10"/>
    <w:rsid w:val="00790F17"/>
    <w:rsid w:val="007910D0"/>
    <w:rsid w:val="00793B9B"/>
    <w:rsid w:val="00793BAE"/>
    <w:rsid w:val="007961F5"/>
    <w:rsid w:val="007A42C8"/>
    <w:rsid w:val="007B1EFF"/>
    <w:rsid w:val="007B3F49"/>
    <w:rsid w:val="007B475E"/>
    <w:rsid w:val="007B6FF9"/>
    <w:rsid w:val="007D4AD8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62BF"/>
    <w:rsid w:val="00877E60"/>
    <w:rsid w:val="00893E1F"/>
    <w:rsid w:val="008B5D60"/>
    <w:rsid w:val="008C6230"/>
    <w:rsid w:val="008C76A0"/>
    <w:rsid w:val="008D17BB"/>
    <w:rsid w:val="008D435D"/>
    <w:rsid w:val="008E0FE3"/>
    <w:rsid w:val="008E10AB"/>
    <w:rsid w:val="008E4B17"/>
    <w:rsid w:val="008E53D7"/>
    <w:rsid w:val="008E676A"/>
    <w:rsid w:val="008F4612"/>
    <w:rsid w:val="009003AA"/>
    <w:rsid w:val="00901154"/>
    <w:rsid w:val="009300D1"/>
    <w:rsid w:val="00931687"/>
    <w:rsid w:val="009329E7"/>
    <w:rsid w:val="00933442"/>
    <w:rsid w:val="009361E7"/>
    <w:rsid w:val="00951FE9"/>
    <w:rsid w:val="0098097C"/>
    <w:rsid w:val="00985634"/>
    <w:rsid w:val="00990571"/>
    <w:rsid w:val="0099101E"/>
    <w:rsid w:val="00997FB4"/>
    <w:rsid w:val="009A79A1"/>
    <w:rsid w:val="009A79C4"/>
    <w:rsid w:val="009B22C5"/>
    <w:rsid w:val="009B509F"/>
    <w:rsid w:val="009B557C"/>
    <w:rsid w:val="009B7361"/>
    <w:rsid w:val="009C4A8C"/>
    <w:rsid w:val="009C7E47"/>
    <w:rsid w:val="009D2473"/>
    <w:rsid w:val="009D3C0B"/>
    <w:rsid w:val="009E4DC8"/>
    <w:rsid w:val="009F335A"/>
    <w:rsid w:val="009F3AAA"/>
    <w:rsid w:val="00A018FC"/>
    <w:rsid w:val="00A1172A"/>
    <w:rsid w:val="00A22EF4"/>
    <w:rsid w:val="00A333BC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5AC3"/>
    <w:rsid w:val="00AC7A97"/>
    <w:rsid w:val="00AE5FE3"/>
    <w:rsid w:val="00AF21A8"/>
    <w:rsid w:val="00B017EB"/>
    <w:rsid w:val="00B13A35"/>
    <w:rsid w:val="00B17A89"/>
    <w:rsid w:val="00B17DA6"/>
    <w:rsid w:val="00B251FE"/>
    <w:rsid w:val="00B27198"/>
    <w:rsid w:val="00B4186D"/>
    <w:rsid w:val="00B51EB9"/>
    <w:rsid w:val="00B53AF1"/>
    <w:rsid w:val="00B56BC8"/>
    <w:rsid w:val="00B71A96"/>
    <w:rsid w:val="00B747F6"/>
    <w:rsid w:val="00B8056F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364C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86BB3"/>
    <w:rsid w:val="00C97B0E"/>
    <w:rsid w:val="00CA6282"/>
    <w:rsid w:val="00CB1D66"/>
    <w:rsid w:val="00CB45B2"/>
    <w:rsid w:val="00CB607C"/>
    <w:rsid w:val="00CC0D1E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152FF"/>
    <w:rsid w:val="00D17915"/>
    <w:rsid w:val="00D20986"/>
    <w:rsid w:val="00D227DA"/>
    <w:rsid w:val="00D25817"/>
    <w:rsid w:val="00D329D4"/>
    <w:rsid w:val="00D40209"/>
    <w:rsid w:val="00D42AC1"/>
    <w:rsid w:val="00D4477C"/>
    <w:rsid w:val="00D4647D"/>
    <w:rsid w:val="00D476F5"/>
    <w:rsid w:val="00D51C43"/>
    <w:rsid w:val="00D54D33"/>
    <w:rsid w:val="00D67074"/>
    <w:rsid w:val="00D70F57"/>
    <w:rsid w:val="00D75B33"/>
    <w:rsid w:val="00D7703D"/>
    <w:rsid w:val="00D83677"/>
    <w:rsid w:val="00D96B9F"/>
    <w:rsid w:val="00D972CD"/>
    <w:rsid w:val="00DA38E9"/>
    <w:rsid w:val="00DA3A98"/>
    <w:rsid w:val="00DA4CB5"/>
    <w:rsid w:val="00DB0788"/>
    <w:rsid w:val="00DB41A4"/>
    <w:rsid w:val="00DB421B"/>
    <w:rsid w:val="00DB477B"/>
    <w:rsid w:val="00DB5316"/>
    <w:rsid w:val="00DC1442"/>
    <w:rsid w:val="00DC2695"/>
    <w:rsid w:val="00DC2A58"/>
    <w:rsid w:val="00DC5126"/>
    <w:rsid w:val="00DD6E6F"/>
    <w:rsid w:val="00E02E10"/>
    <w:rsid w:val="00E101B9"/>
    <w:rsid w:val="00E1301F"/>
    <w:rsid w:val="00E148C6"/>
    <w:rsid w:val="00E16278"/>
    <w:rsid w:val="00E206C0"/>
    <w:rsid w:val="00E22A2E"/>
    <w:rsid w:val="00E2774C"/>
    <w:rsid w:val="00E27FA2"/>
    <w:rsid w:val="00E311FB"/>
    <w:rsid w:val="00E31235"/>
    <w:rsid w:val="00E40CB9"/>
    <w:rsid w:val="00E417BA"/>
    <w:rsid w:val="00E431DD"/>
    <w:rsid w:val="00E435A4"/>
    <w:rsid w:val="00E519E5"/>
    <w:rsid w:val="00E560C9"/>
    <w:rsid w:val="00E65FFB"/>
    <w:rsid w:val="00E67818"/>
    <w:rsid w:val="00E84E47"/>
    <w:rsid w:val="00E907D2"/>
    <w:rsid w:val="00E93CE1"/>
    <w:rsid w:val="00EA0B3B"/>
    <w:rsid w:val="00EA2AF6"/>
    <w:rsid w:val="00EA7225"/>
    <w:rsid w:val="00EA7770"/>
    <w:rsid w:val="00EB4227"/>
    <w:rsid w:val="00EB7C63"/>
    <w:rsid w:val="00EC2861"/>
    <w:rsid w:val="00EC3657"/>
    <w:rsid w:val="00ED6590"/>
    <w:rsid w:val="00ED6A65"/>
    <w:rsid w:val="00EF06C7"/>
    <w:rsid w:val="00EF143C"/>
    <w:rsid w:val="00EF4568"/>
    <w:rsid w:val="00F10FD8"/>
    <w:rsid w:val="00F1325E"/>
    <w:rsid w:val="00F13944"/>
    <w:rsid w:val="00F168D4"/>
    <w:rsid w:val="00F32408"/>
    <w:rsid w:val="00F3611F"/>
    <w:rsid w:val="00F47E3D"/>
    <w:rsid w:val="00F615B0"/>
    <w:rsid w:val="00F64CF5"/>
    <w:rsid w:val="00F71DF6"/>
    <w:rsid w:val="00F7487A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D5996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373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85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</izvorni_sadrzaj>
    <derivirana_varijabla naziv="DomainObject.Predmet.StrankaFormated_1">  FINA Regionalni centar Zagreb; HUP-ZAGREB dioničko društvo hotelijerstvo, ugostiteljstvo i turizam</derivirana_varijabla>
  </DomainObject.Predmet.StrankaFormated>
  <DomainObject.Predmet.StrankaFormatedOIB>
    <izvorni_sadrzaj>  FINA Regionalni centar Zagreb, OIB 85821130368; HUP-ZAGREB dioničko društvo hotelijerstvo, ugostiteljstvo i turizam, OIB 66859264899</izvorni_sadrzaj>
    <derivirana_varijabla naziv="DomainObject.Predmet.StrankaFormatedOIB_1">  FINA Regionalni centar Zagreb, OIB 85821130368; HUP-ZAGREB dioničko društvo hotelijerstvo, ugostiteljstvo i turizam, OIB 66859264899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</derivirana_varijabla>
  </DomainObject.Predmet.StrankaWithAdressOIB>
  <DomainObject.Predmet.StrankaNazivFormated>
    <izvorni_sadrzaj>FINA Regionalni centar Zagreb,HUP-ZAGREB dioničko društvo hotelijerstvo, ugostiteljstvo i turizam</izvorni_sadrzaj>
    <derivirana_varijabla naziv="DomainObject.Predmet.StrankaNazivFormated_1">FINA Regionalni centar Zagreb,HUP-ZAGREB dioničko društvo hotelijerstvo, ugostiteljstvo i turizam</derivirana_varijabla>
  </DomainObject.Predmet.StrankaNazivFormated>
  <DomainObject.Predmet.StrankaNazivFormatedOIB>
    <izvorni_sadrzaj>FINA Regionalni centar Zagreb, OIB 85821130368,HUP-ZAGREB dioničko društvo hotelijerstvo, ugostiteljstvo i turizam, OIB 66859264899</izvorni_sadrzaj>
    <derivirana_varijabla naziv="DomainObject.Predmet.StrankaNazivFormatedOIB_1">FINA Regionalni centar Zagreb, OIB 85821130368,HUP-ZAGREB dioničko društvo hotelijerstvo, ugostiteljstvo i turizam, OIB 66859264899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</izvorni_sadrzaj>
    <derivirana_varijabla naziv="DomainObject.Predmet.StrankaListFormated_1">
      <item>FINA Regionalni centar Zagreb</item>
      <item>HUP-ZAGREB dioničko društvo hotelijerstvo, ugostiteljstvo i turizam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</izvorni_sadrzaj>
    <derivirana_varijabla naziv="DomainObject.Predmet.StrankaListNazivFormated_1">
      <item>FINA Regionalni centar Zagreb</item>
      <item>HUP-ZAGREB dioničko društvo hotelijerstvo, ugostiteljstvo i turizam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  <item>Općinski građanski sud u Zagrebu - z.k. odjel, OIB 01252163117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  <item>Općinski građanski sud u Zagrebu - z.k. odjel, OIB 01252163117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  <item>PARTNER BANKA d.d. ZAGREB, Vončinina 2, 10000 Zagreb</item>
      <item>OS - NOVI ZAGREB - Z.K. ODJEL JASTREBARSKO, Braće Kazića 6, 10450 Jastrebarsko</item>
      <item>Ljiljana Maravić-Pirš, Kneza Branimira 5/II kat, 10000 Zagreb</item>
      <item>Vjekoslav Pavković, Gradišćanska 30, 10000 Zagreb</item>
      <item>Općinski građanski sud u Zagrebu - z.k. odjel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  <item>PARTNER BANKA d.d. ZAGREB, Vončinina 2, 10000 Zagreb</item>
      <item>OS - NOVI ZAGREB - Z.K. ODJEL JASTREBARSKO, Braće Kazića 6, 10450 Jastrebarsko</item>
      <item>Ljiljana Maravić-Pirš, Kneza Branimira 5/II kat, 10000 Zagreb</item>
      <item>Vjekoslav Pavković, Gradišćanska 30, 10000 Zagreb</item>
      <item>Općinski građanski sud u Zagrebu - z.k. odjel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  <item>PARTNER BANKA d.d. ZAGREB, OIB 71221608291, Vončinina 2, 10000 Zagreb</item>
      <item>OS - NOVI ZAGREB - Z.K. ODJEL JASTREBARSKO, Braće Kazića 6, 10450 Jastrebarsko</item>
      <item>Ljiljana Maravić-Pirš, OIB 53820173260, Kneza Branimira 5/II kat, 10000 Zagreb</item>
      <item>Vjekoslav Pavković, OIB 03467918178, Gradišćanska 30, 10000 Zagreb</item>
      <item>Općinski građanski sud u Zagrebu - z.k. odjel, OIB 01252163117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  <item>PARTNER BANKA d.d. ZAGREB, OIB 71221608291, Vončinina 2, 10000 Zagreb</item>
      <item>OS - NOVI ZAGREB - Z.K. ODJEL JASTREBARSKO, Braće Kazića 6, 10450 Jastrebarsko</item>
      <item>Ljiljana Maravić-Pirš, OIB 53820173260, Kneza Branimira 5/II kat, 10000 Zagreb</item>
      <item>Vjekoslav Pavković, OIB 03467918178, Gradišćanska 30, 10000 Zagreb</item>
      <item>Općinski građanski sud u Zagrebu - z.k. odjel, OIB 01252163117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  <item>Općinski građanski sud u Zagrebu - z.k. odjel, OIB 01252163117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  <item>Općinski građanski sud u Zagrebu - z.k.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  <item>PARTNER BANKA d.d. ZAGREB, OIB 71221608291, Vončinina 2,10000 Zagreb</item>
      <item>OS - NOVI ZAGREB - Z.K. ODJEL JASTREBARSKO, Braće Kazića 6,10450 Jastrebarsko</item>
      <item>Ljiljana Maravić-Pirš, OIB 53820173260, Kneza Branimira 5/II kat,10000 Zagreb</item>
      <item>Vjekoslav Pavković, OIB 03467918178, Gradišćanska 30,10000 Zagreb</item>
      <item>Općinski građanski sud u Zagrebu - z.k. odjel, OIB 01252163117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  <item>PARTNER BANKA d.d. ZAGREB, OIB 71221608291, Vončinina 2,10000 Zagreb</item>
      <item>OS - NOVI ZAGREB - Z.K. ODJEL JASTREBARSKO, Braće Kazića 6,10450 Jastrebarsko</item>
      <item>Ljiljana Maravić-Pirš, OIB 53820173260, Kneza Branimira 5/II kat,10000 Zagreb</item>
      <item>Vjekoslav Pavković, OIB 03467918178, Gradišćanska 30,10000 Zagreb</item>
      <item>Općinski građanski sud u Zagrebu - z.k. odjel, OIB 01252163117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78742307417</item>
      <item>, OIB 66103643702</item>
      <item>, OIB 66859264899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  <item>, OIB 71221608291</item>
      <item>, OIB null</item>
      <item>, OIB 53820173260</item>
      <item>, OIB 03467918178</item>
      <item>, OIB 01252163117</item>
    </izvorni_sadrzaj>
    <derivirana_varijabla naziv="DomainObject.Predmet.SudioniciListNazivOIB_1">
      <item>, OIB 85821130368</item>
      <item>, OIB 78742307417</item>
      <item>, OIB 66103643702</item>
      <item>, OIB 66859264899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  <item>, OIB 71221608291</item>
      <item>, OIB null</item>
      <item>, OIB 53820173260</item>
      <item>, OIB 03467918178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1092</properties:Characters>
  <properties:Lines>36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2019-07-09T07:48:00Z</dcterms:created>
  <dc:creator>kraljicn</dc:creator>
  <cp:lastModifiedBy>Vinka Mihalinčić</cp:lastModifiedBy>
  <cp:lastPrinted>2019-07-09T07:49:00Z</cp:lastPrinted>
  <dcterms:modified xmlns:xsi="http://www.w3.org/2001/XMLSchema-instance" xsi:type="dcterms:W3CDTF">2019-07-09T07:49:00Z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(St-6578-16-zaključak_o_predaji_nekretnine_kao_kupcu - DRAŽAN CRNKOVIĆ.docx)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