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7f58" w14:paraId="02b7f58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5A03E6">
        <w:t xml:space="preserve">. </w:t>
      </w:r>
      <w:proofErr w:type="spellStart"/>
      <w:r w:rsidR="005A03E6">
        <w:t>Sp</w:t>
      </w:r>
      <w:proofErr w:type="spellEnd"/>
      <w:r w:rsidR="005A03E6">
        <w:t>-</w:t>
      </w:r>
      <w:r w:rsidR="00DA3E35">
        <w:t>31/2016-3</w:t>
      </w:r>
      <w:r>
        <w:t xml:space="preserve"> 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DA3E35">
        <w:t>u pravnoj stvari predlagatelja – potrošača MIRE VIDOVIĆ iz Osijeka, J. J. Strossmayera 73, OIB: 24032980468, radi stečaja potrošača, izvan ročišta, dana 28</w:t>
      </w:r>
      <w:r>
        <w:t xml:space="preserve">. </w:t>
      </w:r>
      <w:r w:rsidR="00DA3E35">
        <w:t>ožujka</w:t>
      </w:r>
      <w:r>
        <w:t xml:space="preserve"> 2017. godine, donio je sljedeći </w:t>
      </w:r>
    </w:p>
    <w:p w:rsidRDefault="00F15967" w:rsidP="00F15967" w:rsidR="00F15967">
      <w:pPr>
        <w:jc w:val="both"/>
        <w:rPr>
          <w:lang w:val="en-AU"/>
        </w:rPr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CF2050">
        <w:t>Mire Vidović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>
        <w:t xml:space="preserve">. </w:t>
      </w:r>
      <w:proofErr w:type="spellStart"/>
      <w:r>
        <w:t>Sp</w:t>
      </w:r>
      <w:proofErr w:type="spellEnd"/>
      <w:r>
        <w:t>-</w:t>
      </w:r>
      <w:r w:rsidR="00CF2050">
        <w:t>3</w:t>
      </w:r>
      <w:r>
        <w:t>1</w:t>
      </w:r>
      <w:r w:rsidR="00D72BC7">
        <w:t>/2016-2 od 1</w:t>
      </w:r>
      <w:r w:rsidR="00CF2050">
        <w:t>4</w:t>
      </w:r>
      <w:r w:rsidR="00F15967">
        <w:t xml:space="preserve">. </w:t>
      </w:r>
      <w:r w:rsidR="00CF2050">
        <w:t>prosinca</w:t>
      </w:r>
      <w:r w:rsidR="00F15967">
        <w:t xml:space="preserve"> 2016. godine naloženo je pre</w:t>
      </w:r>
      <w:r w:rsidR="005A2A53">
        <w:t>d</w:t>
      </w:r>
      <w:r w:rsidR="00F15967">
        <w:t xml:space="preserve">lagatelju – potrošaču </w:t>
      </w:r>
      <w:r w:rsidR="00CF2050">
        <w:t>Miri Vidović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CF2050">
        <w:t>predlagatelj – potrošač primio 03</w:t>
      </w:r>
      <w:r>
        <w:t xml:space="preserve">. </w:t>
      </w:r>
      <w:r w:rsidR="00CF2050">
        <w:t>siječnja</w:t>
      </w:r>
      <w:r>
        <w:t xml:space="preserve"> 201</w:t>
      </w:r>
      <w:r w:rsidR="00CF2050">
        <w:t>7</w:t>
      </w:r>
      <w:r>
        <w:t>. godine i po istom nije postupio te je stoga sud odlučio kao u izreci temeljem čl. 114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DA3E35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28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ožujka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1311C4"/>
    <w:rsid w:val="00145B58"/>
    <w:rsid w:val="00163E80"/>
    <w:rsid w:val="00180AD9"/>
    <w:rsid w:val="001A1AC7"/>
    <w:rsid w:val="001B58BE"/>
    <w:rsid w:val="001C32DE"/>
    <w:rsid w:val="001D0883"/>
    <w:rsid w:val="002148EE"/>
    <w:rsid w:val="00217D27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5F2"/>
    <w:rsid w:val="007D2296"/>
    <w:rsid w:val="007F241C"/>
    <w:rsid w:val="00815F3B"/>
    <w:rsid w:val="00837AE7"/>
    <w:rsid w:val="008434B2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2050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A3E35"/>
    <w:rsid w:val="00DD3D95"/>
    <w:rsid w:val="00DE778C"/>
    <w:rsid w:val="00E21D15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C631F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Sp-31/2016</izvorni_sadrzaj>
    <derivirana_varijabla naziv="DomainObject.Predmet.OznakaBroj_1">Sp-31/2016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Vidović</izvorni_sadrzaj>
    <derivirana_varijabla naziv="DomainObject.Predmet.StrankaFormated_1">  Mira Vidović</derivirana_varijabla>
  </DomainObject.Predmet.StrankaFormated>
  <DomainObject.Predmet.StrankaFormatedOIB>
    <izvorni_sadrzaj>  Mira Vidović, OIB 24032980468</izvorni_sadrzaj>
    <derivirana_varijabla naziv="DomainObject.Predmet.StrankaFormatedOIB_1">  Mira Vidović, OIB 24032980468</derivirana_varijabla>
  </DomainObject.Predmet.StrankaFormatedOIB>
  <DomainObject.Predmet.StrankaFormatedWithAdress>
    <izvorni_sadrzaj> Mira Vidović, Josipa Jurja Strossmayera 73, 31000 Osijek</izvorni_sadrzaj>
    <derivirana_varijabla naziv="DomainObject.Predmet.StrankaFormatedWithAdress_1"> Mira Vidović, Josipa Jurja Strossmayera 73, 31000 Osijek</derivirana_varijabla>
  </DomainObject.Predmet.StrankaFormatedWithAdress>
  <DomainObject.Predmet.StrankaFormatedWithAdressOIB>
    <izvorni_sadrzaj> Mira Vidović, OIB 24032980468, Josipa Jurja Strossmayera 73, 31000 Osijek</izvorni_sadrzaj>
    <derivirana_varijabla naziv="DomainObject.Predmet.StrankaFormatedWithAdressOIB_1"> Mira Vidović, OIB 24032980468, Josipa Jurja Strossmayera 73, 31000 Osijek</derivirana_varijabla>
  </DomainObject.Predmet.StrankaFormatedWithAdressOIB>
  <DomainObject.Predmet.StrankaWithAdress>
    <izvorni_sadrzaj>Mira Vidović Josipa Jurja Strossmayera 73,31000 Osijek</izvorni_sadrzaj>
    <derivirana_varijabla naziv="DomainObject.Predmet.StrankaWithAdress_1">Mira Vidović Josipa Jurja Strossmayera 73,31000 Osijek</derivirana_varijabla>
  </DomainObject.Predmet.StrankaWithAdress>
  <DomainObject.Predmet.StrankaWithAdressOIB>
    <izvorni_sadrzaj>Mira Vidović, OIB 24032980468, Josipa Jurja Strossmayera 73,31000 Osijek</izvorni_sadrzaj>
    <derivirana_varijabla naziv="DomainObject.Predmet.StrankaWithAdressOIB_1">Mira Vidović, OIB 24032980468, Josipa Jurja Strossmayera 73,31000 Osijek</derivirana_varijabla>
  </DomainObject.Predmet.StrankaWithAdressOIB>
  <DomainObject.Predmet.StrankaNazivFormated>
    <izvorni_sadrzaj>Mira Vidović</izvorni_sadrzaj>
    <derivirana_varijabla naziv="DomainObject.Predmet.StrankaNazivFormated_1">Mira Vidović</derivirana_varijabla>
  </DomainObject.Predmet.StrankaNazivFormated>
  <DomainObject.Predmet.StrankaNazivFormatedOIB>
    <izvorni_sadrzaj>Mira Vidović, OIB 24032980468</izvorni_sadrzaj>
    <derivirana_varijabla naziv="DomainObject.Predmet.StrankaNazivFormatedOIB_1">Mira Vidović, OIB 24032980468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Mira Vidović</item>
    </izvorni_sadrzaj>
    <derivirana_varijabla naziv="DomainObject.Predmet.StrankaListFormated_1">
      <item>Mira Vidović</item>
    </derivirana_varijabla>
  </DomainObject.Predmet.StrankaListFormated>
  <DomainObject.Predmet.StrankaListFormatedOIB>
    <izvorni_sadrzaj>
      <item>Mira Vidović, OIB 24032980468</item>
    </izvorni_sadrzaj>
    <derivirana_varijabla naziv="DomainObject.Predmet.StrankaListFormatedOIB_1">
      <item>Mira Vidović, OIB 24032980468</item>
    </derivirana_varijabla>
  </DomainObject.Predmet.StrankaListFormatedOIB>
  <DomainObject.Predmet.StrankaListFormatedWithAdress>
    <izvorni_sadrzaj>
      <item>Mira Vidović, Josipa Jurja Strossmayera 73, 31000 Osijek</item>
    </izvorni_sadrzaj>
    <derivirana_varijabla naziv="DomainObject.Predmet.StrankaListFormatedWithAdress_1">
      <item>Mira Vidović, Josipa Jurja Strossmayera 73, 31000 Osijek</item>
    </derivirana_varijabla>
  </DomainObject.Predmet.StrankaListFormatedWithAdress>
  <DomainObject.Predmet.StrankaListFormatedWithAdressOIB>
    <izvorni_sadrzaj>
      <item>Mira Vidović, OIB 24032980468, Josipa Jurja Strossmayera 73, 31000 Osijek</item>
    </izvorni_sadrzaj>
    <derivirana_varijabla naziv="DomainObject.Predmet.StrankaListFormatedWithAdressOIB_1">
      <item>Mira Vidović, OIB 24032980468, Josipa Jurja Strossmayera 73, 31000 Osijek</item>
    </derivirana_varijabla>
  </DomainObject.Predmet.StrankaListFormatedWithAdressOIB>
  <DomainObject.Predmet.StrankaListNazivFormated>
    <izvorni_sadrzaj>
      <item>Mira Vidović</item>
    </izvorni_sadrzaj>
    <derivirana_varijabla naziv="DomainObject.Predmet.StrankaListNazivFormated_1">
      <item>Mira Vidović</item>
    </derivirana_varijabla>
  </DomainObject.Predmet.StrankaListNazivFormated>
  <DomainObject.Predmet.StrankaListNazivFormatedOIB>
    <izvorni_sadrzaj>
      <item>Mira Vidović, OIB 24032980468</item>
    </izvorni_sadrzaj>
    <derivirana_varijabla naziv="DomainObject.Predmet.StrankaListNazivFormatedOIB_1">
      <item>Mira Vidović, OIB 24032980468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Vidović</izvorni_sadrzaj>
    <derivirana_varijabla naziv="DomainObject.Predmet.StrankaIDrugi_1">Mira Vidović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Vidović, OIB 24032980468, Josipa Jurja Strossmayera 73, 31000 Osijek</izvorni_sadrzaj>
    <derivirana_varijabla naziv="DomainObject.Predmet.StrankaIDrugiAdressOIB_1">Mira Vidović, OIB 24032980468, Josipa Jurja Strossmayera 73,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Vidović</item>
    </izvorni_sadrzaj>
    <derivirana_varijabla naziv="DomainObject.Predmet.SudioniciListNaziv_1">
      <item>Mira Vidović</item>
    </derivirana_varijabla>
  </DomainObject.Predmet.SudioniciListNaziv>
  <DomainObject.Predmet.SudioniciListAdressOIB>
    <izvorni_sadrzaj>
      <item>Mira Vidović, OIB 24032980468, Josipa Jurja Strossmayera 73,31000 Osijek</item>
    </izvorni_sadrzaj>
    <derivirana_varijabla naziv="DomainObject.Predmet.SudioniciListAdressOIB_1">
      <item>Mira Vidović, OIB 24032980468, Josipa Jurja Strossmayera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24032980468</item>
    </izvorni_sadrzaj>
    <derivirana_varijabla naziv="DomainObject.Predmet.SudioniciListNazivOIB_1">
      <item>, OIB 24032980468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1101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2017-03-28T06:27:00Z</dcterms:created>
  <dc:creator>sud</dc:creator>
  <cp:lastModifiedBy>Tonkica Topić</cp:lastModifiedBy>
  <cp:lastPrinted>2017-02-07T11:35:00Z</cp:lastPrinted>
  <dcterms:modified xmlns:xsi="http://www.w3.org/2001/XMLSchema-instance" xsi:type="dcterms:W3CDTF">2017-03-28T06:29:00Z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