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0d13" w14:paraId="7580d13" w:rsidRDefault="00A475A8" w:rsidP="00A475A8" w:rsidR="00A475A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5A8" w:rsidP="00A475A8" w:rsidR="00A475A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475A8" w:rsidP="00A475A8" w:rsidR="00A475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475A8" w:rsidP="00A475A8" w:rsidR="00A475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475A8" w:rsidP="00A475A8" w:rsidR="00A475A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475A8" w:rsidP="00A475A8" w:rsidR="00A475A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475A8" w:rsidP="00A475A8" w:rsidR="00A475A8" w:rsidRPr="005D578C">
      <w:pPr>
        <w:jc w:val="center"/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475A8" w:rsidP="00A475A8" w:rsidR="00A475A8" w:rsidRPr="005D578C">
      <w:pPr>
        <w:rPr>
          <w:rFonts w:cs="Times New Roman" w:eastAsia="Times New Roman"/>
          <w:szCs w:val="24"/>
        </w:rPr>
      </w:pPr>
    </w:p>
    <w:p w:rsidRDefault="00A475A8" w:rsidP="00A475A8" w:rsidR="00A475A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OLIVETTA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Pomer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02059789174, MBS 130005800,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14. ožujka 2016.</w:t>
      </w:r>
    </w:p>
    <w:p w:rsidRDefault="00A475A8" w:rsidP="00A475A8" w:rsidR="00A475A8" w:rsidRPr="005D578C">
      <w:pPr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475A8" w:rsidP="00A475A8" w:rsidR="00A475A8" w:rsidRPr="005D578C">
      <w:pPr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OLIVETTA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Pomer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02059789174, MBS 130005800,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A475A8" w:rsidP="00A475A8" w:rsidR="00A475A8" w:rsidRPr="005D578C">
      <w:pPr>
        <w:rPr>
          <w:rFonts w:cs="Times New Roman" w:eastAsia="Times New Roman"/>
          <w:szCs w:val="24"/>
        </w:rPr>
      </w:pPr>
    </w:p>
    <w:p w:rsidRDefault="00A475A8" w:rsidP="00A475A8" w:rsidR="00A475A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475A8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A475A8" w:rsidP="00A475A8" w:rsidR="00A475A8">
      <w:pPr>
        <w:ind w:firstLine="708"/>
        <w:rPr>
          <w:rFonts w:cs="Times New Roman" w:eastAsia="Times New Roman"/>
          <w:szCs w:val="20"/>
        </w:rPr>
      </w:pPr>
    </w:p>
    <w:p w:rsidRDefault="00A475A8" w:rsidP="00A475A8" w:rsidR="00A475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OLIVETTA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Pomer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02059789174, MBS 130005800.</w:t>
      </w:r>
    </w:p>
    <w:p w:rsidRDefault="00A475A8" w:rsidP="00A475A8" w:rsidR="00A475A8">
      <w:pPr>
        <w:rPr>
          <w:rFonts w:cs="Times New Roman" w:eastAsia="Times New Roman"/>
          <w:szCs w:val="24"/>
        </w:rPr>
      </w:pPr>
    </w:p>
    <w:p w:rsidRDefault="00A475A8" w:rsidP="00A475A8" w:rsidR="00A475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OLIVETTA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Pomer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02059789174, MBS 130005800.</w:t>
      </w:r>
    </w:p>
    <w:p w:rsidRDefault="00A475A8" w:rsidP="00A475A8" w:rsidR="00A475A8">
      <w:pPr>
        <w:ind w:firstLine="709"/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475A8" w:rsidP="00A475A8" w:rsidR="00A475A8">
      <w:pPr>
        <w:ind w:firstLine="708"/>
        <w:rPr>
          <w:rFonts w:cs="Times New Roman" w:eastAsia="Times New Roman"/>
          <w:szCs w:val="24"/>
        </w:rPr>
      </w:pPr>
    </w:p>
    <w:p w:rsidRDefault="00A475A8" w:rsidP="00A475A8" w:rsidR="00A475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OLIVETTA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St-774/2015-3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475A8" w:rsidP="00A475A8" w:rsidR="00A475A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475A8" w:rsidP="00A475A8" w:rsidR="00A475A8" w:rsidRPr="005D578C">
      <w:pPr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475A8" w:rsidP="00A475A8" w:rsidR="00A475A8">
      <w:pPr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475A8" w:rsidP="00A475A8" w:rsidR="00A475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A475A8" w:rsidP="00A475A8" w:rsidR="00A475A8">
      <w:pPr>
        <w:jc w:val="left"/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jc w:val="left"/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475A8" w:rsidP="00A475A8" w:rsidR="00A475A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475A8" w:rsidP="00A475A8" w:rsidR="00A475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475A8" w:rsidP="00A475A8" w:rsidR="00A475A8">
      <w:pPr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rPr>
          <w:rFonts w:cs="Times New Roman" w:eastAsia="Times New Roman"/>
          <w:szCs w:val="24"/>
        </w:rPr>
      </w:pPr>
    </w:p>
    <w:p w:rsidRDefault="00A475A8" w:rsidP="00A475A8" w:rsidR="00A475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475A8" w:rsidP="00A475A8" w:rsidR="00A475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475A8" w:rsidP="00A475A8" w:rsidR="00A475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OLIVETTA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Medulin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Pomer bb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A475A8" w:rsidP="00A475A8" w:rsidR="00A475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Neven Luketa iz Banjola, Volme 38, i Biljana Zdravković iz Pule, Mohorovčićeva 6,</w:t>
      </w:r>
    </w:p>
    <w:p w:rsidRDefault="00A475A8" w:rsidP="00A475A8" w:rsidR="00A475A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475A8" w:rsidP="00A475A8" w:rsidR="00A475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475A8" w:rsidP="00A475A8" w:rsidR="00A475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A475A8" w:rsidP="00A475A8" w:rsidR="00A475A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475A8" w:rsidP="00A475A8" w:rsidR="00A475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475A8" w:rsidP="00A475A8" w:rsidR="00A475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A475A8" w:rsidP="00A475A8" w:rsidR="00A475A8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5A8" w:rsidP="00A475A8" w:rsidR="00A475A8">
      <w:r>
        <w:separator/>
      </w:r>
    </w:p>
  </w:endnote>
  <w:endnote w:id="0" w:type="continuationSeparator">
    <w:p w:rsidRDefault="00A475A8" w:rsidP="00A475A8" w:rsidR="00A47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5A8" w:rsidP="00A475A8" w:rsidR="00A475A8">
      <w:r>
        <w:separator/>
      </w:r>
    </w:p>
  </w:footnote>
  <w:footnote w:id="0" w:type="continuationSeparator">
    <w:p w:rsidRDefault="00A475A8" w:rsidP="00A475A8" w:rsidR="00A47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5A8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C4D8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St-774/2015-5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5A8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St-774/2015-5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908"/>
    <w:rsid w:val="004F5027"/>
    <w:rsid w:val="00734908"/>
    <w:rsid w:val="00A475A8"/>
    <w:rsid w:val="00BC4D8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5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75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475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5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75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75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D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4D8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4D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4D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5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75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475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5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75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75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D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4D8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4D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4D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St-774/2015</izvorni_sadrzaj>
    <derivirana_varijabla naziv="DomainObject.Predmet.OznakaBroj_1">St-774/2015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OLIVETTA d.o.o. MEDULIN</izvorni_sadrzaj>
    <derivirana_varijabla naziv="DomainObject.Predmet.ProtustrankaFormated_1">  OLIVETTA d.o.o. MEDULIN</derivirana_varijabla>
  </DomainObject.Predmet.ProtustrankaFormated>
  <DomainObject.Predmet.ProtustrankaFormatedOIB>
    <izvorni_sadrzaj>  OLIVETTA d.o.o. MEDULIN, OIB 02059789174</izvorni_sadrzaj>
    <derivirana_varijabla naziv="DomainObject.Predmet.ProtustrankaFormatedOIB_1">  OLIVETTA d.o.o. MEDULIN, OIB 02059789174</derivirana_varijabla>
  </DomainObject.Predmet.ProtustrankaFormatedOIB>
  <DomainObject.Predmet.ProtustrankaFormatedWithAdress>
    <izvorni_sadrzaj> OLIVETTA d.o.o. MEDULIN, Pomer/bb, 52100 Medulin</izvorni_sadrzaj>
    <derivirana_varijabla naziv="DomainObject.Predmet.ProtustrankaFormatedWithAdress_1"> OLIVETTA d.o.o. MEDULIN, Pomer/bb, 52100 Medulin</derivirana_varijabla>
  </DomainObject.Predmet.ProtustrankaFormatedWithAdress>
  <DomainObject.Predmet.ProtustrankaFormatedWithAdressOIB>
    <izvorni_sadrzaj> OLIVETTA d.o.o. MEDULIN, OIB 02059789174, Pomer/bb, 52100 Medulin</izvorni_sadrzaj>
    <derivirana_varijabla naziv="DomainObject.Predmet.ProtustrankaFormatedWithAdressOIB_1"> OLIVETTA d.o.o. MEDULIN, OIB 02059789174, Pomer/bb, 52100 Medulin</derivirana_varijabla>
  </DomainObject.Predmet.ProtustrankaFormatedWithAdressOIB>
  <DomainObject.Predmet.ProtustrankaWithAdress>
    <izvorni_sadrzaj>OLIVETTA d.o.o. MEDULIN Pomer/bb, 52100 Medulin</izvorni_sadrzaj>
    <derivirana_varijabla naziv="DomainObject.Predmet.ProtustrankaWithAdress_1">OLIVETTA d.o.o. MEDULIN Pomer/bb, 52100 Medulin</derivirana_varijabla>
  </DomainObject.Predmet.ProtustrankaWithAdress>
  <DomainObject.Predmet.ProtustrankaWithAdressOIB>
    <izvorni_sadrzaj>OLIVETTA d.o.o. MEDULIN, OIB 02059789174, Pomer/bb, 52100 Medulin</izvorni_sadrzaj>
    <derivirana_varijabla naziv="DomainObject.Predmet.ProtustrankaWithAdressOIB_1">OLIVETTA d.o.o. MEDULIN, OIB 02059789174, Pomer/bb, 52100 Medulin</derivirana_varijabla>
  </DomainObject.Predmet.ProtustrankaWithAdressOIB>
  <DomainObject.Predmet.ProtustrankaNazivFormated>
    <izvorni_sadrzaj>OLIVETTA d.o.o. MEDULIN</izvorni_sadrzaj>
    <derivirana_varijabla naziv="DomainObject.Predmet.ProtustrankaNazivFormated_1">OLIVETTA d.o.o. MEDULIN</derivirana_varijabla>
  </DomainObject.Predmet.ProtustrankaNazivFormated>
  <DomainObject.Predmet.ProtustrankaNazivFormatedOIB>
    <izvorni_sadrzaj>OLIVETTA d.o.o. MEDULIN, OIB 02059789174</izvorni_sadrzaj>
    <derivirana_varijabla naziv="DomainObject.Predmet.ProtustrankaNazivFormatedOIB_1">OLIVETTA d.o.o. MEDULIN, OIB 02059789174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289005.49</izvorni_sadrzaj>
    <derivirana_varijabla naziv="DomainObject.Predmet.TrenutnaVrijednost_1">289005.49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OLIVETTA d.o.o. MEDULIN</item>
    </izvorni_sadrzaj>
    <derivirana_varijabla naziv="DomainObject.Predmet.ProtuStrankaListFormated_1">
      <item>OLIVETTA d.o.o. MEDULIN</item>
    </derivirana_varijabla>
  </DomainObject.Predmet.ProtuStrankaListFormated>
  <DomainObject.Predmet.ProtuStrankaListFormatedOIB>
    <izvorni_sadrzaj>
      <item>OLIVETTA d.o.o. MEDULIN, OIB 02059789174</item>
    </izvorni_sadrzaj>
    <derivirana_varijabla naziv="DomainObject.Predmet.ProtuStrankaListFormatedOIB_1">
      <item>OLIVETTA d.o.o. MEDULIN, OIB 02059789174</item>
    </derivirana_varijabla>
  </DomainObject.Predmet.ProtuStrankaListFormatedOIB>
  <DomainObject.Predmet.ProtuStrankaListFormatedWithAdress>
    <izvorni_sadrzaj>
      <item>OLIVETTA d.o.o. MEDULIN, Pomer/bb, 52100 Medulin</item>
    </izvorni_sadrzaj>
    <derivirana_varijabla naziv="DomainObject.Predmet.ProtuStrankaListFormatedWithAdress_1">
      <item>OLIVETTA d.o.o. MEDULIN, Pomer/bb, 52100 Medulin</item>
    </derivirana_varijabla>
  </DomainObject.Predmet.ProtuStrankaListFormatedWithAdress>
  <DomainObject.Predmet.ProtuStrankaListFormatedWithAdressOIB>
    <izvorni_sadrzaj>
      <item>OLIVETTA d.o.o. MEDULIN, OIB 02059789174, Pomer/bb, 52100 Medulin</item>
    </izvorni_sadrzaj>
    <derivirana_varijabla naziv="DomainObject.Predmet.ProtuStrankaListFormatedWithAdressOIB_1">
      <item>OLIVETTA d.o.o. MEDULIN, OIB 02059789174, Pomer/bb, 52100 Medulin</item>
    </derivirana_varijabla>
  </DomainObject.Predmet.ProtuStrankaListFormatedWithAdressOIB>
  <DomainObject.Predmet.ProtuStrankaListNazivFormated>
    <izvorni_sadrzaj>
      <item>OLIVETTA d.o.o. MEDULIN</item>
    </izvorni_sadrzaj>
    <derivirana_varijabla naziv="DomainObject.Predmet.ProtuStrankaListNazivFormated_1">
      <item>OLIVETTA d.o.o. MEDULIN</item>
    </derivirana_varijabla>
  </DomainObject.Predmet.ProtuStrankaListNazivFormated>
  <DomainObject.Predmet.ProtuStrankaListNazivFormatedOIB>
    <izvorni_sadrzaj>
      <item>OLIVETTA d.o.o. MEDULIN, OIB 02059789174</item>
    </izvorni_sadrzaj>
    <derivirana_varijabla naziv="DomainObject.Predmet.ProtuStrankaListNazivFormatedOIB_1">
      <item>OLIVETTA d.o.o. MEDULIN, OIB 02059789174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OLIVETTA d.o.o. MEDULIN</izvorni_sadrzaj>
    <derivirana_varijabla naziv="DomainObject.Predmet.ProtustrankaIDrugi_1">OLIVETTA d.o.o. MEDULIN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OLIVETTA d.o.o. MEDULIN, OIB 02059789174, Pomer/bb, 52100 Medulin</izvorni_sadrzaj>
    <derivirana_varijabla naziv="DomainObject.Predmet.ProtustrankaIDrugiAdressOIB_1">OLIVETTA d.o.o. MEDULIN, OIB 02059789174, Pomer/bb,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OLIVETTA d.o.o. MEDULIN</item>
    </izvorni_sadrzaj>
    <derivirana_varijabla naziv="DomainObject.Predmet.SudioniciListNaziv_1">
      <item>FINANCIJSKA AGENCIJA RC RIJEKA PODRUŽNICA PULA, PULA</item>
      <item>OLIVETTA d.o.o. MEDULIN</item>
    </derivirana_varijabla>
  </DomainObject.Predmet.SudioniciListNaziv>
  <DomainObject.Predmet.SudioniciListAdressOIB>
    <izvorni_sadrzaj>
      <item>FINANCIJSKA AGENCIJA RC RIJEKA PODRUŽNICA PULA, PULA, OIB 85821130368, GIARDINI 5,52100 Pula</item>
      <item>OLIVETTA d.o.o. MEDULIN, OIB 02059789174, Pomer/bb,52100 Medulin</item>
    </izvorni_sadrzaj>
    <derivirana_varijabla naziv="DomainObject.Predmet.SudioniciListAdressOIB_1">
      <item>FINANCIJSKA AGENCIJA RC RIJEKA PODRUŽNICA PULA, PULA, OIB 85821130368, GIARDINI 5,52100 Pula</item>
      <item>OLIVETTA d.o.o. MEDULIN, OIB 02059789174, Pomer/bb,52100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02059789174</item>
    </izvorni_sadrzaj>
    <derivirana_varijabla naziv="DomainObject.Predmet.SudioniciListNazivOIB_1">
      <item>, OIB 85821130368</item>
      <item>, OIB 02059789174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3063</properties:Characters>
  <properties:Lines>90</properties:Lines>
  <properties:Paragraphs>30</properties:Paragraphs>
  <properties:TotalTime>4</properties:TotalTime>
  <properties:ScaleCrop>false</properties:ScaleCrop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2016-03-11T12:57:00Z</dcterms:created>
  <dc:creator>Mihaela Kaligari</dc:creator>
  <dc:description/>
  <cp:keywords/>
  <cp:lastModifiedBy>Ana Jeromela</cp:lastModifiedBy>
  <cp:lastPrinted>2016-03-14T08:44:00Z</cp:lastPrinted>
  <dcterms:modified xmlns:xsi="http://www.w3.org/2001/XMLSchema-instance" xsi:type="dcterms:W3CDTF">2016-03-14T08:44:00Z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