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1f18" w14:paraId="5a31f1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B7119">
        <w:t>150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4B7119" w:rsidRPr="004B7119">
        <w:t>30. siječnja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833A8B" w:rsidR="003573D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4C5288">
        <w:t>Željk</w:t>
      </w:r>
      <w:r w:rsidR="00833A8B">
        <w:t>u</w:t>
      </w:r>
      <w:r w:rsidR="004C5288">
        <w:t xml:space="preserve"> Lukavečki, Tenja, Ulica Vlahe Bukovca 12</w:t>
      </w:r>
      <w:r w:rsidR="008F4E29">
        <w:t xml:space="preserve">, </w:t>
      </w:r>
      <w:r>
        <w:t xml:space="preserve">OIB </w:t>
      </w:r>
      <w:r w:rsidR="004C5288">
        <w:t>88461180674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833A8B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833A8B" w:rsidRPr="00833A8B">
        <w:t>37. ETAŽA Suvlasnički dio: 97/10000 Garaža 4, nalazi se u prizemlju (ulični dio) površine 18,19 m</w:t>
      </w:r>
      <w:r w:rsidR="00833A8B" w:rsidRPr="00833A8B">
        <w:rPr>
          <w:vertAlign w:val="superscript"/>
        </w:rPr>
        <w:t>2</w:t>
      </w:r>
      <w:r w:rsidR="003573DF">
        <w:t>,</w:t>
      </w: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057141" w:rsidRPr="00057141">
        <w:t xml:space="preserve">12.584,94 </w:t>
      </w:r>
      <w:r>
        <w:t>kn.</w:t>
      </w:r>
    </w:p>
    <w:p w:rsidRDefault="004E0F0A" w:rsidP="004E0F0A" w:rsidR="004E0F0A">
      <w:pPr>
        <w:jc w:val="both"/>
      </w:pPr>
    </w:p>
    <w:p w:rsidRDefault="004E0F0A" w:rsidP="00FF2F68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FF2F68" w:rsidRPr="00FF2F68">
        <w:t>1</w:t>
      </w:r>
      <w:r w:rsidR="00057141">
        <w:t>2</w:t>
      </w:r>
      <w:r w:rsidR="00FF2F68" w:rsidRPr="00FF2F68">
        <w:t>.</w:t>
      </w:r>
      <w:r w:rsidR="00057141">
        <w:t>584</w:t>
      </w:r>
      <w:r w:rsidR="00FF2F68" w:rsidRPr="00FF2F68">
        <w:t>,</w:t>
      </w:r>
      <w:r w:rsidR="00057141">
        <w:t>94</w:t>
      </w:r>
      <w:r w:rsidR="00FF2F68" w:rsidRPr="00FF2F68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057141">
        <w:t>4.793,97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057141">
        <w:t>7.790,97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57141">
        <w:t>60305</w:t>
      </w:r>
      <w:r>
        <w:t xml:space="preserve">, a kao podatak drugi broj P2 </w:t>
      </w:r>
      <w:r w:rsidR="000F6F63">
        <w:t xml:space="preserve">treba upisati </w:t>
      </w:r>
      <w:r w:rsidR="00915282">
        <w:t>1</w:t>
      </w:r>
      <w:r w:rsidR="004A732E">
        <w:t>6</w:t>
      </w:r>
      <w:r w:rsidR="00057141">
        <w:t>390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A70C6D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057141" w:rsidRPr="00057141">
        <w:t xml:space="preserve">12.584,94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A70C6D" w:rsidRPr="00A70C6D">
        <w:rPr>
          <w:bCs/>
        </w:rPr>
        <w:t xml:space="preserve">4.793,97 </w:t>
      </w:r>
      <w:r w:rsidR="00D130E3" w:rsidRPr="009752AC">
        <w:rPr>
          <w:bCs/>
        </w:rPr>
        <w:t xml:space="preserve">kn, te s računa broj HR1123900011300028787 iznos od </w:t>
      </w:r>
      <w:r w:rsidR="00A70C6D" w:rsidRPr="00A70C6D">
        <w:rPr>
          <w:bCs/>
        </w:rPr>
        <w:t xml:space="preserve">7.790,97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70C6D">
        <w:t>treć</w:t>
      </w:r>
      <w:r w:rsidR="00A93365">
        <w:t xml:space="preserve">oj </w:t>
      </w:r>
      <w:r>
        <w:t xml:space="preserve">elektroničkoj javnoj dražbi dana od </w:t>
      </w:r>
      <w:r w:rsidR="00A70C6D">
        <w:t>2</w:t>
      </w:r>
      <w:r>
        <w:t>.</w:t>
      </w:r>
      <w:r w:rsidR="00A70C6D">
        <w:t>11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70C6D">
        <w:t>24</w:t>
      </w:r>
      <w:r>
        <w:t>.</w:t>
      </w:r>
      <w:r w:rsidR="00A70C6D">
        <w:t>01</w:t>
      </w:r>
      <w:r>
        <w:t>.201</w:t>
      </w:r>
      <w:r w:rsidR="00A70C6D">
        <w:t>8</w:t>
      </w:r>
      <w:r>
        <w:t>. godine</w:t>
      </w:r>
      <w:r w:rsidR="00DD7D50">
        <w:t xml:space="preserve"> (ID nadmetanja 6030)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4B7119" w:rsidRPr="004B7119">
        <w:t>30. siječnja 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5E2DEC" w:rsidP="001D6E9E" w:rsidR="004D2E81">
      <w:pPr>
        <w:pStyle w:val="Odlomakpopisa"/>
        <w:numPr>
          <w:ilvl w:val="0"/>
          <w:numId w:val="5"/>
        </w:numPr>
        <w:jc w:val="both"/>
      </w:pPr>
      <w:r>
        <w:t>Željko Lukavečki, Tenja, Ulica Vlahe Bukovca 12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4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B7119">
      <w:t>150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3F8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24FF"/>
    <w:rsid w:val="00533684"/>
    <w:rsid w:val="00542A40"/>
    <w:rsid w:val="00542FAD"/>
    <w:rsid w:val="00555A5F"/>
    <w:rsid w:val="005606B3"/>
    <w:rsid w:val="00562DE4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D7D50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4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4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F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F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4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4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F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F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696</properties:Words>
  <properties:Characters>3700</properties:Characters>
  <properties:Lines>96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2018-01-30T10:56:00Z</dcterms:created>
  <dc:creator>banka</dc:creator>
  <cp:lastModifiedBy>Elizabeta Đeke</cp:lastModifiedBy>
  <cp:lastPrinted>2017-11-09T12:56:00Z</cp:lastPrinted>
  <dcterms:modified xmlns:xsi="http://www.w3.org/2001/XMLSchema-instance" xsi:type="dcterms:W3CDTF">2018-01-30T12:56:00Z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