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2375" w14:paraId="73a2375" w:rsidRDefault="001D7C1D" w:rsidP="001D7C1D" w:rsidR="001D7C1D" w:rsidRPr="004C3D03">
      <w:pPr>
        <w15:collapsed w:val="false"/>
      </w:pPr>
      <w:bookmarkStart w:name="_GoBack" w:id="0"/>
      <w:bookmarkEnd w:id="0"/>
      <w:r w:rsidRPr="004C3D03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23900" cx="581025"/>
            <wp:effectExtent b="0" r="9525" t="0" l="0"/>
            <wp:wrapSquare wrapText="bothSides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5938">
        <w:br w:clear="all" w:type="textWrapping"/>
      </w: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 xml:space="preserve">Zagreb, </w:t>
      </w:r>
      <w:proofErr w:type="spellStart"/>
      <w:r w:rsidRPr="004C3D03">
        <w:t>A</w:t>
      </w:r>
      <w:r w:rsidR="00180101" w:rsidRPr="004C3D03">
        <w:t>mru</w:t>
      </w:r>
      <w:r w:rsidR="00832796">
        <w:t>ševa</w:t>
      </w:r>
      <w:proofErr w:type="spellEnd"/>
      <w:r w:rsidR="00832796">
        <w:t xml:space="preserve"> 2/II     </w:t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</w:p>
    <w:p w:rsidRDefault="00137429" w:rsidP="00045037" w:rsidR="00137429">
      <w:pPr>
        <w:jc w:val="center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8A1446" w:rsidP="00045037" w:rsidR="008A1446" w:rsidRPr="004C3D03">
      <w:pPr>
        <w:jc w:val="center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5603BC" w:rsidP="005603BC" w:rsidR="005603BC" w:rsidRPr="00DC117D">
      <w:pPr>
        <w:ind w:firstLine="708"/>
        <w:jc w:val="both"/>
      </w:pPr>
      <w:r w:rsidRPr="00DC117D">
        <w:t xml:space="preserve">Trgovački sud u Zagrebu, po sucu </w:t>
      </w:r>
      <w:proofErr w:type="spellStart"/>
      <w:r w:rsidRPr="00DC117D">
        <w:t>mr.sc</w:t>
      </w:r>
      <w:proofErr w:type="spellEnd"/>
      <w:r w:rsidRPr="00DC117D">
        <w:t>. Ivani Koštarić Fegeš, u</w:t>
      </w:r>
      <w:r w:rsidRPr="00DC117D">
        <w:rPr>
          <w:lang w:val="pt-BR"/>
        </w:rPr>
        <w:t xml:space="preserve"> povodu prijedloga dužnika </w:t>
      </w:r>
      <w:r w:rsidR="00815E1B">
        <w:rPr>
          <w:lang w:val="pt-BR"/>
        </w:rPr>
        <w:t xml:space="preserve">GAL ZAGREB d.o.o., Zagreb, Zajčeva 15c, OIB: </w:t>
      </w:r>
      <w:r w:rsidR="00815E1B" w:rsidRPr="00F8610C">
        <w:t>96632474487</w:t>
      </w:r>
      <w:r w:rsidR="00815E1B" w:rsidRPr="00DC117D">
        <w:t>,</w:t>
      </w:r>
      <w:r w:rsidR="00815E1B">
        <w:t xml:space="preserve"> kojeg zastupa punomoćnik Goran </w:t>
      </w:r>
      <w:proofErr w:type="spellStart"/>
      <w:r w:rsidR="00815E1B">
        <w:t>Jujnović</w:t>
      </w:r>
      <w:proofErr w:type="spellEnd"/>
      <w:r w:rsidR="00815E1B">
        <w:t xml:space="preserve"> Lučić, odvjetnik u Odvjetničkom društvu </w:t>
      </w:r>
      <w:proofErr w:type="spellStart"/>
      <w:r w:rsidR="00815E1B">
        <w:t>Jujnović</w:t>
      </w:r>
      <w:proofErr w:type="spellEnd"/>
      <w:r w:rsidR="00815E1B">
        <w:t xml:space="preserve"> Lučić Marković j.t.d., Zagreb, Strojarska cesta 20/</w:t>
      </w:r>
      <w:proofErr w:type="spellStart"/>
      <w:r w:rsidR="00815E1B">
        <w:t>XXII</w:t>
      </w:r>
      <w:proofErr w:type="spellEnd"/>
      <w:r w:rsidR="005A2593" w:rsidRPr="00086125">
        <w:t xml:space="preserve">, radi sklapanja </w:t>
      </w:r>
      <w:proofErr w:type="spellStart"/>
      <w:r w:rsidR="005A2593" w:rsidRPr="00086125">
        <w:t>predstečajne</w:t>
      </w:r>
      <w:proofErr w:type="spellEnd"/>
      <w:r w:rsidR="005A2593" w:rsidRPr="00086125">
        <w:t xml:space="preserve"> nagodbe</w:t>
      </w:r>
      <w:r w:rsidRPr="00DC117D">
        <w:t>,</w:t>
      </w:r>
      <w:r>
        <w:t xml:space="preserve"> </w:t>
      </w:r>
      <w:r w:rsidR="00815E1B">
        <w:t>8</w:t>
      </w:r>
      <w:r w:rsidR="008A34C4">
        <w:t xml:space="preserve">. </w:t>
      </w:r>
      <w:r w:rsidR="005A2593">
        <w:t>svibnja</w:t>
      </w:r>
      <w:r>
        <w:t xml:space="preserve"> 2018.,</w:t>
      </w:r>
    </w:p>
    <w:p w:rsidRDefault="001D7C1D" w:rsidP="0042407B" w:rsidR="0042407B" w:rsidRPr="004C3D03">
      <w:pPr>
        <w:jc w:val="center"/>
        <w:rPr>
          <w:b/>
        </w:rPr>
      </w:pPr>
      <w:r w:rsidRPr="004C3D03">
        <w:t>r i j e š i o  j e</w:t>
      </w:r>
    </w:p>
    <w:p w:rsidRDefault="0042407B" w:rsidP="0042407B" w:rsidR="0042407B" w:rsidRPr="004C3D03">
      <w:pPr>
        <w:jc w:val="center"/>
        <w:rPr>
          <w:b/>
        </w:rPr>
      </w:pPr>
    </w:p>
    <w:p w:rsidRDefault="004B60A8" w:rsidP="004B60A8" w:rsidR="004B60A8">
      <w:pPr>
        <w:ind w:firstLine="708"/>
        <w:jc w:val="both"/>
      </w:pPr>
      <w:r>
        <w:t xml:space="preserve">Ročište radi sklapanja </w:t>
      </w:r>
      <w:proofErr w:type="spellStart"/>
      <w:r>
        <w:t>predstečajne</w:t>
      </w:r>
      <w:proofErr w:type="spellEnd"/>
      <w:r>
        <w:t xml:space="preserve"> nagodbe u postupku nad dužnikom </w:t>
      </w:r>
      <w:r>
        <w:br/>
      </w:r>
      <w:r w:rsidR="005B0D72">
        <w:rPr>
          <w:lang w:val="pt-BR"/>
        </w:rPr>
        <w:t xml:space="preserve">GAL ZAGREB d.o.o., Zagreb, Zajčeva 15c, OIB: </w:t>
      </w:r>
      <w:r w:rsidR="005B0D72" w:rsidRPr="00F8610C">
        <w:t>96632474487</w:t>
      </w:r>
      <w:r>
        <w:t>, određuje se za:</w:t>
      </w:r>
    </w:p>
    <w:p w:rsidRDefault="004B60A8" w:rsidP="004B60A8" w:rsidR="004B60A8"/>
    <w:p w:rsidRDefault="00DB39C7" w:rsidP="00E36393" w:rsidR="00E36393" w:rsidRPr="00C73D9B">
      <w:pPr>
        <w:jc w:val="center"/>
        <w:rPr>
          <w:b/>
        </w:rPr>
      </w:pPr>
      <w:r>
        <w:rPr>
          <w:b/>
          <w:u w:val="single"/>
        </w:rPr>
        <w:t>4</w:t>
      </w:r>
      <w:r w:rsidR="00F35117" w:rsidRPr="00C73D9B">
        <w:rPr>
          <w:b/>
          <w:u w:val="single"/>
        </w:rPr>
        <w:t xml:space="preserve">. </w:t>
      </w:r>
      <w:r>
        <w:rPr>
          <w:b/>
          <w:u w:val="single"/>
        </w:rPr>
        <w:t>lipnja</w:t>
      </w:r>
      <w:r w:rsidR="006915AC">
        <w:rPr>
          <w:b/>
          <w:u w:val="single"/>
        </w:rPr>
        <w:t xml:space="preserve"> </w:t>
      </w:r>
      <w:r w:rsidR="00F35117" w:rsidRPr="00C73D9B">
        <w:rPr>
          <w:b/>
          <w:u w:val="single"/>
        </w:rPr>
        <w:t>2018</w:t>
      </w:r>
      <w:r w:rsidR="006915AC">
        <w:rPr>
          <w:b/>
          <w:u w:val="single"/>
        </w:rPr>
        <w:t>.</w:t>
      </w:r>
      <w:r w:rsidR="004B60A8" w:rsidRPr="00C73D9B">
        <w:rPr>
          <w:b/>
          <w:u w:val="single"/>
        </w:rPr>
        <w:t xml:space="preserve"> u </w:t>
      </w:r>
      <w:r w:rsidR="00F35117" w:rsidRPr="00C73D9B">
        <w:rPr>
          <w:b/>
          <w:u w:val="single"/>
        </w:rPr>
        <w:t>1</w:t>
      </w:r>
      <w:r w:rsidR="006915AC">
        <w:rPr>
          <w:b/>
          <w:u w:val="single"/>
        </w:rPr>
        <w:t>3</w:t>
      </w:r>
      <w:r w:rsidR="00F35117" w:rsidRPr="00C73D9B">
        <w:rPr>
          <w:b/>
          <w:u w:val="single"/>
        </w:rPr>
        <w:t>,00</w:t>
      </w:r>
      <w:r w:rsidR="004B60A8" w:rsidRPr="00C73D9B">
        <w:rPr>
          <w:b/>
          <w:u w:val="single"/>
        </w:rPr>
        <w:t xml:space="preserve"> sati</w:t>
      </w:r>
      <w:r w:rsidR="004B60A8" w:rsidRPr="00C73D9B">
        <w:rPr>
          <w:b/>
        </w:rPr>
        <w:t xml:space="preserve"> </w:t>
      </w:r>
    </w:p>
    <w:p w:rsidRDefault="0081377C" w:rsidP="0081377C" w:rsidR="00E36393">
      <w:pPr>
        <w:ind w:firstLine="720"/>
        <w:jc w:val="both"/>
      </w:pPr>
      <w:r w:rsidRPr="00B056DF">
        <w:t xml:space="preserve">u prostorijama Trgovačkog suda u Zagrebu, Zagreb, Petrinjska 8, soba </w:t>
      </w:r>
      <w:r>
        <w:t>broj 96, II kat ulične zgrade,</w:t>
      </w:r>
      <w:r w:rsidR="00B15E3F">
        <w:t xml:space="preserve"> </w:t>
      </w:r>
      <w:r w:rsidR="004B60A8">
        <w:t>na koje se pozivaju</w:t>
      </w:r>
      <w:r w:rsidR="00E36393">
        <w:t>:</w:t>
      </w:r>
    </w:p>
    <w:p w:rsidRDefault="00E36393" w:rsidP="00DA6907" w:rsidR="00E36393">
      <w:pPr>
        <w:ind w:firstLine="708"/>
      </w:pPr>
      <w:r>
        <w:t>-</w:t>
      </w:r>
      <w:r w:rsidR="004B60A8">
        <w:t xml:space="preserve"> dužnik</w:t>
      </w:r>
      <w:r>
        <w:t xml:space="preserve"> </w:t>
      </w:r>
      <w:r w:rsidR="004B60A8">
        <w:t xml:space="preserve">i </w:t>
      </w:r>
    </w:p>
    <w:p w:rsidRDefault="00E36393" w:rsidP="00DA6907" w:rsidR="004B60A8">
      <w:pPr>
        <w:ind w:firstLine="708"/>
      </w:pPr>
      <w:r>
        <w:t xml:space="preserve">- </w:t>
      </w:r>
      <w:r w:rsidR="004B60A8">
        <w:t>svi vjerovnici.</w:t>
      </w:r>
    </w:p>
    <w:p w:rsidRDefault="004B60A8" w:rsidP="004B60A8" w:rsidR="004B60A8">
      <w:pPr>
        <w:jc w:val="both"/>
      </w:pPr>
      <w:r>
        <w:t xml:space="preserve"> </w:t>
      </w:r>
    </w:p>
    <w:p w:rsidRDefault="004B60A8" w:rsidP="00EF2467" w:rsidR="004B60A8">
      <w:pPr>
        <w:ind w:firstLine="708"/>
        <w:jc w:val="both"/>
      </w:pPr>
      <w:r>
        <w:t xml:space="preserve">Uvid u nacrt prijedloga </w:t>
      </w:r>
      <w:proofErr w:type="spellStart"/>
      <w:r>
        <w:t>predstečajne</w:t>
      </w:r>
      <w:proofErr w:type="spellEnd"/>
      <w:r>
        <w:t xml:space="preserve"> nagodbe može se </w:t>
      </w:r>
      <w:r w:rsidR="00762FBD">
        <w:t>obaviti</w:t>
      </w:r>
      <w:r>
        <w:t xml:space="preserve"> u Trgovačkom sudu u Zagrebu, soba broj </w:t>
      </w:r>
      <w:r w:rsidR="00C61E89">
        <w:t>27/I kat</w:t>
      </w:r>
      <w:r w:rsidR="00C61E89" w:rsidRPr="00E974B3">
        <w:t xml:space="preserve"> (</w:t>
      </w:r>
      <w:r w:rsidR="00C61E89">
        <w:t>dvorišna</w:t>
      </w:r>
      <w:r w:rsidR="00C61E89" w:rsidRPr="00E974B3">
        <w:t xml:space="preserve"> zgrada)</w:t>
      </w:r>
      <w:r>
        <w:t>.</w:t>
      </w:r>
    </w:p>
    <w:p w:rsidRDefault="004B60A8" w:rsidP="004B60A8" w:rsidR="004B60A8">
      <w:pPr>
        <w:jc w:val="both"/>
      </w:pPr>
    </w:p>
    <w:p w:rsidRDefault="004B60A8" w:rsidP="00F51BA5" w:rsidR="004B60A8">
      <w:pPr>
        <w:ind w:firstLine="708"/>
        <w:jc w:val="both"/>
      </w:pPr>
      <w:r>
        <w:t xml:space="preserve">Poziva se Financijska agencija oglasiti poziv za navedeno ročište najkasnije do </w:t>
      </w:r>
      <w:r w:rsidR="00D56BC6">
        <w:t>24</w:t>
      </w:r>
      <w:r>
        <w:t xml:space="preserve">. </w:t>
      </w:r>
      <w:r w:rsidR="006915AC">
        <w:t>svibnja</w:t>
      </w:r>
      <w:r>
        <w:t xml:space="preserve"> 201</w:t>
      </w:r>
      <w:r w:rsidR="00E97405">
        <w:t>8</w:t>
      </w:r>
      <w:r>
        <w:t>.</w:t>
      </w:r>
    </w:p>
    <w:p w:rsidRDefault="00623C81" w:rsidP="001D7C1D" w:rsidR="001D7C1D" w:rsidRPr="004C3D03">
      <w:pPr>
        <w:jc w:val="center"/>
      </w:pPr>
      <w:r w:rsidRPr="004C3D03">
        <w:t xml:space="preserve">U Zagrebu </w:t>
      </w:r>
      <w:r w:rsidR="00815E1B">
        <w:t>8</w:t>
      </w:r>
      <w:r w:rsidR="00BF1D53">
        <w:t xml:space="preserve">. svibnja </w:t>
      </w:r>
      <w:r w:rsidR="00E64FCC">
        <w:t>2018</w:t>
      </w:r>
      <w:r w:rsidR="001D7C1D" w:rsidRPr="004C3D03">
        <w:t>.</w:t>
      </w:r>
    </w:p>
    <w:p w:rsidRDefault="001D7C1D" w:rsidP="001D7C1D" w:rsidR="00494008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80AF2" w:rsidP="00D36821" w:rsidR="00227E5D" w:rsidRPr="004C3D0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4C3D03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4C3D03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06AAF" w:rsidP="00E91121" w:rsidR="00227E5D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AC298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D7C1D" w:rsidP="001D7C1D" w:rsidR="001D7C1D" w:rsidRPr="004C3D03">
      <w:r w:rsidRPr="004C3D03">
        <w:tab/>
      </w:r>
      <w:r w:rsidRPr="004C3D03">
        <w:tab/>
      </w:r>
    </w:p>
    <w:p w:rsidRDefault="00D36821" w:rsidP="0072608A" w:rsidR="001D7C1D" w:rsidRPr="004C3D03">
      <w:pPr>
        <w:jc w:val="both"/>
      </w:pPr>
      <w:r>
        <w:t>U</w:t>
      </w:r>
      <w:r w:rsidR="001D7C1D" w:rsidRPr="004C3D03">
        <w:t>PUTA O PRAVNOM LIJEKU:</w:t>
      </w:r>
    </w:p>
    <w:p w:rsidRDefault="0072608A" w:rsidP="0072608A" w:rsidR="0072608A">
      <w:pPr>
        <w:jc w:val="both"/>
      </w:pPr>
      <w:r>
        <w:t xml:space="preserve">Protiv ovog rješenja žalba nije dopuštena (čl. 66. st. 15. </w:t>
      </w:r>
      <w:proofErr w:type="spellStart"/>
      <w:r>
        <w:t>ZFPPN</w:t>
      </w:r>
      <w:proofErr w:type="spellEnd"/>
      <w:r>
        <w:t>-a u vezi paragrafa 21. Zakona o sudskom vanparničnom postupku, te čl</w:t>
      </w:r>
      <w:r w:rsidR="002962E1">
        <w:t>.</w:t>
      </w:r>
      <w:r>
        <w:t xml:space="preserve">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.1. i 2. </w:t>
      </w:r>
      <w:proofErr w:type="spellStart"/>
      <w:r>
        <w:t>ZPP</w:t>
      </w:r>
      <w:proofErr w:type="spellEnd"/>
      <w:r>
        <w:t>-a)</w:t>
      </w:r>
    </w:p>
    <w:p w:rsidRDefault="0072608A" w:rsidP="001D7C1D" w:rsidR="0072608A"/>
    <w:p w:rsidRDefault="00AC298A" w:rsidP="001D7C1D" w:rsidR="00AC298A"/>
    <w:p w:rsidRDefault="00AC298A" w:rsidP="00AC298A" w:rsidR="00AC298A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 xml:space="preserve"> – ovlašteni službenik:</w:t>
      </w:r>
    </w:p>
    <w:p w:rsidRDefault="00AC298A" w:rsidP="00AC298A" w:rsidR="00C50C78" w:rsidRPr="00586EAD">
      <w:pPr>
        <w:rPr>
          <w:b/>
        </w:rPr>
      </w:pPr>
      <w:r>
        <w:rPr>
          <w:lang w:eastAsia="hr-HR"/>
        </w:rPr>
        <w:t>Katarina Drndelić</w:t>
      </w:r>
    </w:p>
    <w:sectPr w:rsidSect="00414A38" w:rsidR="00C50C78" w:rsidRPr="00586EAD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5E1B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A61354">
          <w:t>769</w:t>
        </w:r>
        <w:r>
          <w:t>/17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</w:t>
    </w:r>
    <w:r w:rsidR="0029176C">
      <w:t>769</w:t>
    </w:r>
    <w:r>
      <w:t>/17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815E1B">
          <w:t>1239</w:t>
        </w:r>
        <w:r>
          <w:t>/17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F94CA7"/>
    <w:multiLevelType w:val="hybridMultilevel"/>
    <w:tmpl w:val="869A3F2E"/>
    <w:lvl w:tplc="88ACCF5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1D0697D"/>
    <w:multiLevelType w:val="hybridMultilevel"/>
    <w:tmpl w:val="CC148E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7C35D6"/>
    <w:multiLevelType w:val="hybridMultilevel"/>
    <w:tmpl w:val="26A85F8A"/>
    <w:lvl w:tplc="3A60CEC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7405"/>
    <w:rsid w:val="00045037"/>
    <w:rsid w:val="00063B0A"/>
    <w:rsid w:val="00065FA4"/>
    <w:rsid w:val="000846DF"/>
    <w:rsid w:val="000B3F4E"/>
    <w:rsid w:val="000E07AB"/>
    <w:rsid w:val="000F24A1"/>
    <w:rsid w:val="00103DAA"/>
    <w:rsid w:val="00110AFA"/>
    <w:rsid w:val="0011269E"/>
    <w:rsid w:val="0012466F"/>
    <w:rsid w:val="00130A0C"/>
    <w:rsid w:val="00137429"/>
    <w:rsid w:val="001655BD"/>
    <w:rsid w:val="001702E2"/>
    <w:rsid w:val="00180101"/>
    <w:rsid w:val="00182FF6"/>
    <w:rsid w:val="0018441A"/>
    <w:rsid w:val="0018501B"/>
    <w:rsid w:val="00186E3A"/>
    <w:rsid w:val="001A1C1F"/>
    <w:rsid w:val="001D30AF"/>
    <w:rsid w:val="001D33C9"/>
    <w:rsid w:val="001D79D4"/>
    <w:rsid w:val="001D7C1D"/>
    <w:rsid w:val="001E4739"/>
    <w:rsid w:val="001E7BBD"/>
    <w:rsid w:val="00200AB8"/>
    <w:rsid w:val="0020114B"/>
    <w:rsid w:val="00203396"/>
    <w:rsid w:val="002074CC"/>
    <w:rsid w:val="00220063"/>
    <w:rsid w:val="00227E5D"/>
    <w:rsid w:val="0024433A"/>
    <w:rsid w:val="0029176C"/>
    <w:rsid w:val="00293D54"/>
    <w:rsid w:val="002962E1"/>
    <w:rsid w:val="00296D5A"/>
    <w:rsid w:val="002A022B"/>
    <w:rsid w:val="002A6BCA"/>
    <w:rsid w:val="002B6196"/>
    <w:rsid w:val="002E18B9"/>
    <w:rsid w:val="002F0C57"/>
    <w:rsid w:val="0032387F"/>
    <w:rsid w:val="00344C8E"/>
    <w:rsid w:val="003653E5"/>
    <w:rsid w:val="00375B58"/>
    <w:rsid w:val="00383031"/>
    <w:rsid w:val="003B704B"/>
    <w:rsid w:val="003C2EA8"/>
    <w:rsid w:val="003D054D"/>
    <w:rsid w:val="003D3038"/>
    <w:rsid w:val="003D70F4"/>
    <w:rsid w:val="003E718A"/>
    <w:rsid w:val="003F5F1C"/>
    <w:rsid w:val="00401738"/>
    <w:rsid w:val="00414A38"/>
    <w:rsid w:val="0042407B"/>
    <w:rsid w:val="00435D2B"/>
    <w:rsid w:val="00470861"/>
    <w:rsid w:val="00471619"/>
    <w:rsid w:val="00486CB8"/>
    <w:rsid w:val="00494008"/>
    <w:rsid w:val="004A33A9"/>
    <w:rsid w:val="004B0849"/>
    <w:rsid w:val="004B60A8"/>
    <w:rsid w:val="004C0D8B"/>
    <w:rsid w:val="004C3D03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3BC"/>
    <w:rsid w:val="005620F0"/>
    <w:rsid w:val="00585191"/>
    <w:rsid w:val="00586EAD"/>
    <w:rsid w:val="005965EE"/>
    <w:rsid w:val="005A2593"/>
    <w:rsid w:val="005A3656"/>
    <w:rsid w:val="005B0D72"/>
    <w:rsid w:val="005B4DE4"/>
    <w:rsid w:val="005D2FF8"/>
    <w:rsid w:val="005D7C38"/>
    <w:rsid w:val="0061440E"/>
    <w:rsid w:val="00623C81"/>
    <w:rsid w:val="00626C9E"/>
    <w:rsid w:val="006318A8"/>
    <w:rsid w:val="0064306C"/>
    <w:rsid w:val="006461F6"/>
    <w:rsid w:val="00647596"/>
    <w:rsid w:val="00655AA9"/>
    <w:rsid w:val="006575C4"/>
    <w:rsid w:val="006915AC"/>
    <w:rsid w:val="0069219F"/>
    <w:rsid w:val="0069515E"/>
    <w:rsid w:val="006C023F"/>
    <w:rsid w:val="006C6D31"/>
    <w:rsid w:val="006D7D32"/>
    <w:rsid w:val="006F2525"/>
    <w:rsid w:val="006F2E2D"/>
    <w:rsid w:val="007165BF"/>
    <w:rsid w:val="0072608A"/>
    <w:rsid w:val="00762FBD"/>
    <w:rsid w:val="007673DE"/>
    <w:rsid w:val="00771160"/>
    <w:rsid w:val="00787CB1"/>
    <w:rsid w:val="00794081"/>
    <w:rsid w:val="007A0858"/>
    <w:rsid w:val="007A0CBC"/>
    <w:rsid w:val="007A21D5"/>
    <w:rsid w:val="007B1722"/>
    <w:rsid w:val="007D60EB"/>
    <w:rsid w:val="007E520E"/>
    <w:rsid w:val="007E7A73"/>
    <w:rsid w:val="00805DE5"/>
    <w:rsid w:val="00807EF8"/>
    <w:rsid w:val="0081377C"/>
    <w:rsid w:val="00815E1B"/>
    <w:rsid w:val="00820347"/>
    <w:rsid w:val="00823FC5"/>
    <w:rsid w:val="00832796"/>
    <w:rsid w:val="00846FF0"/>
    <w:rsid w:val="00852B75"/>
    <w:rsid w:val="0085489D"/>
    <w:rsid w:val="008549C2"/>
    <w:rsid w:val="00857125"/>
    <w:rsid w:val="00865631"/>
    <w:rsid w:val="00873338"/>
    <w:rsid w:val="008A1446"/>
    <w:rsid w:val="008A1D3D"/>
    <w:rsid w:val="008A2809"/>
    <w:rsid w:val="008A34C4"/>
    <w:rsid w:val="008B5ABB"/>
    <w:rsid w:val="008C27EB"/>
    <w:rsid w:val="008C5C7D"/>
    <w:rsid w:val="008E3CE2"/>
    <w:rsid w:val="008F1F6F"/>
    <w:rsid w:val="008F44EF"/>
    <w:rsid w:val="00975BD3"/>
    <w:rsid w:val="00977526"/>
    <w:rsid w:val="009903DB"/>
    <w:rsid w:val="009A5362"/>
    <w:rsid w:val="009B73E3"/>
    <w:rsid w:val="009C3707"/>
    <w:rsid w:val="009E1EF4"/>
    <w:rsid w:val="009F32F6"/>
    <w:rsid w:val="00A053F6"/>
    <w:rsid w:val="00A164BF"/>
    <w:rsid w:val="00A33BEE"/>
    <w:rsid w:val="00A50489"/>
    <w:rsid w:val="00A53851"/>
    <w:rsid w:val="00A545CD"/>
    <w:rsid w:val="00A61354"/>
    <w:rsid w:val="00A73B0F"/>
    <w:rsid w:val="00A82235"/>
    <w:rsid w:val="00A8326E"/>
    <w:rsid w:val="00AA19E2"/>
    <w:rsid w:val="00AB52BF"/>
    <w:rsid w:val="00AC298A"/>
    <w:rsid w:val="00AC7202"/>
    <w:rsid w:val="00AF1C54"/>
    <w:rsid w:val="00AF2679"/>
    <w:rsid w:val="00B04C5C"/>
    <w:rsid w:val="00B13F51"/>
    <w:rsid w:val="00B14EC0"/>
    <w:rsid w:val="00B15E3F"/>
    <w:rsid w:val="00B17AC3"/>
    <w:rsid w:val="00B31F26"/>
    <w:rsid w:val="00B53A42"/>
    <w:rsid w:val="00B72F81"/>
    <w:rsid w:val="00B77BD4"/>
    <w:rsid w:val="00B80AF2"/>
    <w:rsid w:val="00B86AA5"/>
    <w:rsid w:val="00BA1F6D"/>
    <w:rsid w:val="00BB1CFA"/>
    <w:rsid w:val="00BC21E9"/>
    <w:rsid w:val="00BC2D05"/>
    <w:rsid w:val="00BE0CDB"/>
    <w:rsid w:val="00BF1D53"/>
    <w:rsid w:val="00C1172F"/>
    <w:rsid w:val="00C22FB5"/>
    <w:rsid w:val="00C25555"/>
    <w:rsid w:val="00C366DD"/>
    <w:rsid w:val="00C50C78"/>
    <w:rsid w:val="00C61E89"/>
    <w:rsid w:val="00C722E1"/>
    <w:rsid w:val="00C73C08"/>
    <w:rsid w:val="00C73D9B"/>
    <w:rsid w:val="00CB7B6F"/>
    <w:rsid w:val="00CD09E2"/>
    <w:rsid w:val="00D00CC7"/>
    <w:rsid w:val="00D03905"/>
    <w:rsid w:val="00D20EFD"/>
    <w:rsid w:val="00D2431A"/>
    <w:rsid w:val="00D36821"/>
    <w:rsid w:val="00D42A79"/>
    <w:rsid w:val="00D52B12"/>
    <w:rsid w:val="00D535BA"/>
    <w:rsid w:val="00D56419"/>
    <w:rsid w:val="00D56BC6"/>
    <w:rsid w:val="00D576B0"/>
    <w:rsid w:val="00D579EF"/>
    <w:rsid w:val="00D83009"/>
    <w:rsid w:val="00D91CEA"/>
    <w:rsid w:val="00DA6907"/>
    <w:rsid w:val="00DB39C7"/>
    <w:rsid w:val="00DD1A2B"/>
    <w:rsid w:val="00DD4B2F"/>
    <w:rsid w:val="00DD6E91"/>
    <w:rsid w:val="00DF22BF"/>
    <w:rsid w:val="00DF5938"/>
    <w:rsid w:val="00E03421"/>
    <w:rsid w:val="00E06AAF"/>
    <w:rsid w:val="00E14F1C"/>
    <w:rsid w:val="00E36393"/>
    <w:rsid w:val="00E64FCC"/>
    <w:rsid w:val="00E97405"/>
    <w:rsid w:val="00EC0715"/>
    <w:rsid w:val="00ED3B98"/>
    <w:rsid w:val="00EE452A"/>
    <w:rsid w:val="00EE5E63"/>
    <w:rsid w:val="00EF2467"/>
    <w:rsid w:val="00F35117"/>
    <w:rsid w:val="00F51BA5"/>
    <w:rsid w:val="00F64F82"/>
    <w:rsid w:val="00F66D6D"/>
    <w:rsid w:val="00F70A23"/>
    <w:rsid w:val="00F753F1"/>
    <w:rsid w:val="00F766EF"/>
    <w:rsid w:val="00FB7F33"/>
    <w:rsid w:val="00FC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2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9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9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9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9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2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9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9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9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9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1007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St-1239/2017-14</izvorni_sadrzaj>
    <derivirana_varijabla naziv="DomainObject.Oznaka_1">St-1239/2017-14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St-1239/2017</izvorni_sadrzaj>
    <derivirana_varijabla naziv="DomainObject.Predmet.OznakaBroj_1">St-1239/2017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 ZAGREB, d.o.o. zastupanog po punomoćniku JUJNOVIĆ LUČIĆ MARKOVIĆ Odvjetničko društvo j.t.d.</izvorni_sadrzaj>
    <derivirana_varijabla naziv="DomainObject.Predmet.ProtustrankaFormated_1">  GAL ZAGREB, d.o.o. zastupanog po punomoćniku JUJNOVIĆ LUČIĆ MARKOVIĆ Odvjetničko društvo j.t.d.</derivirana_varijabla>
  </DomainObject.Predmet.ProtustrankaFormated>
  <DomainObject.Predmet.ProtustrankaFormatedOIB>
    <izvorni_sadrzaj>  GAL ZAGREB, d.o.o., OIB 96632474487 zastupanog po punomoćniku JUJNOVIĆ LUČIĆ MARKOVIĆ Odvjetničko društvo j.t.d.</izvorni_sadrzaj>
    <derivirana_varijabla naziv="DomainObject.Predmet.ProtustrankaFormatedOIB_1">  GAL ZAGREB, d.o.o., OIB 96632474487 zastupanog po punomoćniku JUJNOVIĆ LUČIĆ MARKOVIĆ Odvjetničko društvo j.t.d.</derivirana_varijabla>
  </DomainObject.Predmet.ProtustrankaFormatedOIB>
  <DomainObject.Predmet.ProtustrankaFormatedWithAdress>
    <izvorni_sadrzaj> GAL ZAGREB, d.o.o., Zajčeva 15c, 10000 Zagreb zastupanog po punomoćniku JUJNOVIĆ LUČIĆ MARKOVIĆ Odvjetničko društvo j.t.d.</izvorni_sadrzaj>
    <derivirana_varijabla naziv="DomainObject.Predmet.ProtustrankaFormatedWithAdress_1"> GAL ZAGREB, d.o.o., Zajčeva 15c, 10000 Zagreb zastupanog po punomoćniku JUJNOVIĆ LUČIĆ MARKOVIĆ Odvjetničko društvo j.t.d.</derivirana_varijabla>
  </DomainObject.Predmet.ProtustrankaFormatedWithAdress>
  <DomainObject.Predmet.ProtustrankaFormatedWithAdressOIB>
    <izvorni_sadrzaj> GAL ZAGREB, d.o.o., OIB 96632474487, Zajčeva 15c, 10000 Zagreb zastupanog po punomoćniku JUJNOVIĆ LUČIĆ MARKOVIĆ Odvjetničko društvo j.t.d.</izvorni_sadrzaj>
    <derivirana_varijabla naziv="DomainObject.Predmet.ProtustrankaFormatedWithAdressOIB_1"> GAL ZAGREB, d.o.o., OIB 96632474487, Zajčeva 15c, 10000 Zagreb zastupanog po punomoćniku JUJNOVIĆ LUČIĆ MARKOVIĆ Odvjetničko društvo j.t.d.</derivirana_varijabla>
  </DomainObject.Predmet.ProtustrankaFormatedWithAdressOIB>
  <DomainObject.Predmet.ProtustrankaWithAdress>
    <izvorni_sadrzaj>GAL ZAGREB, d.o.o. Zajčeva 15c, 10000 Zagreb</izvorni_sadrzaj>
    <derivirana_varijabla naziv="DomainObject.Predmet.ProtustrankaWithAdress_1">GAL ZAGREB, d.o.o. Zajčeva 15c, 10000 Zagreb</derivirana_varijabla>
  </DomainObject.Predmet.ProtustrankaWithAdress>
  <DomainObject.Predmet.ProtustrankaWithAdressOIB>
    <izvorni_sadrzaj>GAL ZAGREB, d.o.o., OIB 96632474487, Zajčeva 15c, 10000 Zagreb</izvorni_sadrzaj>
    <derivirana_varijabla naziv="DomainObject.Predmet.ProtustrankaWithAdressOIB_1">GAL ZAGREB, d.o.o., OIB 96632474487, Zajčeva 15c, 10000 Zagreb</derivirana_varijabla>
  </DomainObject.Predmet.ProtustrankaWithAdressOIB>
  <DomainObject.Predmet.ProtustrankaNazivFormated>
    <izvorni_sadrzaj>GAL ZAGREB, d.o.o.</izvorni_sadrzaj>
    <derivirana_varijabla naziv="DomainObject.Predmet.ProtustrankaNazivFormated_1">GAL ZAGREB, d.o.o.</derivirana_varijabla>
  </DomainObject.Predmet.ProtustrankaNazivFormated>
  <DomainObject.Predmet.ProtustrankaNazivFormatedOIB>
    <izvorni_sadrzaj>GAL ZAGREB, d.o.o., OIB 96632474487</izvorni_sadrzaj>
    <derivirana_varijabla naziv="DomainObject.Predmet.ProtustrankaNazivFormatedOIB_1">GAL ZAGREB, d.o.o., OIB 96632474487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GAL ZAGREB, d.o.o.</izvorni_sadrzaj>
    <derivirana_varijabla naziv="DomainObject.Predmet.StrankaFormated_1">  GAL ZAGREB, d.o.o.</derivirana_varijabla>
  </DomainObject.Predmet.StrankaFormated>
  <DomainObject.Predmet.StrankaFormatedOIB>
    <izvorni_sadrzaj>  GAL ZAGREB, d.o.o., OIB 96632474487</izvorni_sadrzaj>
    <derivirana_varijabla naziv="DomainObject.Predmet.StrankaFormatedOIB_1">  GAL ZAGREB, d.o.o., OIB 96632474487</derivirana_varijabla>
  </DomainObject.Predmet.StrankaFormatedOIB>
  <DomainObject.Predmet.StrankaFormatedWithAdress>
    <izvorni_sadrzaj> GAL ZAGREB, d.o.o., Zajčeva 15c, 10000 Zagreb</izvorni_sadrzaj>
    <derivirana_varijabla naziv="DomainObject.Predmet.StrankaFormatedWithAdress_1"> GAL ZAGREB, d.o.o., Zajčeva 15c, 10000 Zagreb</derivirana_varijabla>
  </DomainObject.Predmet.StrankaFormatedWithAdress>
  <DomainObject.Predmet.StrankaFormatedWithAdressOIB>
    <izvorni_sadrzaj> GAL ZAGREB, d.o.o., OIB 96632474487, Zajčeva 15c, 10000 Zagreb</izvorni_sadrzaj>
    <derivirana_varijabla naziv="DomainObject.Predmet.StrankaFormatedWithAdressOIB_1"> GAL ZAGREB, d.o.o., OIB 96632474487, Zajčeva 15c, 10000 Zagreb</derivirana_varijabla>
  </DomainObject.Predmet.StrankaFormatedWithAdressOIB>
  <DomainObject.Predmet.StrankaWithAdress>
    <izvorni_sadrzaj>GAL ZAGREB, d.o.o. Zajčeva 15c,10000 Zagreb</izvorni_sadrzaj>
    <derivirana_varijabla naziv="DomainObject.Predmet.StrankaWithAdress_1">GAL ZAGREB, d.o.o. Zajčeva 15c,10000 Zagreb</derivirana_varijabla>
  </DomainObject.Predmet.StrankaWithAdress>
  <DomainObject.Predmet.StrankaWithAdressOIB>
    <izvorni_sadrzaj>GAL ZAGREB, d.o.o., OIB 96632474487, Zajčeva 15c,10000 Zagreb</izvorni_sadrzaj>
    <derivirana_varijabla naziv="DomainObject.Predmet.StrankaWithAdressOIB_1">GAL ZAGREB, d.o.o., OIB 96632474487, Zajčeva 15c,10000 Zagreb</derivirana_varijabla>
  </DomainObject.Predmet.StrankaWithAdressOIB>
  <DomainObject.Predmet.StrankaNazivFormated>
    <izvorni_sadrzaj>GAL ZAGREB, d.o.o.</izvorni_sadrzaj>
    <derivirana_varijabla naziv="DomainObject.Predmet.StrankaNazivFormated_1">GAL ZAGREB, d.o.o.</derivirana_varijabla>
  </DomainObject.Predmet.StrankaNazivFormated>
  <DomainObject.Predmet.StrankaNazivFormatedOIB>
    <izvorni_sadrzaj>GAL ZAGREB, d.o.o., OIB 96632474487</izvorni_sadrzaj>
    <derivirana_varijabla naziv="DomainObject.Predmet.StrankaNazivFormatedOIB_1">GAL ZAGREB, d.o.o., OIB 96632474487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GAL ZAGREB, d.o.o.</item>
    </izvorni_sadrzaj>
    <derivirana_varijabla naziv="DomainObject.Predmet.StrankaListFormated_1">
      <item>GAL ZAGREB, d.o.o.</item>
    </derivirana_varijabla>
  </DomainObject.Predmet.StrankaListFormated>
  <DomainObject.Predmet.StrankaListFormatedOIB>
    <izvorni_sadrzaj>
      <item>GAL ZAGREB, d.o.o., OIB 96632474487</item>
    </izvorni_sadrzaj>
    <derivirana_varijabla naziv="DomainObject.Predmet.StrankaListFormatedOIB_1">
      <item>GAL ZAGREB, d.o.o., OIB 96632474487</item>
    </derivirana_varijabla>
  </DomainObject.Predmet.StrankaListFormatedOIB>
  <DomainObject.Predmet.StrankaListFormatedWithAdress>
    <izvorni_sadrzaj>
      <item>GAL ZAGREB, d.o.o., Zajčeva 15c, 10000 Zagreb</item>
    </izvorni_sadrzaj>
    <derivirana_varijabla naziv="DomainObject.Predmet.StrankaListFormatedWithAdress_1">
      <item>GAL ZAGREB, d.o.o., Zajčeva 15c, 10000 Zagreb</item>
    </derivirana_varijabla>
  </DomainObject.Predmet.StrankaListFormatedWithAdress>
  <DomainObject.Predmet.StrankaListFormatedWithAdressOIB>
    <izvorni_sadrzaj>
      <item>GAL ZAGREB, d.o.o., OIB 96632474487, Zajčeva 15c, 10000 Zagreb</item>
    </izvorni_sadrzaj>
    <derivirana_varijabla naziv="DomainObject.Predmet.StrankaListFormatedWithAdressOIB_1">
      <item>GAL ZAGREB, d.o.o., OIB 96632474487, Zajčeva 15c, 10000 Zagreb</item>
    </derivirana_varijabla>
  </DomainObject.Predmet.StrankaListFormatedWithAdressOIB>
  <DomainObject.Predmet.StrankaListNazivFormated>
    <izvorni_sadrzaj>
      <item>GAL ZAGREB, d.o.o.</item>
    </izvorni_sadrzaj>
    <derivirana_varijabla naziv="DomainObject.Predmet.StrankaListNazivFormated_1">
      <item>GAL ZAGREB, d.o.o.</item>
    </derivirana_varijabla>
  </DomainObject.Predmet.StrankaListNazivFormated>
  <DomainObject.Predmet.StrankaListNazivFormatedOIB>
    <izvorni_sadrzaj>
      <item>GAL ZAGREB, d.o.o., OIB 96632474487</item>
    </izvorni_sadrzaj>
    <derivirana_varijabla naziv="DomainObject.Predmet.StrankaListNazivFormatedOIB_1">
      <item>GAL ZAGREB, d.o.o., OIB 96632474487</item>
    </derivirana_varijabla>
  </DomainObject.Predmet.StrankaListNazivFormatedOIB>
  <DomainObject.Predmet.ProtuStrankaListFormated>
    <izvorni_sadrzaj>
      <item>GAL ZAGREB, d.o.o. zastupanog po punomoćniku JUJNOVIĆ LUČIĆ MARKOVIĆ Odvjetničko društvo j.t.d.</item>
    </izvorni_sadrzaj>
    <derivirana_varijabla naziv="DomainObject.Predmet.ProtuStrankaListFormated_1">
      <item>GAL ZAGREB, d.o.o. zastupanog po punomoćniku JUJNOVIĆ LUČIĆ MARKOVIĆ Odvjetničko društvo j.t.d.</item>
    </derivirana_varijabla>
  </DomainObject.Predmet.ProtuStrankaListFormated>
  <DomainObject.Predmet.ProtuStrankaListFormatedOIB>
    <izvorni_sadrzaj>
      <item>GAL ZAGREB, d.o.o., OIB 96632474487 zastupanog po punomoćniku JUJNOVIĆ LUČIĆ MARKOVIĆ Odvjetničko društvo j.t.d.</item>
    </izvorni_sadrzaj>
    <derivirana_varijabla naziv="DomainObject.Predmet.ProtuStrankaListFormatedOIB_1">
      <item>GAL ZAGREB, d.o.o., OIB 96632474487 zastupanog po punomoćniku JUJNOVIĆ LUČIĆ MARKOVIĆ Odvjetničko društvo j.t.d.</item>
    </derivirana_varijabla>
  </DomainObject.Predmet.ProtuStrankaListFormatedOIB>
  <DomainObject.Predmet.ProtuStrankaListFormatedWithAdress>
    <izvorni_sadrzaj>
      <item>GAL ZAGREB, d.o.o., Zajčeva 15c, 10000 Zagreb zastupanog po punomoćniku JUJNOVIĆ LUČIĆ MARKOVIĆ Odvjetničko društvo j.t.d.</item>
    </izvorni_sadrzaj>
    <derivirana_varijabla naziv="DomainObject.Predmet.ProtuStrankaListFormatedWithAdress_1">
      <item>GAL ZAGREB, d.o.o., Zajčeva 15c, 10000 Zagreb zastupanog po punomoćniku JUJNOVIĆ LUČIĆ MARKOVIĆ Odvjetničko društvo j.t.d.</item>
    </derivirana_varijabla>
  </DomainObject.Predmet.ProtuStrankaListFormatedWithAdress>
  <DomainObject.Predmet.ProtuStrankaListFormatedWithAdressOIB>
    <izvorni_sadrzaj>
      <item>GAL ZAGREB, d.o.o., OIB 96632474487, Zajčeva 15c, 10000 Zagreb zastupanog po punomoćniku JUJNOVIĆ LUČIĆ MARKOVIĆ Odvjetničko društvo j.t.d.</item>
    </izvorni_sadrzaj>
    <derivirana_varijabla naziv="DomainObject.Predmet.ProtuStrankaListFormatedWithAdressOIB_1">
      <item>GAL ZAGREB, d.o.o., OIB 96632474487, Zajčeva 15c, 10000 Zagreb zastupanog po punomoćniku JUJNOVIĆ LUČIĆ MARKOVIĆ Odvjetničko društvo j.t.d.</item>
    </derivirana_varijabla>
  </DomainObject.Predmet.ProtuStrankaListFormatedWithAdressOIB>
  <DomainObject.Predmet.ProtuStrankaListNazivFormated>
    <izvorni_sadrzaj>
      <item>GAL ZAGREB, d.o.o.</item>
    </izvorni_sadrzaj>
    <derivirana_varijabla naziv="DomainObject.Predmet.ProtuStrankaListNazivFormated_1">
      <item>GAL ZAGREB, d.o.o.</item>
    </derivirana_varijabla>
  </DomainObject.Predmet.ProtuStrankaListNazivFormated>
  <DomainObject.Predmet.ProtuStrankaListNazivFormatedOIB>
    <izvorni_sadrzaj>
      <item>GAL ZAGREB, d.o.o., OIB 96632474487</item>
    </izvorni_sadrzaj>
    <derivirana_varijabla naziv="DomainObject.Predmet.ProtuStrankaListNazivFormatedOIB_1">
      <item>GAL ZAGREB, d.o.o., OIB 96632474487</item>
    </derivirana_varijabla>
  </DomainObject.Predmet.ProtuStrankaListNazivFormatedOIB>
  <DomainObject.Predmet.OstaliListFormated>
    <izvorni_sadrzaj>
      <item>JUJNOVIĆ LUČIĆ MARKOVIĆ Odvjetničko društvo j.t.d. punomoćnik sudionika u postupku GAL ZAGREB, d.o.o.</item>
    </izvorni_sadrzaj>
    <derivirana_varijabla naziv="DomainObject.Predmet.OstaliListFormated_1">
      <item>JUJNOVIĆ LUČIĆ MARKOVIĆ Odvjetničko društvo j.t.d. punomoćnik sudionika u postupku GAL ZAGREB, d.o.o.</item>
    </derivirana_varijabla>
  </DomainObject.Predmet.OstaliListFormated>
  <DomainObject.Predmet.OstaliListFormatedOIB>
    <izvorni_sadrzaj>
      <item>JUJNOVIĆ LUČIĆ MARKOVIĆ Odvjetničko društvo j.t.d., OIB 46736017727 punomoćnik sudionika u postupku GAL ZAGREB, d.o.o.</item>
    </izvorni_sadrzaj>
    <derivirana_varijabla naziv="DomainObject.Predmet.OstaliListFormatedOIB_1">
      <item>JUJNOVIĆ LUČIĆ MARKOVIĆ Odvjetničko društvo j.t.d., OIB 46736017727 punomoćnik sudionika u postupku GAL ZAGREB, d.o.o.</item>
    </derivirana_varijabla>
  </DomainObject.Predmet.OstaliListFormatedOIB>
  <DomainObject.Predmet.OstaliListFormatedWithAdress>
    <izvorni_sadrzaj>
      <item>JUJNOVIĆ LUČIĆ MARKOVIĆ Odvjetničko društvo j.t.d., Strojarska cesta 20, 10000 Zagreb punomoćnik sudionika u postupku GAL ZAGREB, d.o.o.</item>
    </izvorni_sadrzaj>
    <derivirana_varijabla naziv="DomainObject.Predmet.OstaliListFormatedWithAdress_1">
      <item>JUJNOVIĆ LUČIĆ MARKOVIĆ Odvjetničko društvo j.t.d., Strojarska cesta 20, 10000 Zagreb punomoćnik sudionika u postupku GAL ZAGREB, d.o.o.</item>
    </derivirana_varijabla>
  </DomainObject.Predmet.OstaliListFormatedWithAdress>
  <DomainObject.Predmet.OstaliListFormatedWithAdressOIB>
    <izvorni_sadrzaj>
      <item>JUJNOVIĆ LUČIĆ MARKOVIĆ Odvjetničko društvo j.t.d., OIB 46736017727, Strojarska cesta 20, 10000 Zagreb punomoćnik sudionika u postupku GAL ZAGREB, d.o.o.</item>
    </izvorni_sadrzaj>
    <derivirana_varijabla naziv="DomainObject.Predmet.OstaliListFormatedWithAdressOIB_1">
      <item>JUJNOVIĆ LUČIĆ MARKOVIĆ Odvjetničko društvo j.t.d., OIB 46736017727, Strojarska cesta 20, 10000 Zagreb punomoćnik sudionika u postupku GAL ZAGREB, d.o.o.</item>
    </derivirana_varijabla>
  </DomainObject.Predmet.OstaliListFormatedWithAdressOIB>
  <DomainObject.Predmet.OstaliListNazivFormated>
    <izvorni_sadrzaj>
      <item>JUJNOVIĆ LUČIĆ MARKOVIĆ Odvjetničko društvo j.t.d.</item>
    </izvorni_sadrzaj>
    <derivirana_varijabla naziv="DomainObject.Predmet.OstaliListNazivFormated_1">
      <item>JUJNOVIĆ LUČIĆ MARKOVIĆ Odvjetničko društvo j.t.d.</item>
    </derivirana_varijabla>
  </DomainObject.Predmet.OstaliListNazivFormated>
  <DomainObject.Predmet.OstaliListNazivFormatedOIB>
    <izvorni_sadrzaj>
      <item>JUJNOVIĆ LUČIĆ MARKOVIĆ Odvjetničko društvo j.t.d., OIB 46736017727</item>
    </izvorni_sadrzaj>
    <derivirana_varijabla naziv="DomainObject.Predmet.OstaliListNazivFormatedOIB_1">
      <item>JUJNOVIĆ LUČIĆ MARKOVIĆ Odvjetničko društvo j.t.d.,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St-1239/2017-14</izvorni_sadrzaj>
    <derivirana_varijabla naziv="DomainObject.PoslovniBrojDokumenta_1">St-1239/2017-14</derivirana_varijabla>
  </DomainObject.PoslovniBrojDokumenta>
  <DomainObject.Predmet.StrankaIDrugi>
    <izvorni_sadrzaj>GAL ZAGREB, d.o.o.</izvorni_sadrzaj>
    <derivirana_varijabla naziv="DomainObject.Predmet.StrankaIDrugi_1">GAL ZAGREB, d.o.o.</derivirana_varijabla>
  </DomainObject.Predmet.StrankaIDrugi>
  <DomainObject.Predmet.ProtustrankaIDrugi>
    <izvorni_sadrzaj>GAL ZAGREB, d.o.o.</izvorni_sadrzaj>
    <derivirana_varijabla naziv="DomainObject.Predmet.ProtustrankaIDrugi_1">GAL ZAGREB, d.o.o.</derivirana_varijabla>
  </DomainObject.Predmet.ProtustrankaIDrugi>
  <DomainObject.Predmet.StrankaIDrugiAdressOIB>
    <izvorni_sadrzaj>GAL ZAGREB, d.o.o., OIB 96632474487, Zajčeva 15c, 10000 Zagreb</izvorni_sadrzaj>
    <derivirana_varijabla naziv="DomainObject.Predmet.StrankaIDrugiAdressOIB_1">GAL ZAGREB, d.o.o., OIB 96632474487, Zajčeva 15c, 10000 Zagreb</derivirana_varijabla>
  </DomainObject.Predmet.StrankaIDrugiAdressOIB>
  <DomainObject.Predmet.ProtustrankaIDrugiAdressOIB>
    <izvorni_sadrzaj>GAL ZAGREB, d.o.o., OIB 96632474487, Zajčeva 15c, 10000 Zagreb</izvorni_sadrzaj>
    <derivirana_varijabla naziv="DomainObject.Predmet.ProtustrankaIDrugiAdressOIB_1">GAL ZAGREB, d.o.o., OIB 96632474487, Zajčeva 15c,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 ZAGREB, d.o.o.</item>
      <item>GAL ZAGREB, d.o.o.</item>
      <item>JUJNOVIĆ LUČIĆ MARKOVIĆ Odvjetničko društvo j.t.d.</item>
    </izvorni_sadrzaj>
    <derivirana_varijabla naziv="DomainObject.Predmet.SudioniciListNaziv_1">
      <item>GAL ZAGREB, d.o.o.</item>
      <item>GAL ZAGREB, d.o.o.</item>
      <item>JUJNOVIĆ LUČIĆ MARKOVIĆ Odvjetničko društvo j.t.d.</item>
    </derivirana_varijabla>
  </DomainObject.Predmet.SudioniciListNaziv>
  <DomainObject.Predmet.SudioniciListAdressOIB>
    <izvorni_sadrzaj>
      <item>GAL ZAGREB, d.o.o., OIB 96632474487, Zajčeva 15c,10000 Zagreb</item>
      <item>GAL ZAGREB, d.o.o., OIB 96632474487, Zajčeva 15c,10000 Zagreb</item>
      <item>JUJNOVIĆ LUČIĆ MARKOVIĆ Odvjetničko društvo j.t.d., OIB 46736017727, Strojarska cesta 20,10000 Zagreb</item>
    </izvorni_sadrzaj>
    <derivirana_varijabla naziv="DomainObject.Predmet.SudioniciListAdressOIB_1">
      <item>GAL ZAGREB, d.o.o., OIB 96632474487, Zajčeva 15c,10000 Zagreb</item>
      <item>GAL ZAGREB, d.o.o., OIB 96632474487, Zajčeva 15c,10000 Zagreb</item>
      <item>JUJNOVIĆ LUČIĆ MARKOVIĆ Odvjetničko društvo j.t.d.,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96632474487</item>
      <item>, OIB 96632474487</item>
      <item>, OIB 46736017727</item>
    </izvorni_sadrzaj>
    <derivirana_varijabla naziv="DomainObject.Predmet.SudioniciListNazivOIB_1">
      <item>, OIB 96632474487</item>
      <item>, OIB 96632474487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D99C90-7882-4C12-B362-3E84C7F563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1114</properties:Characters>
  <properties:Lines>43</properties:Lines>
  <properties:Paragraphs>21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2018-03-30T07:23:00Z</dcterms:created>
  <dc:creator>nribaric</dc:creator>
  <cp:lastModifiedBy>Katarina Drndelić</cp:lastModifiedBy>
  <cp:lastPrinted>2018-05-09T06:19:00Z</cp:lastPrinted>
  <dcterms:modified xmlns:xsi="http://www.w3.org/2001/XMLSchema-instance" xsi:type="dcterms:W3CDTF">2018-05-09T06:19:00Z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St-1239/2017-14 / Odluka - Rješenje (Rješenje_ročište radi sklapanja predstečajne nagodbe.docx)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