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9f97" w14:paraId="3329f97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7D0571">
        <w:rPr>
          <w:lang w:val="hr-HR"/>
        </w:rPr>
        <w:t>RGB ENERGIJA d.o.o., Split, Miroslava Krleže 37, OIB: 74477265968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B7F51">
        <w:rPr>
          <w:lang w:val="hr-HR"/>
        </w:rPr>
        <w:t>0</w:t>
      </w:r>
      <w:r w:rsidR="007D0571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7D0571">
        <w:rPr>
          <w:lang w:val="hr-HR"/>
        </w:rPr>
        <w:t>RGB ENERGIJA d.o.o., Split, Miroslava Krleže 37, OIB: 74477265968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B7F51">
        <w:rPr>
          <w:color w:themeColor="text1" w:val="000000"/>
          <w:lang w:val="hr-HR"/>
        </w:rPr>
        <w:t>0</w:t>
      </w:r>
      <w:r w:rsidR="007D0571">
        <w:rPr>
          <w:color w:themeColor="text1" w:val="000000"/>
          <w:lang w:val="hr-HR"/>
        </w:rPr>
        <w:t>5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7D0571">
        <w:rPr>
          <w:color w:themeColor="text1" w:val="000000"/>
          <w:lang w:val="hr-HR"/>
        </w:rPr>
        <w:t>0</w:t>
      </w:r>
      <w:r w:rsidR="00CC59D5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CC59D5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CC59D5">
        <w:t>Vencel Čuljak, Osijek, Plješevička 16 E, OIB: 60951188779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7D0571">
        <w:rPr>
          <w:lang w:val="hr-HR"/>
        </w:rPr>
        <w:t>RGB ENERGIJA d.o.o., Split, Miroslava Krleže 37, OIB: 74477265968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47C3D">
        <w:rPr>
          <w:lang w:val="hr-HR"/>
        </w:rPr>
        <w:t>0</w:t>
      </w:r>
      <w:r w:rsidR="007D0571">
        <w:rPr>
          <w:lang w:val="hr-HR"/>
        </w:rPr>
        <w:t>3</w:t>
      </w:r>
      <w:r w:rsidR="002331B4" w:rsidRPr="00275B05">
        <w:rPr>
          <w:lang w:val="hr-HR"/>
        </w:rPr>
        <w:t>.</w:t>
      </w:r>
      <w:r w:rsidR="00956E6C">
        <w:rPr>
          <w:lang w:val="hr-HR"/>
        </w:rPr>
        <w:t>1</w:t>
      </w:r>
      <w:r w:rsidR="00147C3D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956E6C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7D0571">
        <w:rPr>
          <w:lang w:val="hr-HR"/>
        </w:rPr>
        <w:t>RGB ENERGIJA d.o.o., Split, Miroslava Krleže 37, OIB: 74477265968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7D0571">
        <w:rPr>
          <w:lang w:val="hr-HR"/>
        </w:rPr>
        <w:t>23</w:t>
      </w:r>
      <w:r w:rsidR="00F5507B" w:rsidRPr="00275B05">
        <w:rPr>
          <w:lang w:val="hr-HR"/>
        </w:rPr>
        <w:t xml:space="preserve">. </w:t>
      </w:r>
      <w:r w:rsidR="007D0571">
        <w:rPr>
          <w:lang w:val="hr-HR"/>
        </w:rPr>
        <w:t xml:space="preserve">09.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D0571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7D0571">
        <w:rPr>
          <w:lang w:val="hr-HR"/>
        </w:rPr>
        <w:t>5.535,31</w:t>
      </w:r>
      <w:r w:rsidR="00956E6C">
        <w:rPr>
          <w:lang w:val="hr-HR"/>
        </w:rPr>
        <w:t xml:space="preserve"> 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7D0571">
        <w:rPr>
          <w:lang w:val="hr-HR"/>
        </w:rPr>
        <w:t>19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B7F51">
        <w:rPr>
          <w:lang w:val="hr-HR"/>
        </w:rPr>
        <w:t>0</w:t>
      </w:r>
      <w:r w:rsidR="007D0571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D0571">
      <w:rPr>
        <w:lang w:val="hr-HR"/>
      </w:rPr>
      <w:t>1602</w:t>
    </w:r>
    <w:r w:rsidRPr="002E1801">
      <w:rPr>
        <w:lang w:val="hr-HR"/>
      </w:rPr>
      <w:t>/201</w:t>
    </w:r>
    <w:r w:rsidR="007D0571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D0571">
      <w:rPr>
        <w:lang w:val="hr-HR"/>
      </w:rPr>
      <w:t>1602</w:t>
    </w:r>
    <w:r w:rsidRPr="002E1801">
      <w:rPr>
        <w:lang w:val="hr-HR"/>
      </w:rPr>
      <w:t>/201</w:t>
    </w:r>
    <w:r w:rsidR="007D0571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04B8E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15680"/>
    <w:rsid w:val="009374AD"/>
    <w:rsid w:val="00956E6C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C59D5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1602</izvorni_sadrzaj>
    <derivirana_varijabla naziv="DomainObject.Predmet.Broj_1">1602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St-1602/2015</izvorni_sadrzaj>
    <derivirana_varijabla naziv="DomainObject.Predmet.OznakaBroj_1">St-1602/2015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RGB ENERGIJA društvo s ograničenom odgovornošću, za proizvodnju i usluge</izvorni_sadrzaj>
    <derivirana_varijabla naziv="DomainObject.Predmet.ProtustrankaFormated_1">  RGB ENERGIJA društvo s ograničenom odgovornošću, za proizvodnju i usluge</derivirana_varijabla>
  </DomainObject.Predmet.ProtustrankaFormated>
  <DomainObject.Predmet.ProtustrankaFormatedOIB>
    <izvorni_sadrzaj>  RGB ENERGIJA društvo s ograničenom odgovornošću, za proizvodnju i usluge, OIB 74477265968</izvorni_sadrzaj>
    <derivirana_varijabla naziv="DomainObject.Predmet.ProtustrankaFormatedOIB_1">  RGB ENERGIJA društvo s ograničenom odgovornošću, za proizvodnju i usluge, OIB 74477265968</derivirana_varijabla>
  </DomainObject.Predmet.ProtustrankaFormatedOIB>
  <DomainObject.Predmet.ProtustrankaFormatedWithAdress>
    <izvorni_sadrzaj> RGB ENERGIJA društvo s ograničenom odgovornošću, za proizvodnju i usluge, Miroslava Krleže 37, 21000 Split</izvorni_sadrzaj>
    <derivirana_varijabla naziv="DomainObject.Predmet.ProtustrankaFormatedWithAdress_1"> RGB ENERGIJA društvo s ograničenom odgovornošću, za proizvodnju i usluge, Miroslava Krleže 37, 21000 Split</derivirana_varijabla>
  </DomainObject.Predmet.ProtustrankaFormatedWithAdress>
  <DomainObject.Predmet.ProtustrankaFormatedWithAdressOIB>
    <izvorni_sadrzaj> RGB ENERGIJA društvo s ograničenom odgovornošću, za proizvodnju i usluge, OIB 74477265968, Miroslava Krleže 37, 21000 Split</izvorni_sadrzaj>
    <derivirana_varijabla naziv="DomainObject.Predmet.ProtustrankaFormatedWithAdressOIB_1"> RGB ENERGIJA društvo s ograničenom odgovornošću, za proizvodnju i usluge, OIB 74477265968, Miroslava Krleže 37, 21000 Split</derivirana_varijabla>
  </DomainObject.Predmet.ProtustrankaFormatedWithAdressOIB>
  <DomainObject.Predmet.ProtustrankaWithAdress>
    <izvorni_sadrzaj>RGB ENERGIJA društvo s ograničenom odgovornošću, za proizvodnju i usluge Miroslava Krleže 37, 21000 Split</izvorni_sadrzaj>
    <derivirana_varijabla naziv="DomainObject.Predmet.ProtustrankaWithAdress_1">RGB ENERGIJA društvo s ograničenom odgovornošću, za proizvodnju i usluge Miroslava Krleže 37, 21000 Split</derivirana_varijabla>
  </DomainObject.Predmet.ProtustrankaWithAdress>
  <DomainObject.Predmet.ProtustrankaWithAdressOIB>
    <izvorni_sadrzaj>RGB ENERGIJA društvo s ograničenom odgovornošću, za proizvodnju i usluge, OIB 74477265968, Miroslava Krleže 37, 21000 Split</izvorni_sadrzaj>
    <derivirana_varijabla naziv="DomainObject.Predmet.ProtustrankaWithAdressOIB_1">RGB ENERGIJA društvo s ograničenom odgovornošću, za proizvodnju i usluge, OIB 74477265968, Miroslava Krleže 37, 21000 Split</derivirana_varijabla>
  </DomainObject.Predmet.ProtustrankaWithAdressOIB>
  <DomainObject.Predmet.ProtustrankaNazivFormated>
    <izvorni_sadrzaj>RGB ENERGIJA društvo s ograničenom odgovornošću, za proizvodnju i usluge</izvorni_sadrzaj>
    <derivirana_varijabla naziv="DomainObject.Predmet.ProtustrankaNazivFormated_1">RGB ENERGIJA društvo s ograničenom odgovornošću, za proizvodnju i usluge</derivirana_varijabla>
  </DomainObject.Predmet.ProtustrankaNazivFormated>
  <DomainObject.Predmet.ProtustrankaNazivFormatedOIB>
    <izvorni_sadrzaj>RGB ENERGIJA društvo s ograničenom odgovornošću, za proizvodnju i usluge, OIB 74477265968</izvorni_sadrzaj>
    <derivirana_varijabla naziv="DomainObject.Predmet.ProtustrankaNazivFormatedOIB_1">RGB ENERGIJA društvo s ograničenom odgovornošću, za proizvodnju i usluge, OIB 74477265968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5535.30</izvorni_sadrzaj>
    <derivirana_varijabla naziv="DomainObject.Predmet.TrenutnaVrijednost_1">5535.30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RGB ENERGIJA društvo s ograničenom odgovornošću, za proizvodnju i usluge</item>
    </izvorni_sadrzaj>
    <derivirana_varijabla naziv="DomainObject.Predmet.ProtuStrankaListFormated_1">
      <item>RGB ENERGIJA društvo s ograničenom odgovornošću, za proizvodnju i usluge</item>
    </derivirana_varijabla>
  </DomainObject.Predmet.ProtuStrankaListFormated>
  <DomainObject.Predmet.ProtuStrankaListFormatedOIB>
    <izvorni_sadrzaj>
      <item>RGB ENERGIJA društvo s ograničenom odgovornošću, za proizvodnju i usluge, OIB 74477265968</item>
    </izvorni_sadrzaj>
    <derivirana_varijabla naziv="DomainObject.Predmet.ProtuStrankaListFormatedOIB_1">
      <item>RGB ENERGIJA društvo s ograničenom odgovornošću, za proizvodnju i usluge, OIB 74477265968</item>
    </derivirana_varijabla>
  </DomainObject.Predmet.ProtuStrankaListFormatedOIB>
  <DomainObject.Predmet.ProtuStrankaListFormatedWithAdress>
    <izvorni_sadrzaj>
      <item>RGB ENERGIJA društvo s ograničenom odgovornošću, za proizvodnju i usluge, Miroslava Krleže 37, 21000 Split</item>
    </izvorni_sadrzaj>
    <derivirana_varijabla naziv="DomainObject.Predmet.ProtuStrankaListFormatedWithAdress_1">
      <item>RGB ENERGIJA društvo s ograničenom odgovornošću, za proizvodnju i usluge, Miroslava Krleže 37, 21000 Split</item>
    </derivirana_varijabla>
  </DomainObject.Predmet.ProtuStrankaListFormatedWithAdress>
  <DomainObject.Predmet.ProtuStrankaListFormatedWithAdressOIB>
    <izvorni_sadrzaj>
      <item>RGB ENERGIJA društvo s ograničenom odgovornošću, za proizvodnju i usluge, OIB 74477265968, Miroslava Krleže 37, 21000 Split</item>
    </izvorni_sadrzaj>
    <derivirana_varijabla naziv="DomainObject.Predmet.ProtuStrankaListFormatedWithAdressOIB_1">
      <item>RGB ENERGIJA društvo s ograničenom odgovornošću, za proizvodnju i usluge, OIB 74477265968, Miroslava Krleže 37, 21000 Split</item>
    </derivirana_varijabla>
  </DomainObject.Predmet.ProtuStrankaListFormatedWithAdressOIB>
  <DomainObject.Predmet.ProtuStrankaListNazivFormated>
    <izvorni_sadrzaj>
      <item>RGB ENERGIJA društvo s ograničenom odgovornošću, za proizvodnju i usluge</item>
    </izvorni_sadrzaj>
    <derivirana_varijabla naziv="DomainObject.Predmet.ProtuStrankaListNazivFormated_1">
      <item>RGB ENERGIJA društvo s ograničenom odgovornošću, za proizvodnju i usluge</item>
    </derivirana_varijabla>
  </DomainObject.Predmet.ProtuStrankaListNazivFormated>
  <DomainObject.Predmet.ProtuStrankaListNazivFormatedOIB>
    <izvorni_sadrzaj>
      <item>RGB ENERGIJA društvo s ograničenom odgovornošću, za proizvodnju i usluge, OIB 74477265968</item>
    </izvorni_sadrzaj>
    <derivirana_varijabla naziv="DomainObject.Predmet.ProtuStrankaListNazivFormatedOIB_1">
      <item>RGB ENERGIJA društvo s ograničenom odgovornošću, za proizvodnju i usluge, OIB 74477265968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RGB ENERGIJA društvo s ograničenom odgovornošću, za proizvodnju i usluge</izvorni_sadrzaj>
    <derivirana_varijabla naziv="DomainObject.Predmet.ProtustrankaIDrugi_1">RGB ENERGIJA društvo s ograničenom odgovornošću, za proizvodnju i usluge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RGB ENERGIJA društvo s ograničenom odgovornošću, za proizvodnju i usluge, OIB 74477265968, Miroslava Krleže 37, 21000 Split</izvorni_sadrzaj>
    <derivirana_varijabla naziv="DomainObject.Predmet.ProtustrankaIDrugiAdressOIB_1">RGB ENERGIJA društvo s ograničenom odgovornošću, za proizvodnju i usluge, OIB 74477265968, Miroslava Krleže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RGB ENERGIJA društvo s ograničenom odgovornošću, za proizvodnju i usluge</item>
      <item>FINANCIJSKA AGENCIJA RC SPLIT</item>
    </izvorni_sadrzaj>
    <derivirana_varijabla naziv="DomainObject.Predmet.SudioniciListNaziv_1">
      <item>RGB ENERGIJA društvo s ograničenom odgovornošću, za proizvodnju i usluge</item>
      <item>FINANCIJSKA AGENCIJA RC SPLIT</item>
    </derivirana_varijabla>
  </DomainObject.Predmet.SudioniciListNaziv>
  <DomainObject.Predmet.SudioniciListAdressOIB>
    <izvorni_sadrzaj>
      <item>RGB ENERGIJA društvo s ograničenom odgovornošću, za proizvodnju i usluge, OIB 74477265968, Miroslava Krleže 37,21000 Split</item>
      <item>FINANCIJSKA AGENCIJA RC SPLIT, OIB 85821130368, Mažuranićeva 24b,21000 Split</item>
    </izvorni_sadrzaj>
    <derivirana_varijabla naziv="DomainObject.Predmet.SudioniciListAdressOIB_1">
      <item>RGB ENERGIJA društvo s ograničenom odgovornošću, za proizvodnju i usluge, OIB 74477265968, Miroslava Krleže 37,21000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74477265968</item>
      <item>, OIB 85821130368</item>
    </izvorni_sadrzaj>
    <derivirana_varijabla naziv="DomainObject.Predmet.SudioniciListNazivOIB_1">
      <item>, OIB 74477265968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87A501-FB6B-482F-A9FB-A6F567DDC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4182</properties:Characters>
  <properties:Lines>85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2016-07-05T06:43:00Z</cp:lastPrinted>
  <dcterms:modified xmlns:xsi="http://www.w3.org/2001/XMLSchema-instance" xsi:type="dcterms:W3CDTF">2016-07-05T06:50:00Z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