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7cea" w14:paraId="6af7cea" w:rsidRDefault="00AE649C" w:rsidP="00D4625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4625D" w:rsidP="00D4625D" w:rsidR="00D4625D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4625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St-227/16-2</w:t>
      </w:r>
    </w:p>
    <w:p w:rsidRDefault="00D4625D" w:rsidP="00D4625D" w:rsidR="00D4625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4625D" w:rsidP="00D4625D" w:rsidR="00D4625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4625D" w:rsidP="00D4625D" w:rsidR="00D4625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4625D" w:rsidP="00D4625D" w:rsidR="00D4625D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4625D" w:rsidP="00D4625D" w:rsidR="00D4625D">
      <w:pPr>
        <w:pStyle w:val="Zaglavlje"/>
        <w:spacing w:after="0"/>
      </w:pPr>
    </w:p>
    <w:p w:rsidRDefault="00D4625D" w:rsidP="00D4625D" w:rsidR="00D4625D">
      <w:pPr>
        <w:pStyle w:val="Zaglavlje"/>
        <w:spacing w:after="0"/>
      </w:pPr>
    </w:p>
    <w:p w:rsidRDefault="00D4625D" w:rsidP="00D4625D" w:rsidR="00D4625D">
      <w:pPr>
        <w:pStyle w:val="Zaglavlje"/>
        <w:spacing w:after="0"/>
        <w:jc w:val="center"/>
      </w:pPr>
      <w:r>
        <w:t>Z A K LJ U Č A K</w:t>
      </w:r>
    </w:p>
    <w:p w:rsidRDefault="00D4625D" w:rsidP="00D4625D" w:rsidR="00D4625D">
      <w:pPr>
        <w:pStyle w:val="Zaglavlje"/>
        <w:spacing w:after="0"/>
      </w:pPr>
    </w:p>
    <w:p w:rsidRDefault="00D4625D" w:rsidP="00D4625D" w:rsidR="00D4625D">
      <w:pPr>
        <w:spacing w:after="0"/>
      </w:pPr>
    </w:p>
    <w:p w:rsidRDefault="00D4625D" w:rsidP="00D4625D" w:rsidR="00D4625D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ENĐI d.o.o., Šenkovec, Gorčica 2, OIB: 42874294143, dana 23. veljače 2016.               </w:t>
      </w:r>
    </w:p>
    <w:p w:rsidRDefault="00D4625D" w:rsidP="00D4625D" w:rsidR="00D4625D">
      <w:pPr>
        <w:spacing w:after="0"/>
      </w:pPr>
    </w:p>
    <w:p w:rsidRDefault="00D4625D" w:rsidP="00D4625D" w:rsidR="00D4625D">
      <w:pPr>
        <w:spacing w:after="0"/>
        <w:jc w:val="center"/>
      </w:pPr>
      <w:r>
        <w:t xml:space="preserve">  z a k lj u č i o   j e</w:t>
      </w:r>
    </w:p>
    <w:p w:rsidRDefault="00D4625D" w:rsidP="00D4625D" w:rsidR="00D4625D">
      <w:pPr>
        <w:spacing w:after="0"/>
        <w:jc w:val="center"/>
      </w:pPr>
    </w:p>
    <w:p w:rsidRDefault="00D4625D" w:rsidP="00D4625D" w:rsidR="00D4625D">
      <w:pPr>
        <w:spacing w:after="0"/>
        <w:jc w:val="center"/>
      </w:pPr>
    </w:p>
    <w:p w:rsidRDefault="00D4625D" w:rsidP="00D4625D" w:rsidR="00D4625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odgovornoj osobi dužnika ENĐI d.o.o., Šenkovec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 xml:space="preserve">Josipu Smiljancu iz Šenkovca, Gorčica 2/A, OIB: 57533498683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D4625D" w:rsidP="00D4625D" w:rsidR="00D4625D">
      <w:pPr>
        <w:spacing w:after="0"/>
        <w:jc w:val="both"/>
      </w:pPr>
    </w:p>
    <w:p w:rsidRDefault="00D4625D" w:rsidP="00D4625D" w:rsidR="00D4625D">
      <w:pPr>
        <w:spacing w:after="0"/>
        <w:jc w:val="both"/>
      </w:pPr>
      <w:r>
        <w:t>1. nekretnina i pokretnina dužnika</w:t>
      </w:r>
    </w:p>
    <w:p w:rsidRDefault="00D4625D" w:rsidP="00D4625D" w:rsidR="00D4625D">
      <w:pPr>
        <w:spacing w:after="0"/>
        <w:jc w:val="both"/>
      </w:pPr>
      <w:r>
        <w:t>2. imovinskih prava dužnika na tuđim stvarima</w:t>
      </w:r>
    </w:p>
    <w:p w:rsidRDefault="00D4625D" w:rsidP="00D4625D" w:rsidR="00D4625D">
      <w:pPr>
        <w:spacing w:after="0"/>
        <w:jc w:val="both"/>
      </w:pPr>
      <w:r>
        <w:t>3. novčanih i nenovčanih tražbina dužnika</w:t>
      </w:r>
    </w:p>
    <w:p w:rsidRDefault="00D4625D" w:rsidP="00D4625D" w:rsidR="00D4625D">
      <w:pPr>
        <w:spacing w:after="0"/>
        <w:jc w:val="both"/>
      </w:pPr>
      <w:r>
        <w:t>4. drugih prava koja čine imovinu dužnika</w:t>
      </w:r>
    </w:p>
    <w:p w:rsidRDefault="00D4625D" w:rsidP="00D4625D" w:rsidR="00D4625D">
      <w:pPr>
        <w:spacing w:after="0"/>
        <w:jc w:val="both"/>
      </w:pPr>
      <w:r>
        <w:t>5. novčanih sredstava na računima</w:t>
      </w:r>
    </w:p>
    <w:p w:rsidRDefault="00D4625D" w:rsidP="00D4625D" w:rsidR="00D4625D">
      <w:pPr>
        <w:spacing w:after="0"/>
        <w:jc w:val="both"/>
      </w:pPr>
      <w:r>
        <w:t>6. druge imovine dužnika</w:t>
      </w:r>
    </w:p>
    <w:p w:rsidRDefault="00D4625D" w:rsidP="00D4625D" w:rsidR="00D4625D">
      <w:pPr>
        <w:spacing w:after="0"/>
        <w:jc w:val="both"/>
      </w:pPr>
      <w:r>
        <w:t>7. obveza dužnika unesenih u njegove poslovne knjige</w:t>
      </w:r>
    </w:p>
    <w:p w:rsidRDefault="00D4625D" w:rsidP="00D4625D" w:rsidR="00D4625D">
      <w:pPr>
        <w:spacing w:after="0"/>
        <w:jc w:val="both"/>
      </w:pPr>
      <w:r>
        <w:t>8. drugih novčanih i nenovčanih obveza dužnika</w:t>
      </w:r>
    </w:p>
    <w:p w:rsidRDefault="00D4625D" w:rsidP="00D4625D" w:rsidR="00D4625D">
      <w:pPr>
        <w:spacing w:after="0"/>
        <w:jc w:val="both"/>
      </w:pPr>
      <w:r>
        <w:t>9. razlučnih prava na imovini dužnika</w:t>
      </w:r>
    </w:p>
    <w:p w:rsidRDefault="00D4625D" w:rsidP="00D4625D" w:rsidR="00D4625D">
      <w:pPr>
        <w:spacing w:after="0"/>
        <w:jc w:val="both"/>
      </w:pPr>
      <w:r>
        <w:t>10. izlučnih prava</w:t>
      </w:r>
    </w:p>
    <w:p w:rsidRDefault="00D4625D" w:rsidP="00D4625D" w:rsidR="00D4625D">
      <w:pPr>
        <w:spacing w:after="0"/>
        <w:jc w:val="both"/>
      </w:pPr>
      <w:r>
        <w:t>11. prosječnih mjesečnih troškova redovnoga poslovanja dužnika u posljednjih godinu dana</w:t>
      </w:r>
    </w:p>
    <w:p w:rsidRDefault="00D4625D" w:rsidP="00D4625D" w:rsidR="00D4625D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D4625D" w:rsidP="00D4625D" w:rsidR="00D4625D">
      <w:pPr>
        <w:spacing w:after="0"/>
        <w:jc w:val="both"/>
      </w:pPr>
    </w:p>
    <w:p w:rsidRDefault="00D4625D" w:rsidP="00D4625D" w:rsidR="00D4625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4625D" w:rsidP="00D4625D" w:rsidR="00D4625D">
      <w:pPr>
        <w:spacing w:after="0"/>
        <w:jc w:val="both"/>
      </w:pPr>
    </w:p>
    <w:p w:rsidRDefault="00D4625D" w:rsidP="00D4625D" w:rsidR="00D4625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D4625D" w:rsidP="00D4625D" w:rsidR="00D4625D">
      <w:pPr>
        <w:spacing w:after="0"/>
        <w:jc w:val="center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4625D" w:rsidP="00D4625D" w:rsidR="00D4625D">
      <w:pPr>
        <w:spacing w:after="0"/>
        <w:jc w:val="center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801.926,54 kn dok iz zahtjeva za provedbu skraćenog stečajnog postupka proizlazi da je dužnik na dan 1. rujna 2015. u Očevidniku redoslijeda osniva za plaćanje ima evidentirane neizvršene osnove za plaćanje u ukupnom iznosu od 5.292.541,37 kn te da dužnik nema zaposlenih.</w:t>
      </w:r>
    </w:p>
    <w:p w:rsidRDefault="00D4625D" w:rsidP="00D4625D" w:rsidR="00D4625D">
      <w:pPr>
        <w:spacing w:after="0"/>
        <w:jc w:val="both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D4625D" w:rsidP="00D4625D" w:rsidR="00D4625D">
      <w:pPr>
        <w:spacing w:after="0"/>
        <w:jc w:val="both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jc w:val="both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23. veljače 2016.</w:t>
      </w:r>
    </w:p>
    <w:p w:rsidRDefault="00D4625D" w:rsidP="00D4625D" w:rsidR="00D4625D">
      <w:pPr>
        <w:spacing w:after="0"/>
        <w:jc w:val="center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jc w:val="center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4625D" w:rsidR="00D4625D">
        <w:tc>
          <w:tcPr>
            <w:tcW w:type="dxa" w:w="4928"/>
          </w:tcPr>
          <w:p w:rsidRDefault="00D4625D" w:rsidP="00D4625D" w:rsidR="00D4625D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D4625D" w:rsidP="00D4625D" w:rsidR="00D4625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D4625D" w:rsidP="00D4625D" w:rsidR="00D4625D">
            <w:pPr>
              <w:spacing w:after="0"/>
              <w:jc w:val="center"/>
              <w:rPr>
                <w:lang w:eastAsia="hr-HR"/>
              </w:rPr>
            </w:pPr>
          </w:p>
          <w:p w:rsidRDefault="00D4625D" w:rsidP="00D4625D" w:rsidR="00D4625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D4625D" w:rsidP="00D4625D" w:rsidR="00D4625D">
            <w:pPr>
              <w:spacing w:after="0"/>
              <w:jc w:val="center"/>
              <w:rPr>
                <w:lang w:eastAsia="hr-HR"/>
              </w:rPr>
            </w:pPr>
          </w:p>
          <w:p w:rsidRDefault="00D4625D" w:rsidP="00D4625D" w:rsidR="00D4625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D4625D" w:rsidP="00D4625D" w:rsidR="00D4625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4625D" w:rsidP="00D4625D" w:rsidR="00D4625D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4625D" w:rsidP="00D4625D" w:rsidR="00D4625D">
      <w:pPr>
        <w:spacing w:after="0"/>
        <w:jc w:val="both"/>
      </w:pPr>
      <w:r>
        <w:t>UPUTA O PRAVNOM LIJEKU :</w:t>
      </w:r>
    </w:p>
    <w:p w:rsidRDefault="00D4625D" w:rsidP="00D4625D" w:rsidR="00D4625D">
      <w:pPr>
        <w:spacing w:after="0"/>
        <w:jc w:val="both"/>
      </w:pPr>
      <w:r>
        <w:t>Protiv ovoga zaključka žalba nije dopuštena (čl. 19. st. 7. SZ-a).</w:t>
      </w:r>
    </w:p>
    <w:p w:rsidRDefault="00D4625D" w:rsidP="00D4625D" w:rsidR="00D4625D">
      <w:pPr>
        <w:spacing w:after="0"/>
        <w:jc w:val="both"/>
      </w:pPr>
    </w:p>
    <w:p w:rsidRDefault="00D4625D" w:rsidP="00D4625D" w:rsidR="00D4625D">
      <w:pPr>
        <w:spacing w:after="0"/>
        <w:jc w:val="both"/>
      </w:pPr>
      <w:r>
        <w:t>DNA:</w:t>
      </w:r>
    </w:p>
    <w:p w:rsidRDefault="00D4625D" w:rsidP="00D4625D" w:rsidR="00D4625D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Josip Smiljanec iz Šenkovca, Gorčica 2a, 40000 Čakovec</w:t>
      </w:r>
    </w:p>
    <w:p w:rsidRDefault="00D4625D" w:rsidP="00D4625D" w:rsidR="00D4625D">
      <w:pPr>
        <w:spacing w:after="0"/>
        <w:jc w:val="both"/>
      </w:pPr>
      <w:r>
        <w:t>- e-Oglasna ploča suda</w:t>
      </w:r>
    </w:p>
    <w:p w:rsidRDefault="00D4625D" w:rsidP="00D4625D" w:rsidR="00D4625D">
      <w:pPr>
        <w:spacing w:after="0"/>
        <w:jc w:val="both"/>
      </w:pPr>
    </w:p>
    <w:p w:rsidRDefault="00CB0EA4" w:rsidP="00D4625D" w:rsidR="00CB0EA4">
      <w:pPr>
        <w:pStyle w:val="Naslovdokumenta"/>
        <w:spacing w:after="0"/>
      </w:pPr>
    </w:p>
    <w:p w:rsidRDefault="0071688E" w:rsidP="00D4625D" w:rsidR="0071688E">
      <w:pPr>
        <w:pStyle w:val="Poetniodjeljak"/>
        <w:spacing w:after="0"/>
      </w:pPr>
    </w:p>
    <w:p w:rsidRDefault="00A21F0D" w:rsidP="00D4625D" w:rsidR="00A21F0D">
      <w:pPr>
        <w:pStyle w:val="NormaleSPIS"/>
        <w:spacing w:after="0"/>
        <w:rPr>
          <w:noProof/>
        </w:rPr>
      </w:pPr>
    </w:p>
    <w:p w:rsidRDefault="00DA0242" w:rsidP="00D4625D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25D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70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St-227/2016-2</izvorni_sadrzaj>
    <derivirana_varijabla naziv="DomainObject.Oznaka_1">St-227/2016-2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ENĐI društvo s ograničenom odgovornošću za ugostiteljstvo, trgovinu i usluge zastupanog po punomoćniku Josip Smiljanec</izvorni_sadrzaj>
    <derivirana_varijabla naziv="DomainObject.Predmet.ProtustrankaFormated_1">  ENĐI društvo s ograničenom odgovornošću za ugostiteljstvo, trgovinu i usluge zastupanog po punomoćniku Josip Smiljanec</derivirana_varijabla>
  </DomainObject.Predmet.ProtustrankaFormated>
  <DomainObject.Predmet.ProtustrankaFormatedOIB>
    <izvorni_sadrzaj>  ENĐI društvo s ograničenom odgovornošću za ugostiteljstvo, trgovinu i usluge, OIB 42874294143 zastupanog po punomoćniku Josip Smiljanec</izvorni_sadrzaj>
    <derivirana_varijabla naziv="DomainObject.Predmet.ProtustrankaFormatedOIB_1">  ENĐI društvo s ograničenom odgovornošću za ugostiteljstvo, trgovinu i usluge, OIB 42874294143 zastupanog po punomoćniku Josip Smiljanec</derivirana_varijabla>
  </DomainObject.Predmet.ProtustrankaFormatedOIB>
  <DomainObject.Predmet.ProtustrankaFormatedWithAdress>
    <izvorni_sadrzaj> ENĐI društvo s ograničenom odgovornošću za ugostiteljstvo, trgovinu i usluge, Gorčica 2, 40000 Šenkovec zastupanog po punomoćniku Josip Smiljanec</izvorni_sadrzaj>
    <derivirana_varijabla naziv="DomainObject.Predmet.ProtustrankaFormatedWithAdress_1"> ENĐI društvo s ograničenom odgovornošću za ugostiteljstvo, trgovinu i usluge, Gorčica 2, 40000 Šenkovec zastupanog po punomoćniku Josip Smiljanec</derivirana_varijabla>
  </DomainObject.Predmet.ProtustrankaFormatedWithAdress>
  <DomainObject.Predmet.ProtustrankaFormatedWithAdressOIB>
    <izvorni_sadrzaj> ENĐI društvo s ograničenom odgovornošću za ugostiteljstvo, trgovinu i usluge, OIB 42874294143, Gorčica 2, 40000 Šenkovec zastupanog po punomoćniku Josip Smiljanec</izvorni_sadrzaj>
    <derivirana_varijabla naziv="DomainObject.Predmet.ProtustrankaFormatedWithAdressOIB_1"> ENĐI društvo s ograničenom odgovornošću za ugostiteljstvo, trgovinu i usluge, OIB 42874294143, Gorčica 2, 40000 Šenkovec zastupanog po punomoćniku Josip Smiljanec</derivirana_varijabla>
  </DomainObject.Predmet.ProtustrankaFormatedWithAdressOIB>
  <DomainObject.Predmet.ProtustrankaWithAdress>
    <izvorni_sadrzaj>ENĐI društvo s ograničenom odgovornošću za ugostiteljstvo, trgovinu i usluge Gorčica 2, 40000 Šenkovec</izvorni_sadrzaj>
    <derivirana_varijabla naziv="DomainObject.Predmet.ProtustrankaWithAdress_1">ENĐI društvo s ograničenom odgovornošću za ugostiteljstvo, trgovinu i usluge Gorčica 2, 40000 Šenkovec</derivirana_varijabla>
  </DomainObject.Predmet.ProtustrankaWithAdress>
  <DomainObject.Predmet.ProtustrankaWithAdressOIB>
    <izvorni_sadrzaj>ENĐI društvo s ograničenom odgovornošću za ugostiteljstvo, trgovinu i usluge, OIB 42874294143, Gorčica 2, 40000 Šenkovec</izvorni_sadrzaj>
    <derivirana_varijabla naziv="DomainObject.Predmet.ProtustrankaWithAdressOIB_1">ENĐI društvo s ograničenom odgovornošću za ugostiteljstvo, trgovinu i usluge, OIB 42874294143, Gorčica 2, 40000 Šenkovec</derivirana_varijabla>
  </DomainObject.Predmet.ProtustrankaWithAdressOIB>
  <DomainObject.Predmet.ProtustrankaNazivFormated>
    <izvorni_sadrzaj>ENĐI društvo s ograničenom odgovornošću za ugostiteljstvo, trgovinu i usluge</izvorni_sadrzaj>
    <derivirana_varijabla naziv="DomainObject.Predmet.ProtustrankaNazivFormated_1">ENĐI društvo s ograničenom odgovornošću za ugostiteljstvo, trgovinu i usluge</derivirana_varijabla>
  </DomainObject.Predmet.ProtustrankaNazivFormated>
  <DomainObject.Predmet.ProtustrankaNazivFormatedOIB>
    <izvorni_sadrzaj>ENĐI društvo s ograničenom odgovornošću za ugostiteljstvo, trgovinu i usluge, OIB 42874294143</izvorni_sadrzaj>
    <derivirana_varijabla naziv="DomainObject.Predmet.ProtustrankaNazivFormatedOIB_1">ENĐI društvo s ograničenom odgovornošću za ugostiteljstvo, trgovinu i usluge, OIB 42874294143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 PODRUČNI URED SJEVERNA HRVATSKA zastupanog po punomoćniku Županijsko državno odvjetništvo u Varaždinu</izvorni_sadrzaj>
    <derivirana_varijabla naziv="DomainObject.Predmet.StrankaFormated_1">  RH MINISTARSTVO FINANCIJA POREZNA UPRAVA 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 PODRUČNI URED SJEVERNA HRVATSKA zastupanog po punomoćniku Županijsko državno odvjetništvo u Varaždinu</izvorni_sadrzaj>
    <derivirana_varijabla naziv="DomainObject.Predmet.StrankaFormatedOIB_1">  RH MINISTARSTVO FINANCIJA POREZNA UPRAVA 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 PODRUČNI URED SJEVERNA HRVATSKA, Graberje, 42000 Varaždin zastupanog po punomoćniku Županijsko državno odvjetništvo u Varaždinu</izvorni_sadrzaj>
    <derivirana_varijabla naziv="DomainObject.Predmet.StrankaFormatedWithAdress_1"> RH MINISTARSTVO FINANCIJA POREZNA UPRAVA 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 PODRUČNI URED SJEVERNA HRVATSKA, Graberje, 42000 Varaždin zastupanog po punomoćniku Županijsko državno odvjetništvo u Varaždinu</izvorni_sadrzaj>
    <derivirana_varijabla naziv="DomainObject.Predmet.StrankaFormatedWithAdressOIB_1"> RH MINISTARSTVO FINANCIJA POREZNA UPRAVA  PODRUČNI URED SJEVERNA HRVATSKA, Graberje, 42000 Varaždin zastupanog po punomoćniku Županijsko državno odvjetništvo u Varaždinu</derivirana_varijabla>
  </DomainObject.Predmet.StrankaFormatedWithAdressOIB>
  <DomainObject.Predmet.StrankaWithAdress>
    <izvorni_sadrzaj>RH MINISTARSTVO FINANCIJA POREZNA UPRAVA  PODRUČNI URED SJEVERNA HRVATSKA Graberje,42000 Varaždin</izvorni_sadrzaj>
    <derivirana_varijabla naziv="DomainObject.Predmet.StrankaWithAdress_1">RH MINISTARSTVO FINANCIJA POREZNA UPRAVA  PODRUČNI URED SJEVERNA HRVATSKA Graberje,42000 Varaždin</derivirana_varijabla>
  </DomainObject.Predmet.StrankaWithAdress>
  <DomainObject.Predmet.StrankaWithAdressOIB>
    <izvorni_sadrzaj>RH MINISTARSTVO FINANCIJA POREZNA UPRAVA  PODRUČNI URED SJEVERNA HRVATSKA, Graberje,42000 Varaždin</izvorni_sadrzaj>
    <derivirana_varijabla naziv="DomainObject.Predmet.StrankaWithAdressOIB_1">RH MINISTARSTVO FINANCIJA POREZNA UPRAVA  PODRUČNI URED SJEVERNA HRVATSKA, Graberje,42000 Varaždin</derivirana_varijabla>
  </DomainObject.Predmet.StrankaWithAdressOIB>
  <DomainObject.Predmet.StrankaNazivFormated>
    <izvorni_sadrzaj>RH MINISTARSTVO FINANCIJA POREZNA UPRAVA  PODRUČNI URED SJEVERNA HRVATSKA</izvorni_sadrzaj>
    <derivirana_varijabla naziv="DomainObject.Predmet.StrankaNazivFormated_1">RH MINISTARSTVO FINANCIJA POREZNA UPRAVA  PODRUČNI URED SJEVERNA HRVATSKA</derivirana_varijabla>
  </DomainObject.Predmet.StrankaNazivFormated>
  <DomainObject.Predmet.StrankaNazivFormatedOIB>
    <izvorni_sadrzaj>RH MINISTARSTVO FINANCIJA POREZNA UPRAVA  PODRUČNI URED SJEVERNA HRVATSKA</izvorni_sadrzaj>
    <derivirana_varijabla naziv="DomainObject.Predmet.StrankaNazivFormatedOIB_1">RH MINISTARSTVO FINANCIJA POREZNA UPRAVA 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 PODRUČNI URED SJEVERNA HRVATSKA zastupanog po punomoćniku Županijsko državno odvjetništvo u Varaždinu</item>
    </izvorni_sadrzaj>
    <derivirana_varijabla naziv="DomainObject.Predmet.StrankaListFormated_1">
      <item>RH MINISTARSTVO FINANCIJA POREZNA UPRAVA 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 PODRUČNI URED SJEVERNA HRVATSKA zastupanog po punomoćniku Županijsko državno odvjetništvo u Varaždinu</item>
    </izvorni_sadrzaj>
    <derivirana_varijabla naziv="DomainObject.Predmet.StrankaListFormatedOIB_1">
      <item>RH MINISTARSTVO FINANCIJA POREZNA UPRAVA 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POREZNA UPRAVA 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 PODRUČNI URED SJEVERNA HRVATSKA, Graberje, 42000 Varaždin zastupanog po punomoćniku Županijsko državno odvjetništvo u Varaždinu</item>
    </izvorni_sadrzaj>
    <derivirana_varijabla naziv="DomainObject.Predmet.StrankaListFormatedWithAdressOIB_1">
      <item>RH MINISTARSTVO FINANCIJA POREZNA UPRAVA  PODRUČNI URED SJEVERNA HRVATSKA,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 PODRUČNI URED SJEVERNA HRVATSKA</item>
    </izvorni_sadrzaj>
    <derivirana_varijabla naziv="DomainObject.Predmet.StrankaListNazivFormated_1">
      <item>RH MINISTARSTVO FINANCIJA POREZNA UPRAVA  PODRUČNI URED SJEVERNA HRVATSKA</item>
    </derivirana_varijabla>
  </DomainObject.Predmet.StrankaListNazivFormated>
  <DomainObject.Predmet.StrankaListNazivFormatedOIB>
    <izvorni_sadrzaj>
      <item>RH MINISTARSTVO FINANCIJA POREZNA UPRAVA  PODRUČNI URED SJEVERNA HRVATSKA</item>
    </izvorni_sadrzaj>
    <derivirana_varijabla naziv="DomainObject.Predmet.StrankaListNazivFormatedOIB_1">
      <item>RH MINISTARSTVO FINANCIJA POREZNA UPRAVA  PODRUČNI URED SJEVERNA HRVATSKA</item>
    </derivirana_varijabla>
  </DomainObject.Predmet.StrankaListNazivFormatedOIB>
  <DomainObject.Predmet.ProtuStrankaListFormated>
    <izvorni_sadrzaj>
      <item>ENĐI društvo s ograničenom odgovornošću za ugostiteljstvo, trgovinu i usluge zastupanog po punomoćniku Josip Smiljanec</item>
    </izvorni_sadrzaj>
    <derivirana_varijabla naziv="DomainObject.Predmet.ProtuStrankaListFormated_1">
      <item>ENĐI društvo s ograničenom odgovornošću za ugostiteljstvo, trgovinu i usluge zastupanog po punomoćniku Josip Smiljanec</item>
    </derivirana_varijabla>
  </DomainObject.Predmet.ProtuStrankaListFormated>
  <DomainObject.Predmet.ProtuStrankaListFormatedOIB>
    <izvorni_sadrzaj>
      <item>ENĐI društvo s ograničenom odgovornošću za ugostiteljstvo, trgovinu i usluge, OIB 42874294143 zastupanog po punomoćniku Josip Smiljanec</item>
    </izvorni_sadrzaj>
    <derivirana_varijabla naziv="DomainObject.Predmet.ProtuStrankaListFormatedOIB_1">
      <item>ENĐI društvo s ograničenom odgovornošću za ugostiteljstvo, trgovinu i usluge, OIB 42874294143 zastupanog po punomoćniku Josip Smiljanec</item>
    </derivirana_varijabla>
  </DomainObject.Predmet.ProtuStrankaListFormatedOIB>
  <DomainObject.Predmet.ProtuStrankaListFormatedWithAdress>
    <izvorni_sadrzaj>
      <item>ENĐI društvo s ograničenom odgovornošću za ugostiteljstvo, trgovinu i usluge, Gorčica 2, 40000 Šenkovec zastupanog po punomoćniku Josip Smiljanec</item>
    </izvorni_sadrzaj>
    <derivirana_varijabla naziv="DomainObject.Predmet.ProtuStrankaListFormatedWithAdress_1">
      <item>ENĐI društvo s ograničenom odgovornošću za ugostiteljstvo, trgovinu i usluge, Gorčica 2, 40000 Šenkovec zastupanog po punomoćniku Josip Smiljanec</item>
    </derivirana_varijabla>
  </DomainObject.Predmet.ProtuStrankaListFormatedWithAdress>
  <DomainObject.Predmet.ProtuStrankaListFormatedWithAdressOIB>
    <izvorni_sadrzaj>
      <item>ENĐI društvo s ograničenom odgovornošću za ugostiteljstvo, trgovinu i usluge, OIB 42874294143, Gorčica 2, 40000 Šenkovec zastupanog po punomoćniku Josip Smiljanec</item>
    </izvorni_sadrzaj>
    <derivirana_varijabla naziv="DomainObject.Predmet.ProtuStrankaListFormatedWithAdressOIB_1">
      <item>ENĐI društvo s ograničenom odgovornošću za ugostiteljstvo, trgovinu i usluge, OIB 42874294143, Gorčica 2, 40000 Šenkovec zastupanog po punomoćniku Josip Smiljanec</item>
    </derivirana_varijabla>
  </DomainObject.Predmet.ProtuStrankaListFormatedWithAdressOIB>
  <DomainObject.Predmet.ProtuStrankaListNazivFormated>
    <izvorni_sadrzaj>
      <item>ENĐI društvo s ograničenom odgovornošću za ugostiteljstvo, trgovinu i usluge</item>
    </izvorni_sadrzaj>
    <derivirana_varijabla naziv="DomainObject.Predmet.ProtuStrankaListNazivFormated_1">
      <item>ENĐI društvo s ograničenom odgovornošću za ugostiteljstvo, trgovinu i usluge</item>
    </derivirana_varijabla>
  </DomainObject.Predmet.ProtuStrankaListNazivFormated>
  <DomainObject.Predmet.ProtuStrankaListNazivFormatedOIB>
    <izvorni_sadrzaj>
      <item>ENĐI društvo s ograničenom odgovornošću za ugostiteljstvo, trgovinu i usluge, OIB 42874294143</item>
    </izvorni_sadrzaj>
    <derivirana_varijabla naziv="DomainObject.Predmet.ProtuStrankaListNazivFormatedOIB_1">
      <item>ENĐI društvo s ograničenom odgovornošću za ugostiteljstvo, trgovinu i usluge, OIB 42874294143</item>
    </derivirana_varijabla>
  </DomainObject.Predmet.ProtuStrankaListNazivFormatedOIB>
  <DomainObject.Predmet.OstaliListFormated>
    <izvorni_sadrzaj>
      <item>Josip Smiljanec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_1">
      <item>Josip Smiljanec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>
  <DomainObject.Predmet.OstaliListFormatedOIB>
    <izvorni_sadrzaj>
      <item>Josip Smiljanec, OIB 57533498683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OIB_1">
      <item>Josip Smiljanec, OIB 57533498683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OIB>
  <DomainObject.Predmet.OstaliListFormatedWithAdress>
    <izvorni_sadrzaj>
      <item>Josip Smiljanec,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WithAdress_1">
      <item>Josip Smiljanec,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WithAdress>
  <DomainObject.Predmet.OstaliListFormatedWithAdressOIB>
    <izvorni_sadrzaj>
      <item>Josip Smiljanec, OIB 57533498683,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WithAdressOIB_1">
      <item>Josip Smiljanec, OIB 57533498683,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WithAdressOIB>
  <DomainObject.Predmet.OstaliListNazivFormated>
    <izvorni_sadrzaj>
      <item>Josip Smiljanec</item>
      <item>Županijsko državno odvjetništvo u Varaždinu</item>
    </izvorni_sadrzaj>
    <derivirana_varijabla naziv="DomainObject.Predmet.OstaliListNazivFormated_1">
      <item>Josip Smiljanec</item>
      <item>Županijsko državno odvjetništvo u Varaždinu</item>
    </derivirana_varijabla>
  </DomainObject.Predmet.OstaliListNazivFormated>
  <DomainObject.Predmet.OstaliListNazivFormatedOIB>
    <izvorni_sadrzaj>
      <item>Josip Smiljanec, OIB 57533498683</item>
      <item>Županijsko državno odvjetništvo u Varaždinu</item>
    </izvorni_sadrzaj>
    <derivirana_varijabla naziv="DomainObject.Predmet.OstaliListNazivFormatedOIB_1">
      <item>Josip Smiljanec, OIB 57533498683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St-227/2016-2</izvorni_sadrzaj>
    <derivirana_varijabla naziv="DomainObject.PoslovniBrojDokumenta_1">St-227/2016-2</derivirana_varijabla>
  </DomainObject.PoslovniBrojDokumenta>
  <DomainObject.Predmet.StrankaIDrugi>
    <izvorni_sadrzaj>RH MINISTARSTVO FINANCIJA POREZNA UPRAVA  PODRUČNI URED SJEVERNA HRVATSKA</izvorni_sadrzaj>
    <derivirana_varijabla naziv="DomainObject.Predmet.StrankaIDrugi_1">RH MINISTARSTVO FINANCIJA POREZNA UPRAVA  PODRUČNI URED SJEVERNA HRVATSKA</derivirana_varijabla>
  </DomainObject.Predmet.StrankaIDrugi>
  <DomainObject.Predmet.ProtustrankaIDrugi>
    <izvorni_sadrzaj>ENĐI društvo s ograničenom odgovornošću za ugostiteljstvo, trgovinu i usluge</izvorni_sadrzaj>
    <derivirana_varijabla naziv="DomainObject.Predmet.ProtustrankaIDrugi_1">ENĐI društvo s ograničenom odgovornošću za ugostiteljstvo, trgovinu i usluge</derivirana_varijabla>
  </DomainObject.Predmet.ProtustrankaIDrugi>
  <DomainObject.Predmet.StrankaIDrugiAdressOIB>
    <izvorni_sadrzaj>RH MINISTARSTVO FINANCIJA POREZNA UPRAVA  PODRUČNI URED SJEVERNA HRVATSKA, Graberje, 42000 Varaždin</izvorni_sadrzaj>
    <derivirana_varijabla naziv="DomainObject.Predmet.StrankaIDrugiAdressOIB_1">RH MINISTARSTVO FINANCIJA POREZNA UPRAVA  PODRUČNI URED SJEVERNA HRVATSKA, Graberje, 42000 Varaždin</derivirana_varijabla>
  </DomainObject.Predmet.StrankaIDrugiAdressOIB>
  <DomainObject.Predmet.ProtustrankaIDrugiAdressOIB>
    <izvorni_sadrzaj>ENĐI društvo s ograničenom odgovornošću za ugostiteljstvo, trgovinu i usluge, OIB 42874294143, Gorčica 2, 40000 Šenkovec</izvorni_sadrzaj>
    <derivirana_varijabla naziv="DomainObject.Predmet.ProtustrankaIDrugiAdressOIB_1">ENĐI društvo s ograničenom odgovornošću za ugostiteljstvo, trgovinu i usluge, OIB 42874294143, Gorčica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ENĐI društvo s ograničenom odgovornošću za ugostiteljstvo, trgovinu i usluge</item>
      <item>Josip Smiljanec</item>
      <item>Županijsko državno odvjetništvo u Varaždinu</item>
      <item>RH MINISTARSTVO FINANCIJA POREZNA UPRAVA  PODRUČNI URED SJEVERNA HRVATSKA</item>
    </izvorni_sadrzaj>
    <derivirana_varijabla naziv="DomainObject.Predmet.SudioniciListNaziv_1">
      <item>ENĐI društvo s ograničenom odgovornošću za ugostiteljstvo, trgovinu i usluge</item>
      <item>Josip Smiljanec</item>
      <item>Županijsko državno odvjetništvo u Varaždinu</item>
      <item>RH MINISTARSTVO FINANCIJA POREZNA UPRAVA  PODRUČNI URED SJEVERNA HRVATSKA</item>
    </derivirana_varijabla>
  </DomainObject.Predmet.SudioniciListNaziv>
  <DomainObject.Predmet.SudioniciListAdressOIB>
    <izvorni_sadrzaj>
      <item>ENĐI društvo s ograničenom odgovornošću za ugostiteljstvo, trgovinu i usluge, OIB 42874294143, Gorčica 2,40000 Šenkovec</item>
      <item>Josip Smiljanec, OIB 57533498683, Gorčica 2a,40000 Šenkovec</item>
      <item>Županijsko državno odvjetništvo u Varaždinu</item>
      <item>RH MINISTARSTVO FINANCIJA POREZNA UPRAVA  PODRUČNI URED SJEVERNA HRVATSKA, Graberje,42000 Varaždin</item>
    </izvorni_sadrzaj>
    <derivirana_varijabla naziv="DomainObject.Predmet.SudioniciListAdressOIB_1">
      <item>ENĐI društvo s ograničenom odgovornošću za ugostiteljstvo, trgovinu i usluge, OIB 42874294143, Gorčica 2,40000 Šenkovec</item>
      <item>Josip Smiljanec, OIB 57533498683, Gorčica 2a,40000 Šenkovec</item>
      <item>Županijsko državno odvjetništvo u Varaždinu</item>
      <item>RH MINISTARSTVO FINANCIJA POREZNA UPRAVA  PODRUČNI URED SJEVERNA HRVATSKA, Graberje,42000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8421A-1CAB-402C-8EA8-41FB0CA3F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2380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2016-02-23T11:52:00Z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