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a3cb" w14:paraId="77da3cb" w:rsidRDefault="004A293E" w:rsidP="004A293E" w:rsidR="004A293E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4A293E" w:rsidP="004A293E" w:rsidR="004A293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4A293E" w:rsidP="004A293E" w:rsidR="004A293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4A293E" w:rsidP="004A293E" w:rsidR="004A293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4A293E" w:rsidP="004A293E" w:rsidR="004A293E">
      <w:pPr>
        <w:spacing w:after="0"/>
        <w:rPr>
          <w:lang w:eastAsia="hr-HR"/>
        </w:rPr>
      </w:pP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  <w:jc w:val="center"/>
      </w:pPr>
      <w:r>
        <w:t>U  I M E  R E P U B L I K E  H R V A T S K E</w:t>
      </w: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  <w:jc w:val="center"/>
      </w:pPr>
      <w:r>
        <w:t>R J E Š E NJ E</w:t>
      </w: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TOP GREEN ENERGY d.o.o., OIB: 46991875273 sa sjedištem u Antuna Gustava Matoša 3, 40000 Čakovec, dana 31. svibnja 2017. godine</w:t>
      </w:r>
    </w:p>
    <w:p w:rsidRDefault="004A293E" w:rsidP="004A293E" w:rsidR="004A293E">
      <w:pPr>
        <w:spacing w:after="0"/>
        <w:jc w:val="both"/>
      </w:pPr>
    </w:p>
    <w:p w:rsidRDefault="004A293E" w:rsidP="004A293E" w:rsidR="004A293E">
      <w:pPr>
        <w:spacing w:after="0"/>
        <w:jc w:val="both"/>
      </w:pPr>
    </w:p>
    <w:p w:rsidRDefault="004A293E" w:rsidP="004A293E" w:rsidR="004A293E">
      <w:pPr>
        <w:spacing w:after="0"/>
        <w:jc w:val="center"/>
      </w:pPr>
      <w:r>
        <w:t>r i j e š i o  j e</w:t>
      </w: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  <w:jc w:val="both"/>
      </w:pPr>
      <w:r>
        <w:tab/>
        <w:t>I/ Otvara se stečajni postupak nad stečajnim dužnikom TOP GREEN ENERGY d.o.o., OIB: 46991875273 sa sjedištem u Antuna Gustava Matoša 3, 40000 Čakovec, s danom 31. svibnja 2017. u 14,30 sati.</w:t>
      </w:r>
    </w:p>
    <w:p w:rsidRDefault="004A293E" w:rsidP="004A293E" w:rsidR="004A293E">
      <w:pPr>
        <w:spacing w:after="0"/>
        <w:jc w:val="both"/>
      </w:pPr>
    </w:p>
    <w:p w:rsidRDefault="004A293E" w:rsidP="004A293E" w:rsidR="004A293E">
      <w:pPr>
        <w:spacing w:after="0"/>
        <w:jc w:val="both"/>
        <w:rPr>
          <w:szCs w:val="20"/>
        </w:rPr>
      </w:pPr>
      <w:r>
        <w:tab/>
        <w:t>II/ Zaključuje se stečajni postupak nad stečajnim dužnikom TOP GREEN ENERGY d.o.o., OIB: 46991875273 sa sjedištem u Antuna Gustava Matoša 3, 40000 Čakovec.</w:t>
      </w:r>
    </w:p>
    <w:p w:rsidRDefault="004A293E" w:rsidP="004A293E" w:rsidR="004A293E">
      <w:pPr>
        <w:spacing w:after="0"/>
        <w:jc w:val="both"/>
      </w:pPr>
    </w:p>
    <w:p w:rsidRDefault="004A293E" w:rsidP="004A293E" w:rsidR="004A293E">
      <w:pPr>
        <w:spacing w:after="0"/>
        <w:jc w:val="both"/>
      </w:pPr>
      <w:r>
        <w:tab/>
        <w:t xml:space="preserve">III/ Za stečajnog upravitelja imenuje se Marijan </w:t>
      </w:r>
      <w:proofErr w:type="spellStart"/>
      <w:r>
        <w:t>Drljanovčan</w:t>
      </w:r>
      <w:proofErr w:type="spellEnd"/>
      <w:r>
        <w:t xml:space="preserve">, Antuna Mihanovića 131, </w:t>
      </w:r>
      <w:proofErr w:type="spellStart"/>
      <w:r>
        <w:t>Miholjanec</w:t>
      </w:r>
      <w:proofErr w:type="spellEnd"/>
      <w:r>
        <w:t>, OIB: 49708160625.</w:t>
      </w:r>
    </w:p>
    <w:p w:rsidRDefault="004A293E" w:rsidP="004A293E" w:rsidR="004A293E">
      <w:pPr>
        <w:spacing w:after="0"/>
        <w:jc w:val="both"/>
        <w:rPr>
          <w:color w:val="FF0000"/>
        </w:rPr>
      </w:pPr>
    </w:p>
    <w:p w:rsidRDefault="004A293E" w:rsidP="004A293E" w:rsidR="004A293E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</w:t>
      </w:r>
    </w:p>
    <w:p w:rsidRDefault="004A293E" w:rsidP="004A293E" w:rsidR="004A293E">
      <w:pPr>
        <w:spacing w:after="0"/>
        <w:jc w:val="both"/>
      </w:pP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  <w:jc w:val="center"/>
      </w:pPr>
      <w:r>
        <w:t>Obrazloženje</w:t>
      </w: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  <w:jc w:val="both"/>
      </w:pPr>
      <w:r>
        <w:tab/>
        <w:t xml:space="preserve">Predlagatelj je dana 23. ožujka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  <w:jc w:val="center"/>
      </w:pPr>
      <w:r>
        <w:t>U Varaždinu, 31. svibnja 2017.</w:t>
      </w:r>
    </w:p>
    <w:p w:rsidRDefault="004A293E" w:rsidP="004A293E" w:rsidR="004A293E">
      <w:pPr>
        <w:spacing w:after="0"/>
      </w:pPr>
      <w:r>
        <w:t xml:space="preserve">                                                                                                  </w:t>
      </w:r>
    </w:p>
    <w:p w:rsidRDefault="004A293E" w:rsidP="004A293E" w:rsidR="004A293E">
      <w:pPr>
        <w:spacing w:after="0"/>
      </w:pPr>
      <w:r>
        <w:t xml:space="preserve">     </w:t>
      </w: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7B1D">
        <w:t xml:space="preserve">                 STEČAJNI SUDAC</w:t>
      </w: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</w:pPr>
      <w:r>
        <w:t xml:space="preserve">          </w:t>
      </w:r>
      <w:r w:rsidR="00761CCF">
        <w:t xml:space="preserve">  </w:t>
      </w:r>
      <w:r w:rsidR="00761CCF">
        <w:tab/>
      </w:r>
      <w:r w:rsidR="00761CCF">
        <w:tab/>
      </w:r>
      <w:r w:rsidR="00761CCF">
        <w:tab/>
      </w:r>
      <w:r w:rsidR="00761CCF">
        <w:tab/>
      </w:r>
      <w:r w:rsidR="00761CCF">
        <w:tab/>
      </w:r>
      <w:r w:rsidR="00761CCF">
        <w:tab/>
        <w:t xml:space="preserve">                     </w:t>
      </w:r>
      <w:bookmarkStart w:name="_GoBack" w:id="0"/>
      <w:bookmarkEnd w:id="0"/>
      <w:r>
        <w:t xml:space="preserve"> Jasna Lekić</w:t>
      </w:r>
      <w:r w:rsidR="00761CCF">
        <w:t>, v.r.</w:t>
      </w:r>
    </w:p>
    <w:p w:rsidRDefault="004A293E" w:rsidP="004A293E" w:rsidR="004A293E">
      <w:pPr>
        <w:spacing w:after="0"/>
      </w:pPr>
      <w:r>
        <w:t xml:space="preserve"> </w:t>
      </w: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</w:pPr>
      <w:r>
        <w:t xml:space="preserve">                              </w:t>
      </w:r>
    </w:p>
    <w:p w:rsidRDefault="004A293E" w:rsidP="004A293E" w:rsidR="004A293E">
      <w:pPr>
        <w:spacing w:after="0"/>
      </w:pPr>
      <w:r>
        <w:tab/>
        <w:t>UPUTA O PRAVNOM LIJEKU:</w:t>
      </w: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A293E" w:rsidP="004A293E" w:rsidR="004A293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</w:pPr>
    </w:p>
    <w:p w:rsidRDefault="004A293E" w:rsidP="004A293E" w:rsidR="004A293E">
      <w:pPr>
        <w:spacing w:after="0"/>
      </w:pPr>
      <w:r>
        <w:t>DNA:</w:t>
      </w:r>
    </w:p>
    <w:p w:rsidRDefault="004A293E" w:rsidP="004A293E" w:rsidR="004A293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A293E" w:rsidP="004A293E" w:rsidR="004A293E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4A293E" w:rsidP="004A293E" w:rsidR="004A293E">
      <w:pPr>
        <w:numPr>
          <w:ilvl w:val="0"/>
          <w:numId w:val="47"/>
        </w:numPr>
        <w:spacing w:after="0"/>
      </w:pPr>
      <w:r>
        <w:t>Dužnik TOP GREEN ENERGY d.o.o., Antuna Gustava Matoša 3, 40000 Čakovec</w:t>
      </w:r>
    </w:p>
    <w:p w:rsidRDefault="004A293E" w:rsidP="004A293E" w:rsidR="004A293E">
      <w:pPr>
        <w:numPr>
          <w:ilvl w:val="0"/>
          <w:numId w:val="47"/>
        </w:numPr>
        <w:spacing w:after="0"/>
      </w:pPr>
      <w:r>
        <w:t xml:space="preserve">Direktor dužnika </w:t>
      </w:r>
      <w:r w:rsidR="00F37B1D">
        <w:t xml:space="preserve">Damir </w:t>
      </w:r>
      <w:proofErr w:type="spellStart"/>
      <w:r w:rsidR="00F37B1D">
        <w:t>Toplek</w:t>
      </w:r>
      <w:proofErr w:type="spellEnd"/>
      <w:r w:rsidR="00F37B1D">
        <w:t>, Antuna Gustava Matoša 3, 40000 Čakovec</w:t>
      </w:r>
    </w:p>
    <w:p w:rsidRDefault="004A293E" w:rsidP="004A293E" w:rsidR="004A293E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4A293E" w:rsidP="004A293E" w:rsidR="004A293E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4A293E" w:rsidP="004A293E" w:rsidR="004A293E">
      <w:pPr>
        <w:numPr>
          <w:ilvl w:val="0"/>
          <w:numId w:val="47"/>
        </w:numPr>
        <w:spacing w:after="0"/>
        <w:rPr>
          <w:color w:val="FF0000"/>
        </w:rPr>
      </w:pPr>
      <w:r>
        <w:t xml:space="preserve">Stečajni upravitelj se Marijan </w:t>
      </w:r>
      <w:proofErr w:type="spellStart"/>
      <w:r>
        <w:t>Drljanovčan</w:t>
      </w:r>
      <w:proofErr w:type="spellEnd"/>
      <w:r>
        <w:t xml:space="preserve">, Antuna Mihanovića 131, </w:t>
      </w:r>
      <w:proofErr w:type="spellStart"/>
      <w:r>
        <w:t>Miholjanec</w:t>
      </w:r>
      <w:proofErr w:type="spellEnd"/>
    </w:p>
    <w:p w:rsidRDefault="004A293E" w:rsidP="004A293E" w:rsidR="004A293E">
      <w:pPr>
        <w:numPr>
          <w:ilvl w:val="0"/>
          <w:numId w:val="47"/>
        </w:numPr>
        <w:spacing w:after="0"/>
      </w:pPr>
      <w:r>
        <w:t>e-Oglasna ploča suda</w:t>
      </w:r>
    </w:p>
    <w:p w:rsidRDefault="004A293E" w:rsidP="004A293E" w:rsidR="004A293E">
      <w:pPr>
        <w:spacing w:after="0"/>
      </w:pPr>
    </w:p>
    <w:p w:rsidRDefault="00AB4602" w:rsidP="004A293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ACC" w:rsidP="00537B78" w:rsidR="007A6ACC">
      <w:r>
        <w:separator/>
      </w:r>
    </w:p>
  </w:endnote>
  <w:endnote w:id="0" w:type="continuationSeparator">
    <w:p w:rsidRDefault="007A6ACC" w:rsidP="00537B78" w:rsidR="007A6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ACC" w:rsidP="00537B78" w:rsidR="007A6ACC">
      <w:r>
        <w:separator/>
      </w:r>
    </w:p>
  </w:footnote>
  <w:footnote w:id="0" w:type="continuationSeparator">
    <w:p w:rsidRDefault="007A6ACC" w:rsidP="00537B78" w:rsidR="007A6A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93E" w:rsidR="008333A9">
    <w:pPr>
      <w:pStyle w:val="Zaglavlje"/>
    </w:pPr>
    <w:r>
      <w:rPr>
        <w:rStyle w:val="PozadinaSvijetloCrvena"/>
        <w:shd w:fill="auto" w:color="auto" w:val="clear"/>
      </w:rPr>
      <w:t>Poslovni broj: 3 St-154/17-4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293E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1CCF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CC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5F6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E00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B1D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768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St-154/2017-4</izvorni_sadrzaj>
    <derivirana_varijabla naziv="DomainObject.Oznaka_1">St-154/2017-4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GREEN ENERGY društvo s ograničenom odgovornošću za proizvodnju električne energije i usluge</izvorni_sadrzaj>
    <derivirana_varijabla naziv="DomainObject.Predmet.ProtustrankaFormated_1">  TOP GREEN ENERGY društvo s ograničenom odgovornošću za proizvodnju električne energije i usluge</derivirana_varijabla>
  </DomainObject.Predmet.ProtustrankaFormated>
  <DomainObject.Predmet.ProtustrankaFormatedOIB>
    <izvorni_sadrzaj>  TOP GREEN ENERGY društvo s ograničenom odgovornošću za proizvodnju električne energije i usluge, OIB 46991875273</izvorni_sadrzaj>
    <derivirana_varijabla naziv="DomainObject.Predmet.ProtustrankaFormatedOIB_1">  TOP GREEN ENERGY društvo s ograničenom odgovornošću za proizvodnju električne energije i usluge, OIB 46991875273</derivirana_varijabla>
  </DomainObject.Predmet.ProtustrankaFormatedOIB>
  <DomainObject.Predmet.ProtustrankaFormatedWithAdress>
    <izvorni_sadrzaj> TOP GREEN ENERGY društvo s ograničenom odgovornošću za proizvodnju električne energije i usluge, Antuna Gustava Matoša 3, 40000 Čakovec</izvorni_sadrzaj>
    <derivirana_varijabla naziv="DomainObject.Predmet.ProtustrankaFormatedWithAdress_1"> TOP GREEN ENERGY društvo s ograničenom odgovornošću za proizvodnju električne energije i usluge, Antuna Gustava Matoša 3, 40000 Čakovec</derivirana_varijabla>
  </DomainObject.Predmet.ProtustrankaFormatedWithAdress>
  <DomainObject.Predmet.ProtustrankaFormatedWithAdressOIB>
    <izvorni_sadrzaj> TOP GREEN ENERGY društvo s ograničenom odgovornošću za proizvodnju električne energije i usluge, OIB 46991875273, Antuna Gustava Matoša 3, 40000 Čakovec</izvorni_sadrzaj>
    <derivirana_varijabla naziv="DomainObject.Predmet.ProtustrankaFormatedWithAdressOIB_1"> TOP GREEN ENERGY društvo s ograničenom odgovornošću za proizvodnju električne energije i usluge, OIB 46991875273, Antuna Gustava Matoša 3, 40000 Čakovec</derivirana_varijabla>
  </DomainObject.Predmet.ProtustrankaFormatedWithAdressOIB>
  <DomainObject.Predmet.ProtustrankaWithAdress>
    <izvorni_sadrzaj>TOP GREEN ENERGY društvo s ograničenom odgovornošću za proizvodnju električne energije i usluge Antuna Gustava Matoša 3, 40000 Čakovec</izvorni_sadrzaj>
    <derivirana_varijabla naziv="DomainObject.Predmet.ProtustrankaWithAdress_1">TOP GREEN ENERGY društvo s ograničenom odgovornošću za proizvodnju električne energije i usluge Antuna Gustava Matoša 3, 40000 Čakovec</derivirana_varijabla>
  </DomainObject.Predmet.ProtustrankaWithAdress>
  <DomainObject.Predmet.ProtustrankaWithAdressOIB>
    <izvorni_sadrzaj>TOP GREEN ENERGY društvo s ograničenom odgovornošću za proizvodnju električne energije i usluge, OIB 46991875273, Antuna Gustava Matoša 3, 40000 Čakovec</izvorni_sadrzaj>
    <derivirana_varijabla naziv="DomainObject.Predmet.ProtustrankaWithAdressOIB_1">TOP GREEN ENERGY društvo s ograničenom odgovornošću za proizvodnju električne energije i usluge, OIB 46991875273, Antuna Gustava Matoša 3, 40000 Čakovec</derivirana_varijabla>
  </DomainObject.Predmet.ProtustrankaWithAdressOIB>
  <DomainObject.Predmet.ProtustrankaNazivFormated>
    <izvorni_sadrzaj>TOP GREEN ENERGY društvo s ograničenom odgovornošću za proizvodnju električne energije i usluge</izvorni_sadrzaj>
    <derivirana_varijabla naziv="DomainObject.Predmet.ProtustrankaNazivFormated_1">TOP GREEN ENERGY društvo s ograničenom odgovornošću za proizvodnju električne energije i usluge</derivirana_varijabla>
  </DomainObject.Predmet.ProtustrankaNazivFormated>
  <DomainObject.Predmet.ProtustrankaNazivFormatedOIB>
    <izvorni_sadrzaj>TOP GREEN ENERGY društvo s ograničenom odgovornošću za proizvodnju električne energije i usluge, OIB 46991875273</izvorni_sadrzaj>
    <derivirana_varijabla naziv="DomainObject.Predmet.ProtustrankaNazivFormatedOIB_1">TOP GREEN ENERGY društvo s ograničenom odgovornošću za proizvodnju električne energije i usluge, OIB 46991875273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31890.37</izvorni_sadrzaj>
    <derivirana_varijabla naziv="DomainObject.Predmet.TrenutnaVrijednost_1">31890.37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 GREEN ENERGY društvo s ograničenom odgovornošću za proizvodnju električne energije i usluge</item>
    </izvorni_sadrzaj>
    <derivirana_varijabla naziv="DomainObject.Predmet.ProtuStrankaListFormated_1">
      <item>TOP GREEN ENERGY društvo s ograničenom odgovornošću za proizvodnju električne energije i usluge</item>
    </derivirana_varijabla>
  </DomainObject.Predmet.ProtuStrankaListFormated>
  <DomainObject.Predmet.ProtuStrankaListFormatedOIB>
    <izvorni_sadrzaj>
      <item>TOP GREEN ENERGY društvo s ograničenom odgovornošću za proizvodnju električne energije i usluge, OIB 46991875273</item>
    </izvorni_sadrzaj>
    <derivirana_varijabla naziv="DomainObject.Predmet.ProtuStrankaListFormatedOIB_1">
      <item>TOP GREEN ENERGY društvo s ograničenom odgovornošću za proizvodnju električne energije i usluge, OIB 46991875273</item>
    </derivirana_varijabla>
  </DomainObject.Predmet.ProtuStrankaListFormatedOIB>
  <DomainObject.Predmet.ProtuStrankaListFormatedWithAdress>
    <izvorni_sadrzaj>
      <item>TOP GREEN ENERGY društvo s ograničenom odgovornošću za proizvodnju električne energije i usluge, Antuna Gustava Matoša 3, 40000 Čakovec</item>
    </izvorni_sadrzaj>
    <derivirana_varijabla naziv="DomainObject.Predmet.ProtuStrankaListFormatedWithAdress_1">
      <item>TOP GREEN ENERGY društvo s ograničenom odgovornošću za proizvodnju električne energije i usluge, Antuna Gustava Matoša 3, 40000 Čakovec</item>
    </derivirana_varijabla>
  </DomainObject.Predmet.ProtuStrankaListFormatedWithAdress>
  <DomainObject.Predmet.ProtuStrankaListFormatedWithAdressOIB>
    <izvorni_sadrzaj>
      <item>TOP GREEN ENERGY društvo s ograničenom odgovornošću za proizvodnju električne energije i usluge, OIB 46991875273, Antuna Gustava Matoša 3, 40000 Čakovec</item>
    </izvorni_sadrzaj>
    <derivirana_varijabla naziv="DomainObject.Predmet.ProtuStrankaListFormatedWithAdressOIB_1">
      <item>TOP GREEN ENERGY društvo s ograničenom odgovornošću za proizvodnju električne energije i usluge, OIB 46991875273, Antuna Gustava Matoša 3, 40000 Čakovec</item>
    </derivirana_varijabla>
  </DomainObject.Predmet.ProtuStrankaListFormatedWithAdressOIB>
  <DomainObject.Predmet.ProtuStrankaListNazivFormated>
    <izvorni_sadrzaj>
      <item>TOP GREEN ENERGY društvo s ograničenom odgovornošću za proizvodnju električne energije i usluge</item>
    </izvorni_sadrzaj>
    <derivirana_varijabla naziv="DomainObject.Predmet.ProtuStrankaListNazivFormated_1">
      <item>TOP GREEN ENERGY društvo s ograničenom odgovornošću za proizvodnju električne energije i usluge</item>
    </derivirana_varijabla>
  </DomainObject.Predmet.ProtuStrankaListNazivFormated>
  <DomainObject.Predmet.ProtuStrankaListNazivFormatedOIB>
    <izvorni_sadrzaj>
      <item>TOP GREEN ENERGY društvo s ograničenom odgovornošću za proizvodnju električne energije i usluge, OIB 46991875273</item>
    </izvorni_sadrzaj>
    <derivirana_varijabla naziv="DomainObject.Predmet.ProtuStrankaListNazivFormatedOIB_1">
      <item>TOP GREEN ENERGY društvo s ograničenom odgovornošću za proizvodnju električne energije i usluge, OIB 46991875273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St-154/2017-4</izvorni_sadrzaj>
    <derivirana_varijabla naziv="DomainObject.PoslovniBrojDokumenta_1">St-154/2017-4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 GREEN ENERGY društvo s ograničenom odgovornošću za proizvodnju električne energije i usluge</izvorni_sadrzaj>
    <derivirana_varijabla naziv="DomainObject.Predmet.ProtustrankaIDrugi_1">TOP GREEN ENERGY društvo s ograničenom odgovornošću za proizvodnju električne energije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TOP GREEN ENERGY društvo s ograničenom odgovornošću za proizvodnju električne energije i usluge, OIB 46991875273, Antuna Gustava Matoša 3, 40000 Čakovec</izvorni_sadrzaj>
    <derivirana_varijabla naziv="DomainObject.Predmet.ProtustrankaIDrugiAdressOIB_1">TOP GREEN ENERGY društvo s ograničenom odgovornošću za proizvodnju električne energije i usluge, OIB 46991875273, Antuna Gustava Matoša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 GREEN ENERGY društvo s ograničenom odgovornošću za proizvodnju električne energije i usluge</item>
      <item>Sudski registar</item>
      <item>e-oglasna ploča</item>
    </izvorni_sadrzaj>
    <derivirana_varijabla naziv="DomainObject.Predmet.SudioniciListNaziv_1">
      <item>Financijska agencija</item>
      <item>TOP GREEN ENERGY društvo s ograničenom odgovornošću za proizvodnju električne energije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TOP GREEN ENERGY društvo s ograničenom odgovornošću za proizvodnju električne energije i usluge, OIB 46991875273, Antuna Gustava Matoša 3,40000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TOP GREEN ENERGY društvo s ograničenom odgovornošću za proizvodnju električne energije i usluge, OIB 46991875273, Antuna Gustava Matoša 3,40000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A60A1-DB94-4EBE-A3EF-FBADEBFAA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2852</properties:Characters>
  <properties:Lines>89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2017-05-31T06:39:00Z</cp:lastPrinted>
  <dcterms:modified xmlns:xsi="http://www.w3.org/2001/XMLSchema-instance" xsi:type="dcterms:W3CDTF">2017-05-31T06:39:00Z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St-154/2017-4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