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9ef7" w14:paraId="69e9ef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BA365D">
        <w:t>2234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A365D">
        <w:rPr>
          <w:lang w:val="hr-HR"/>
        </w:rPr>
        <w:t>HVAR PUTNIČKA AGENCIJA</w:t>
      </w:r>
      <w:r w:rsidR="003A254A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BA365D">
        <w:rPr>
          <w:lang w:val="hr-HR"/>
        </w:rPr>
        <w:t>, Hvar (Grad Hvar), Hvar bb, OIB: 29831939764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BA365D">
        <w:rPr>
          <w:lang w:val="hr-HR"/>
        </w:rPr>
        <w:t xml:space="preserve"> 060227949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A365D" w:rsidRPr="00BA365D">
        <w:rPr>
          <w:lang w:val="hr-HR"/>
        </w:rPr>
        <w:t>HVAR PUTNIČKA AGENCIJA d.o.o., Hvar (Grad Hvar), Hvar bb, OIB: 29831939764, MBS: 060227949</w:t>
      </w:r>
      <w:r w:rsidR="00BA365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156CA5">
        <w:rPr>
          <w:lang w:val="hr-HR"/>
        </w:rPr>
        <w:t>10</w:t>
      </w:r>
      <w:r w:rsidR="00822B62">
        <w:rPr>
          <w:lang w:val="hr-HR"/>
        </w:rPr>
        <w:t xml:space="preserve"> sati i</w:t>
      </w:r>
      <w:r w:rsidR="00156CA5">
        <w:rPr>
          <w:lang w:val="hr-HR"/>
        </w:rPr>
        <w:t xml:space="preserve"> 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156CA5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A365D" w:rsidRPr="00BA365D">
        <w:rPr>
          <w:lang w:val="hr-HR"/>
        </w:rPr>
        <w:t xml:space="preserve">HVAR PUTNIČKA AGENCIJA d.o.o., Hvar (Grad Hvar), Hvar bb, OIB: 29831939764, MBS: 060227949.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C0634">
        <w:rPr>
          <w:lang w:val="hr-HR"/>
        </w:rPr>
        <w:t>19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156CA5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7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234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56CA5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074A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0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7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7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7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7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0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7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7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7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7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St-2234/2015</izvorni_sadrzaj>
    <derivirana_varijabla naziv="DomainObject.Predmet.OznakaBroj_1">St-2234/2015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PUTNIČKA AGENCIJA, društvo s ograničenom odgovornošću za turizam</izvorni_sadrzaj>
    <derivirana_varijabla naziv="DomainObject.Predmet.ProtustrankaFormated_1">  HVAR PUTNIČKA AGENCIJA, društvo s ograničenom odgovornošću za turizam</derivirana_varijabla>
  </DomainObject.Predmet.ProtustrankaFormated>
  <DomainObject.Predmet.ProtustrankaFormatedOIB>
    <izvorni_sadrzaj>  HVAR PUTNIČKA AGENCIJA, društvo s ograničenom odgovornošću za turizam, OIB 29831939764</izvorni_sadrzaj>
    <derivirana_varijabla naziv="DomainObject.Predmet.ProtustrankaFormatedOIB_1">  HVAR PUTNIČKA AGENCIJA, društvo s ograničenom odgovornošću za turizam, OIB 29831939764</derivirana_varijabla>
  </DomainObject.Predmet.ProtustrankaFormatedOIB>
  <DomainObject.Predmet.ProtustrankaFormatedWithAdress>
    <izvorni_sadrzaj> HVAR PUTNIČKA AGENCIJA, društvo s ograničenom odgovornošću za turizam, Hvar bb, 21450 Hvar</izvorni_sadrzaj>
    <derivirana_varijabla naziv="DomainObject.Predmet.ProtustrankaFormatedWithAdress_1"> HVAR PUTNIČKA AGENCIJA, društvo s ograničenom odgovornošću za turizam, Hvar bb, 21450 Hvar</derivirana_varijabla>
  </DomainObject.Predmet.ProtustrankaFormatedWithAdress>
  <DomainObject.Predmet.ProtustrankaFormatedWithAdressOIB>
    <izvorni_sadrzaj> HVAR PUTNIČKA AGENCIJA, društvo s ograničenom odgovornošću za turizam, OIB 29831939764, Hvar bb, 21450 Hvar</izvorni_sadrzaj>
    <derivirana_varijabla naziv="DomainObject.Predmet.ProtustrankaFormatedWithAdressOIB_1"> HVAR PUTNIČKA AGENCIJA, društvo s ograničenom odgovornošću za turizam, OIB 29831939764, Hvar bb, 21450 Hvar</derivirana_varijabla>
  </DomainObject.Predmet.ProtustrankaFormatedWithAdressOIB>
  <DomainObject.Predmet.ProtustrankaWithAdress>
    <izvorni_sadrzaj>HVAR PUTNIČKA AGENCIJA, društvo s ograničenom odgovornošću za turizam Hvar bb, 21450 Hvar</izvorni_sadrzaj>
    <derivirana_varijabla naziv="DomainObject.Predmet.ProtustrankaWithAdress_1">HVAR PUTNIČKA AGENCIJA, društvo s ograničenom odgovornošću za turizam Hvar bb, 21450 Hvar</derivirana_varijabla>
  </DomainObject.Predmet.ProtustrankaWithAdress>
  <DomainObject.Predmet.ProtustrankaWithAdressOIB>
    <izvorni_sadrzaj>HVAR PUTNIČKA AGENCIJA, društvo s ograničenom odgovornošću za turizam, OIB 29831939764, Hvar bb, 21450 Hvar</izvorni_sadrzaj>
    <derivirana_varijabla naziv="DomainObject.Predmet.ProtustrankaWithAdressOIB_1">HVAR PUTNIČKA AGENCIJA, društvo s ograničenom odgovornošću za turizam, OIB 29831939764, Hvar bb, 21450 Hvar</derivirana_varijabla>
  </DomainObject.Predmet.ProtustrankaWithAdressOIB>
  <DomainObject.Predmet.ProtustrankaNazivFormated>
    <izvorni_sadrzaj>HVAR PUTNIČKA AGENCIJA, društvo s ograničenom odgovornošću za turizam</izvorni_sadrzaj>
    <derivirana_varijabla naziv="DomainObject.Predmet.ProtustrankaNazivFormated_1">HVAR PUTNIČKA AGENCIJA, društvo s ograničenom odgovornošću za turizam</derivirana_varijabla>
  </DomainObject.Predmet.ProtustrankaNazivFormated>
  <DomainObject.Predmet.ProtustrankaNazivFormatedOIB>
    <izvorni_sadrzaj>HVAR PUTNIČKA AGENCIJA, društvo s ograničenom odgovornošću za turizam, OIB 29831939764</izvorni_sadrzaj>
    <derivirana_varijabla naziv="DomainObject.Predmet.ProtustrankaNazivFormatedOIB_1">HVAR PUTNIČKA AGENCIJA, društvo s ograničenom odgovornošću za turizam, OIB 29831939764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61220.92</izvorni_sadrzaj>
    <derivirana_varijabla naziv="DomainObject.Predmet.TrenutnaVrijednost_1">61220.92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HVAR PUTNIČKA AGENCIJA, društvo s ograničenom odgovornošću za turizam</item>
    </izvorni_sadrzaj>
    <derivirana_varijabla naziv="DomainObject.Predmet.ProtuStrankaListFormated_1">
      <item>HVAR PUTNIČKA AGENCIJA, društvo s ograničenom odgovornošću za turizam</item>
    </derivirana_varijabla>
  </DomainObject.Predmet.ProtuStrankaListFormated>
  <DomainObject.Predmet.ProtuStrankaListFormatedOIB>
    <izvorni_sadrzaj>
      <item>HVAR PUTNIČKA AGENCIJA, društvo s ograničenom odgovornošću za turizam, OIB 29831939764</item>
    </izvorni_sadrzaj>
    <derivirana_varijabla naziv="DomainObject.Predmet.ProtuStrankaListFormatedOIB_1">
      <item>HVAR PUTNIČKA AGENCIJA, društvo s ograničenom odgovornošću za turizam, OIB 29831939764</item>
    </derivirana_varijabla>
  </DomainObject.Predmet.ProtuStrankaListFormatedOIB>
  <DomainObject.Predmet.ProtuStrankaListFormatedWithAdress>
    <izvorni_sadrzaj>
      <item>HVAR PUTNIČKA AGENCIJA, društvo s ograničenom odgovornošću za turizam, Hvar bb, 21450 Hvar</item>
    </izvorni_sadrzaj>
    <derivirana_varijabla naziv="DomainObject.Predmet.ProtuStrankaListFormatedWithAdress_1">
      <item>HVAR PUTNIČKA AGENCIJA, društvo s ograničenom odgovornošću za turizam, Hvar bb, 21450 Hvar</item>
    </derivirana_varijabla>
  </DomainObject.Predmet.ProtuStrankaListFormatedWithAdress>
  <DomainObject.Predmet.ProtuStrankaListFormatedWithAdressOIB>
    <izvorni_sadrzaj>
      <item>HVAR PUTNIČKA AGENCIJA, društvo s ograničenom odgovornošću za turizam, OIB 29831939764, Hvar bb, 21450 Hvar</item>
    </izvorni_sadrzaj>
    <derivirana_varijabla naziv="DomainObject.Predmet.ProtuStrankaListFormatedWithAdressOIB_1">
      <item>HVAR PUTNIČKA AGENCIJA, društvo s ograničenom odgovornošću za turizam, OIB 29831939764, Hvar bb, 21450 Hvar</item>
    </derivirana_varijabla>
  </DomainObject.Predmet.ProtuStrankaListFormatedWithAdressOIB>
  <DomainObject.Predmet.ProtuStrankaListNazivFormated>
    <izvorni_sadrzaj>
      <item>HVAR PUTNIČKA AGENCIJA, društvo s ograničenom odgovornošću za turizam</item>
    </izvorni_sadrzaj>
    <derivirana_varijabla naziv="DomainObject.Predmet.ProtuStrankaListNazivFormated_1">
      <item>HVAR PUTNIČKA AGENCIJA, društvo s ograničenom odgovornošću za turizam</item>
    </derivirana_varijabla>
  </DomainObject.Predmet.ProtuStrankaListNazivFormated>
  <DomainObject.Predmet.ProtuStrankaListNazivFormatedOIB>
    <izvorni_sadrzaj>
      <item>HVAR PUTNIČKA AGENCIJA, društvo s ograničenom odgovornošću za turizam, OIB 29831939764</item>
    </izvorni_sadrzaj>
    <derivirana_varijabla naziv="DomainObject.Predmet.ProtuStrankaListNazivFormatedOIB_1">
      <item>HVAR PUTNIČKA AGENCIJA, društvo s ograničenom odgovornošću za turizam, OIB 29831939764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HVAR PUTNIČKA AGENCIJA, društvo s ograničenom odgovornošću za turizam</izvorni_sadrzaj>
    <derivirana_varijabla naziv="DomainObject.Predmet.ProtustrankaIDrugi_1">HVAR PUTNIČKA AGENCIJA, društvo s ograničenom odgovornošću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HVAR PUTNIČKA AGENCIJA, društvo s ograničenom odgovornošću za turizam, OIB 29831939764, Hvar bb, 21450 Hvar</izvorni_sadrzaj>
    <derivirana_varijabla naziv="DomainObject.Predmet.ProtustrankaIDrugiAdressOIB_1">HVAR PUTNIČKA AGENCIJA, društvo s ograničenom odgovornošću za turizam, OIB 29831939764, Hvar 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PUTNIČKA AGENCIJA, društvo s ograničenom odgovornošću za turizam</item>
      <item>FINANCIJSKA AGENCIJA, RC SPLIT</item>
    </izvorni_sadrzaj>
    <derivirana_varijabla naziv="DomainObject.Predmet.SudioniciListNaziv_1">
      <item>HVAR PUTNIČKA AGENCIJA, društvo s ograničenom odgovornošću za turizam</item>
      <item>FINANCIJSKA AGENCIJA, RC SPLIT</item>
    </derivirana_varijabla>
  </DomainObject.Predmet.SudioniciListNaziv>
  <DomainObject.Predmet.SudioniciListAdressOIB>
    <izvorni_sadrzaj>
      <item>HVAR PUTNIČKA AGENCIJA, društvo s ograničenom odgovornošću za turizam, OIB 29831939764, Hvar bb,21450 Hvar</item>
      <item>FINANCIJSKA AGENCIJA, RC SPLIT, OIB 85821130368, Mažuranićevo šetalište 24 b,21000 Split</item>
    </izvorni_sadrzaj>
    <derivirana_varijabla naziv="DomainObject.Predmet.SudioniciListAdressOIB_1">
      <item>HVAR PUTNIČKA AGENCIJA, društvo s ograničenom odgovornošću za turizam, OIB 29831939764, Hvar 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29831939764</item>
      <item>, OIB 85821130368</item>
    </izvorni_sadrzaj>
    <derivirana_varijabla naziv="DomainObject.Predmet.SudioniciListNazivOIB_1">
      <item>, OIB 29831939764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3337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2016-04-21T07:31:00Z</dcterms:created>
  <dc:creator>Lari Glavaš</dc:creator>
  <cp:lastModifiedBy>Lari Glavaš</cp:lastModifiedBy>
  <cp:lastPrinted>2016-04-21T07:31:00Z</cp:lastPrinted>
  <dcterms:modified xmlns:xsi="http://www.w3.org/2001/XMLSchema-instance" xsi:type="dcterms:W3CDTF">2016-04-21T07:32:00Z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