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c70d" w14:paraId="bb5c70d" w:rsidRDefault="006D6B85" w:rsidP="006D6B85" w:rsidR="006D6B85">
      <w:pPr>
        <w:jc w:val="right"/>
        <w15:collapsed w:val="false"/>
      </w:pPr>
      <w:r>
        <w:t>Broj: 6 St-1352/17-5</w:t>
      </w:r>
    </w:p>
    <w:p w:rsidRDefault="006D6B85" w:rsidP="006D6B85" w:rsidR="006D6B85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9433C1" w:rsidR="006D6B85"/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>
        <w:t>U IME REPUBLIKE HRVATSKE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 w:rsidRPr="00D14516"/>
    <w:p w:rsidRDefault="006D6B85" w:rsidP="006D6B85" w:rsidR="006D6B85" w:rsidRPr="00D14516"/>
    <w:p w:rsidRDefault="006D6B85" w:rsidP="006D6B85" w:rsidR="006D6B85" w:rsidRPr="00D14516">
      <w:pPr>
        <w:ind w:firstLine="708"/>
        <w:jc w:val="both"/>
      </w:pPr>
      <w:r w:rsidRPr="00D14516">
        <w:t xml:space="preserve">Trgovački sud u Osijeku, </w:t>
      </w:r>
      <w:r>
        <w:t>po stečajnoj sutkinji</w:t>
      </w:r>
      <w:r w:rsidRPr="00D14516">
        <w:t xml:space="preserve"> Nad</w:t>
      </w:r>
      <w:r>
        <w:t>i</w:t>
      </w:r>
      <w:r w:rsidRPr="00D14516">
        <w:t xml:space="preserve"> Roso, </w:t>
      </w:r>
      <w:r>
        <w:t xml:space="preserve">u stečajnom predmetu dužnika: </w:t>
      </w:r>
      <w:r w:rsidRPr="008356AD">
        <w:rPr>
          <w:b/>
        </w:rPr>
        <w:t xml:space="preserve">MARINUS LUPUS d.o.o. za trgovinu i usluge, Kopačevo, Kiš </w:t>
      </w:r>
      <w:proofErr w:type="spellStart"/>
      <w:r w:rsidRPr="008356AD">
        <w:rPr>
          <w:b/>
        </w:rPr>
        <w:t>Ferenca</w:t>
      </w:r>
      <w:proofErr w:type="spellEnd"/>
      <w:r w:rsidRPr="008356AD">
        <w:rPr>
          <w:b/>
        </w:rPr>
        <w:t xml:space="preserve"> 7, MBS 100001134, OIB 02816803009</w:t>
      </w:r>
      <w:r w:rsidRPr="00BD1AA7">
        <w:rPr>
          <w:b/>
        </w:rPr>
        <w:t>,</w:t>
      </w:r>
      <w:r>
        <w:rPr>
          <w:b/>
        </w:rPr>
        <w:t xml:space="preserve"> </w:t>
      </w:r>
      <w:r>
        <w:t>dana 20. rujna 2017. g.,</w:t>
      </w:r>
    </w:p>
    <w:p w:rsidRDefault="006D6B85" w:rsidP="006D6B85" w:rsidR="006D6B85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6D6B85" w:rsidP="006D6B85" w:rsidR="006D6B85">
      <w:pPr>
        <w:tabs>
          <w:tab w:pos="6180" w:val="left"/>
        </w:tabs>
        <w:rPr>
          <w:b/>
        </w:rPr>
      </w:pPr>
    </w:p>
    <w:p w:rsidRDefault="006D6B85" w:rsidP="006D6B85" w:rsidR="006D6B85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6D6B85" w:rsidP="006D6B85" w:rsidR="006D6B85">
      <w:pPr>
        <w:jc w:val="both"/>
      </w:pPr>
    </w:p>
    <w:p w:rsidRDefault="006D6B85" w:rsidP="006D6B85" w:rsidR="006D6B85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Pr="008356AD">
        <w:rPr>
          <w:b/>
        </w:rPr>
        <w:t xml:space="preserve">MARINUS LUPUS d.o.o. za trgovinu i usluge, Kopačevo, Kiš </w:t>
      </w:r>
      <w:proofErr w:type="spellStart"/>
      <w:r w:rsidRPr="008356AD">
        <w:rPr>
          <w:b/>
        </w:rPr>
        <w:t>Ferenca</w:t>
      </w:r>
      <w:proofErr w:type="spellEnd"/>
      <w:r w:rsidRPr="008356AD">
        <w:rPr>
          <w:b/>
        </w:rPr>
        <w:t xml:space="preserve"> 7, MBS 100001134, OIB 02816803009</w:t>
      </w:r>
      <w:r>
        <w:rPr>
          <w:b/>
        </w:rPr>
        <w:t>.</w:t>
      </w:r>
    </w:p>
    <w:p w:rsidRDefault="006D6B85" w:rsidP="006D6B85" w:rsidR="006D6B85" w:rsidRPr="00E17C16">
      <w:pPr>
        <w:tabs>
          <w:tab w:pos="7440" w:val="left"/>
        </w:tabs>
        <w:ind w:left="1845"/>
        <w:jc w:val="both"/>
      </w:pPr>
      <w:r>
        <w:tab/>
      </w:r>
    </w:p>
    <w:p w:rsidRDefault="006D6B85" w:rsidP="006D6B85" w:rsidR="006D6B85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6D6B85" w:rsidP="006D6B85" w:rsidR="006D6B85" w:rsidRPr="00F971B3">
      <w:pPr>
        <w:pStyle w:val="Naslov1"/>
        <w:jc w:val="right"/>
        <w:rPr>
          <w:lang w:val="hr-HR"/>
        </w:rPr>
      </w:pPr>
    </w:p>
    <w:p w:rsidRDefault="006D6B85" w:rsidP="006D6B85" w:rsidR="006D6B85">
      <w:pPr>
        <w:jc w:val="both"/>
      </w:pPr>
    </w:p>
    <w:p w:rsidRDefault="006D6B85" w:rsidP="006D6B85" w:rsidR="006D6B85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6D6B85" w:rsidP="006D6B85" w:rsidR="006D6B85">
      <w:pPr>
        <w:jc w:val="center"/>
        <w:rPr>
          <w:b/>
          <w:bCs/>
        </w:rPr>
      </w:pPr>
    </w:p>
    <w:p w:rsidRDefault="006D6B85" w:rsidP="006D6B85" w:rsidR="006D6B85">
      <w:pPr>
        <w:jc w:val="both"/>
        <w:rPr>
          <w:b/>
          <w:bCs/>
        </w:rPr>
      </w:pPr>
    </w:p>
    <w:p w:rsidRDefault="006D6B85" w:rsidP="006D6B85" w:rsidR="006D6B85" w:rsidRPr="005B4DB5">
      <w:pPr>
        <w:ind w:firstLine="720"/>
        <w:jc w:val="both"/>
        <w:rPr>
          <w:bCs/>
          <w:kern w:val="36"/>
        </w:rPr>
      </w:pPr>
      <w:r>
        <w:t>Dana 2. kolovoza 2017. g. zaprimljen je na ovome sudu zahtjev FINE RC Osijek Podružnica Osijek za pokretanje skraćenog stečajnog postupka nad dužnikom</w:t>
      </w:r>
      <w:r>
        <w:rPr>
          <w:bCs/>
          <w:kern w:val="36"/>
        </w:rPr>
        <w:t>.</w:t>
      </w:r>
      <w:r w:rsidRPr="005B4DB5">
        <w:rPr>
          <w:bCs/>
          <w:kern w:val="36"/>
        </w:rPr>
        <w:t xml:space="preserve"> </w:t>
      </w:r>
    </w:p>
    <w:p w:rsidRDefault="006D6B85" w:rsidP="006D6B85" w:rsidR="006D6B85">
      <w:pPr>
        <w:jc w:val="both"/>
      </w:pPr>
    </w:p>
    <w:p w:rsidRDefault="006D6B85" w:rsidP="006D6B85" w:rsidR="006D6B85">
      <w:pPr>
        <w:ind w:firstLine="720"/>
        <w:jc w:val="both"/>
      </w:pPr>
      <w:r>
        <w:t>Nakon uvida u sudski registar sud je mrežnoj stranici e-Oglasna ploča suda objavio dana 6. rujna 2017. g. oglas od 6. rujna 2017. g.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6D6B85">
        <w:t>18. rujna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6D6B85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9433C1">
        <w:t>262.456,11</w:t>
      </w:r>
      <w:r w:rsidR="00B176DA" w:rsidRPr="009433C1">
        <w:t xml:space="preserve"> kn temeljem vjerodostojn</w:t>
      </w:r>
      <w:r w:rsidR="009433C1">
        <w:t>ih</w:t>
      </w:r>
      <w:r w:rsidR="00B176DA" w:rsidRPr="009433C1">
        <w:t xml:space="preserve"> isprav</w:t>
      </w:r>
      <w:r w:rsidR="009433C1">
        <w:t>a</w:t>
      </w:r>
      <w:r w:rsidR="00B176DA" w:rsidRPr="009433C1">
        <w:t>, koju tražbinu dužnik nije namirio te</w:t>
      </w:r>
      <w:r w:rsidR="00B176DA">
        <w:t xml:space="preserve"> da postoji stečajni razlog zato što u Očevidniku redoslijeda osnova za plaćanje koje vodi FINA dužnik ima evidentirane neizvršene osnove za plaćanje u razdoblju dužem od 60 dana.</w:t>
      </w:r>
    </w:p>
    <w:p w:rsidRDefault="00B176DA" w:rsidP="009433C1" w:rsidR="00B176DA">
      <w:pPr>
        <w:jc w:val="both"/>
      </w:pPr>
    </w:p>
    <w:p w:rsidRDefault="009433C1" w:rsidP="009433C1" w:rsidR="009433C1">
      <w:pPr>
        <w:jc w:val="right"/>
      </w:pPr>
      <w:r>
        <w:lastRenderedPageBreak/>
        <w:t>Broj: 6 St-1352/17-5</w:t>
      </w: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D6B85">
        <w:rPr>
          <w:bCs/>
        </w:rPr>
        <w:t>20. rujna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6D6B85">
        <w:t>18.9.</w:t>
      </w:r>
      <w:r w:rsidR="00BC2DD2">
        <w:t>2017. g. (str. 6-8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6D6B85">
        <w:t>20.10.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910" w:rsidP="004A3868" w:rsidR="00687910">
      <w:r>
        <w:separator/>
      </w:r>
    </w:p>
  </w:endnote>
  <w:endnote w:id="0" w:type="continuationSeparator">
    <w:p w:rsidRDefault="00687910" w:rsidP="004A3868" w:rsidR="00687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910" w:rsidP="004A3868" w:rsidR="00687910">
      <w:r>
        <w:separator/>
      </w:r>
    </w:p>
  </w:footnote>
  <w:footnote w:id="0" w:type="continuationSeparator">
    <w:p w:rsidRDefault="00687910" w:rsidP="004A3868" w:rsidR="00687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14D5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C14D5"/>
    <w:rsid w:val="003D451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87910"/>
    <w:rsid w:val="006D6B85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33C1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14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1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14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1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St-1352/2017</izvorni_sadrzaj>
    <derivirana_varijabla naziv="DomainObject.Predmet.OznakaBroj_1">St-1352/2017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MARINUS LUPUS d.o.o. za trgovinu i usluge</izvorni_sadrzaj>
    <derivirana_varijabla naziv="DomainObject.Predmet.ProtustrankaFormated_1">  MARINUS LUPUS d.o.o. za trgovinu i usluge</derivirana_varijabla>
  </DomainObject.Predmet.ProtustrankaFormated>
  <DomainObject.Predmet.ProtustrankaFormatedOIB>
    <izvorni_sadrzaj>  MARINUS LUPUS d.o.o. za trgovinu i usluge, OIB 02816803009</izvorni_sadrzaj>
    <derivirana_varijabla naziv="DomainObject.Predmet.ProtustrankaFormatedOIB_1">  MARINUS LUPUS d.o.o. za trgovinu i usluge, OIB 02816803009</derivirana_varijabla>
  </DomainObject.Predmet.ProtustrankaFormatedOIB>
  <DomainObject.Predmet.ProtustrankaFormatedWithAdress>
    <izvorni_sadrzaj> MARINUS LUPUS d.o.o. za trgovinu i usluge, Kiš Ferenca 7, 31327 Kopačevo</izvorni_sadrzaj>
    <derivirana_varijabla naziv="DomainObject.Predmet.ProtustrankaFormatedWithAdress_1"> MARINUS LUPUS d.o.o. za trgovinu i usluge, Kiš Ferenca 7, 31327 Kopačevo</derivirana_varijabla>
  </DomainObject.Predmet.ProtustrankaFormatedWithAdress>
  <DomainObject.Predmet.ProtustrankaFormatedWithAdressOIB>
    <izvorni_sadrzaj> MARINUS LUPUS d.o.o. za trgovinu i usluge, OIB 02816803009, Kiš Ferenca 7, 31327 Kopačevo</izvorni_sadrzaj>
    <derivirana_varijabla naziv="DomainObject.Predmet.ProtustrankaFormatedWithAdressOIB_1"> MARINUS LUPUS d.o.o. za trgovinu i usluge, OIB 02816803009, Kiš Ferenca 7, 31327 Kopačevo</derivirana_varijabla>
  </DomainObject.Predmet.ProtustrankaFormatedWithAdressOIB>
  <DomainObject.Predmet.ProtustrankaWithAdress>
    <izvorni_sadrzaj>MARINUS LUPUS d.o.o. za trgovinu i usluge Kiš Ferenca 7, 31327 Kopačevo</izvorni_sadrzaj>
    <derivirana_varijabla naziv="DomainObject.Predmet.ProtustrankaWithAdress_1">MARINUS LUPUS d.o.o. za trgovinu i usluge Kiš Ferenca 7, 31327 Kopačevo</derivirana_varijabla>
  </DomainObject.Predmet.ProtustrankaWithAdress>
  <DomainObject.Predmet.ProtustrankaWithAdressOIB>
    <izvorni_sadrzaj>MARINUS LUPUS d.o.o. za trgovinu i usluge, OIB 02816803009, Kiš Ferenca 7, 31327 Kopačevo</izvorni_sadrzaj>
    <derivirana_varijabla naziv="DomainObject.Predmet.ProtustrankaWithAdressOIB_1">MARINUS LUPUS d.o.o. za trgovinu i usluge, OIB 02816803009, Kiš Ferenca 7, 31327 Kopačevo</derivirana_varijabla>
  </DomainObject.Predmet.ProtustrankaWithAdressOIB>
  <DomainObject.Predmet.ProtustrankaNazivFormated>
    <izvorni_sadrzaj>MARINUS LUPUS d.o.o. za trgovinu i usluge</izvorni_sadrzaj>
    <derivirana_varijabla naziv="DomainObject.Predmet.ProtustrankaNazivFormated_1">MARINUS LUPUS d.o.o. za trgovinu i usluge</derivirana_varijabla>
  </DomainObject.Predmet.ProtustrankaNazivFormated>
  <DomainObject.Predmet.ProtustrankaNazivFormatedOIB>
    <izvorni_sadrzaj>MARINUS LUPUS d.o.o. za trgovinu i usluge, OIB 02816803009</izvorni_sadrzaj>
    <derivirana_varijabla naziv="DomainObject.Predmet.ProtustrankaNazivFormatedOIB_1">MARINUS LUPUS d.o.o. za trgovinu i usluge, OIB 02816803009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MARINUS LUPUS d.o.o. za trgovinu i usluge</item>
    </izvorni_sadrzaj>
    <derivirana_varijabla naziv="DomainObject.Predmet.ProtuStrankaListFormated_1">
      <item>MARINUS LUPUS d.o.o. za trgovinu i usluge</item>
    </derivirana_varijabla>
  </DomainObject.Predmet.ProtuStrankaListFormated>
  <DomainObject.Predmet.ProtuStrankaListFormatedOIB>
    <izvorni_sadrzaj>
      <item>MARINUS LUPUS d.o.o. za trgovinu i usluge, OIB 02816803009</item>
    </izvorni_sadrzaj>
    <derivirana_varijabla naziv="DomainObject.Predmet.ProtuStrankaListFormatedOIB_1">
      <item>MARINUS LUPUS d.o.o. za trgovinu i usluge, OIB 02816803009</item>
    </derivirana_varijabla>
  </DomainObject.Predmet.ProtuStrankaListFormatedOIB>
  <DomainObject.Predmet.ProtuStrankaListFormatedWithAdress>
    <izvorni_sadrzaj>
      <item>MARINUS LUPUS d.o.o. za trgovinu i usluge, Kiš Ferenca 7, 31327 Kopačevo</item>
    </izvorni_sadrzaj>
    <derivirana_varijabla naziv="DomainObject.Predmet.ProtuStrankaListFormatedWithAdress_1">
      <item>MARINUS LUPUS d.o.o. za trgovinu i usluge, Kiš Ferenca 7, 31327 Kopačevo</item>
    </derivirana_varijabla>
  </DomainObject.Predmet.ProtuStrankaListFormatedWithAdress>
  <DomainObject.Predmet.ProtuStrankaListFormatedWithAdressOIB>
    <izvorni_sadrzaj>
      <item>MARINUS LUPUS d.o.o. za trgovinu i usluge, OIB 02816803009, Kiš Ferenca 7, 31327 Kopačevo</item>
    </izvorni_sadrzaj>
    <derivirana_varijabla naziv="DomainObject.Predmet.ProtuStrankaListFormatedWithAdressOIB_1">
      <item>MARINUS LUPUS d.o.o. za trgovinu i usluge, OIB 02816803009, Kiš Ferenca 7, 31327 Kopačevo</item>
    </derivirana_varijabla>
  </DomainObject.Predmet.ProtuStrankaListFormatedWithAdressOIB>
  <DomainObject.Predmet.ProtuStrankaListNazivFormated>
    <izvorni_sadrzaj>
      <item>MARINUS LUPUS d.o.o. za trgovinu i usluge</item>
    </izvorni_sadrzaj>
    <derivirana_varijabla naziv="DomainObject.Predmet.ProtuStrankaListNazivFormated_1">
      <item>MARINUS LUPUS d.o.o. za trgovinu i usluge</item>
    </derivirana_varijabla>
  </DomainObject.Predmet.ProtuStrankaListNazivFormated>
  <DomainObject.Predmet.ProtuStrankaListNazivFormatedOIB>
    <izvorni_sadrzaj>
      <item>MARINUS LUPUS d.o.o. za trgovinu i usluge, OIB 02816803009</item>
    </izvorni_sadrzaj>
    <derivirana_varijabla naziv="DomainObject.Predmet.ProtuStrankaListNazivFormatedOIB_1">
      <item>MARINUS LUPUS d.o.o. za trgovinu i usluge, OIB 02816803009</item>
    </derivirana_varijabla>
  </DomainObject.Predmet.ProtuStrankaListNazivFormatedOIB>
  <DomainObject.Predmet.OstaliListFormated>
    <izvorni_sadrzaj>
      <item>András Sápi</item>
    </izvorni_sadrzaj>
    <derivirana_varijabla naziv="DomainObject.Predmet.OstaliListFormated_1">
      <item>András Sápi</item>
    </derivirana_varijabla>
  </DomainObject.Predmet.OstaliListFormated>
  <DomainObject.Predmet.OstaliListFormatedOIB>
    <izvorni_sadrzaj>
      <item>András Sápi, OIB 01882250094</item>
    </izvorni_sadrzaj>
    <derivirana_varijabla naziv="DomainObject.Predmet.OstaliListFormatedOIB_1">
      <item>András Sápi, OIB 01882250094</item>
    </derivirana_varijabla>
  </DomainObject.Predmet.OstaliListFormatedOIB>
  <DomainObject.Predmet.OstaliListFormatedWithAdress>
    <izvorni_sadrzaj>
      <item>András Sápi, Kossuth Utca 173, Gyula</item>
    </izvorni_sadrzaj>
    <derivirana_varijabla naziv="DomainObject.Predmet.OstaliListFormatedWithAdress_1">
      <item>András Sápi, Kossuth Utca 173, Gyula</item>
    </derivirana_varijabla>
  </DomainObject.Predmet.OstaliListFormatedWithAdress>
  <DomainObject.Predmet.OstaliListFormatedWithAdressOIB>
    <izvorni_sadrzaj>
      <item>András Sápi, OIB 01882250094, Kossuth Utca 173, Gyula</item>
    </izvorni_sadrzaj>
    <derivirana_varijabla naziv="DomainObject.Predmet.OstaliListFormatedWithAdressOIB_1">
      <item>András Sápi, OIB 01882250094, Kossuth Utca 173, Gyula</item>
    </derivirana_varijabla>
  </DomainObject.Predmet.OstaliListFormatedWithAdressOIB>
  <DomainObject.Predmet.OstaliListNazivFormated>
    <izvorni_sadrzaj>
      <item>András Sápi</item>
    </izvorni_sadrzaj>
    <derivirana_varijabla naziv="DomainObject.Predmet.OstaliListNazivFormated_1">
      <item>András Sápi</item>
    </derivirana_varijabla>
  </DomainObject.Predmet.OstaliListNazivFormated>
  <DomainObject.Predmet.OstaliListNazivFormatedOIB>
    <izvorni_sadrzaj>
      <item>András Sápi, OIB 01882250094</item>
    </izvorni_sadrzaj>
    <derivirana_varijabla naziv="DomainObject.Predmet.OstaliListNazivFormatedOIB_1">
      <item>András Sápi, OIB 01882250094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MARINUS LUPUS d.o.o. za trgovinu i usluge</izvorni_sadrzaj>
    <derivirana_varijabla naziv="DomainObject.Predmet.ProtustrankaIDrugi_1">MARINUS LUPUS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MARINUS LUPUS d.o.o. za trgovinu i usluge, OIB 02816803009, Kiš Ferenca 7, 31327 Kopačevo</izvorni_sadrzaj>
    <derivirana_varijabla naziv="DomainObject.Predmet.ProtustrankaIDrugiAdressOIB_1">MARINUS LUPUS d.o.o. za trgovinu i usluge, OIB 02816803009,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MARINUS LUPUS d.o.o. za trgovinu i usluge</item>
      <item>András Sápi</item>
    </izvorni_sadrzaj>
    <derivirana_varijabla naziv="DomainObject.Predmet.SudioniciListNaziv_1">
      <item>FINA RC OSIJEK</item>
      <item>MARINUS LUPUS d.o.o. za trgovinu i usluge</item>
      <item>András Sápi</item>
    </derivirana_varijabla>
  </DomainObject.Predmet.SudioniciListNaziv>
  <DomainObject.Predmet.SudioniciListAdressOIB>
    <izvorni_sadrzaj>
      <item>FINA RC OSIJEK, OIB 85821130368</item>
      <item>MARINUS LUPUS d.o.o. za trgovinu i usluge, OIB 02816803009, Kiš Ferenca 7,31327 Kopačevo</item>
      <item>András Sápi, OIB 01882250094, Kossuth Utca 173,Gyula</item>
    </izvorni_sadrzaj>
    <derivirana_varijabla naziv="DomainObject.Predmet.SudioniciListAdressOIB_1">
      <item>FINA RC OSIJEK, OIB 85821130368</item>
      <item>MARINUS LUPUS d.o.o. za trgovinu i usluge, OIB 02816803009, Kiš Ferenca 7,31327 Kopačevo</item>
      <item>András Sápi, OIB 01882250094, Kossuth Utca 173,Gyula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02816803009</item>
      <item>, OIB 01882250094</item>
    </izvorni_sadrzaj>
    <derivirana_varijabla naziv="DomainObject.Predmet.SudioniciListNazivOIB_1">
      <item>, OIB 85821130368</item>
      <item>, OIB 02816803009</item>
      <item>, OIB 01882250094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319E3-10D5-40E2-BF66-09BE78504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338</properties:Words>
  <properties:Characters>1778</properties:Characters>
  <properties:Lines>103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2017-09-20T06:24:00Z</dcterms:created>
  <dc:creator>mkocijan</dc:creator>
  <cp:lastModifiedBy>Danijela Sekulić</cp:lastModifiedBy>
  <cp:lastPrinted>2017-05-31T07:03:00Z</cp:lastPrinted>
  <dcterms:modified xmlns:xsi="http://www.w3.org/2001/XMLSchema-instance" xsi:type="dcterms:W3CDTF">2017-09-20T07:07:00Z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