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b19f" w14:paraId="376b19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3C46D4">
        <w:rPr>
          <w:rFonts w:eastAsia="Calibri"/>
          <w:lang w:eastAsia="en-US"/>
        </w:rPr>
        <w:t>7</w:t>
      </w:r>
      <w:r w:rsidR="00E763C9">
        <w:rPr>
          <w:rFonts w:eastAsia="Calibri"/>
          <w:lang w:eastAsia="en-US"/>
        </w:rPr>
        <w:t>71</w:t>
      </w:r>
      <w:r>
        <w:rPr>
          <w:rFonts w:eastAsia="Calibri"/>
          <w:lang w:eastAsia="en-US"/>
        </w:rPr>
        <w:t>/17-5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BB523C">
        <w:t xml:space="preserve"> </w:t>
      </w:r>
      <w:r w:rsidR="00E763C9">
        <w:t xml:space="preserve">RUBUS ARCTICUS d.o.o. za usluge Zagreb, Prilaz Vladislava Brajkovića 4, MBS: 080906158, OIB: 54369735610, dana 2. listopada </w:t>
      </w:r>
      <w:r w:rsidR="004020A5">
        <w:t>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0A7585" w:rsidP="00B50F94" w:rsidR="00D324A6">
      <w:pPr>
        <w:ind w:firstLine="708"/>
        <w:jc w:val="both"/>
      </w:pPr>
      <w:r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E763C9">
        <w:t xml:space="preserve">RUBUS ARCTICUS d.o.o. za usluge Zagreb, Prilaz Vladislava Brajkovića 4, MBS: 080906158, OIB: 54369735610, </w:t>
      </w:r>
      <w:r w:rsidR="00BB523C">
        <w:t>i odbacuje zahtjev  Financijske agencije, Regionalnog centra Zagreb, Podružnice Zagreb, OIB: 85821130368, Zagreb, Trg svibanjskih žrtava 1995. 1, za provedbu skraćenog stečajnog postupkA.</w:t>
      </w:r>
      <w:r w:rsidR="004020A5">
        <w:t xml:space="preserve">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BB523C" w:rsidR="00BB523C">
      <w:pPr>
        <w:jc w:val="both"/>
        <w:rPr>
          <w:bCs/>
        </w:rPr>
      </w:pPr>
      <w:r>
        <w:rPr>
          <w:rFonts w:eastAsia="Calibri"/>
          <w:lang w:eastAsia="en-US"/>
        </w:rPr>
        <w:tab/>
      </w:r>
      <w:r>
        <w:rPr>
          <w:bCs/>
        </w:rPr>
        <w:t>Trgovački sud u Zagrebu 2</w:t>
      </w:r>
      <w:r w:rsidR="00E763C9">
        <w:rPr>
          <w:bCs/>
        </w:rPr>
        <w:t>7</w:t>
      </w:r>
      <w:r>
        <w:rPr>
          <w:bCs/>
        </w:rPr>
        <w:t>. ožujka 2017. zaprimio je zahtjev Financijske agencije, Regionalnog centra Zagreb, Podružnice Zagreb, za provedbu skraćenog stečajnog postupka, Klasa: 110-07/17-01/04, Ur.broj: 04-06-17-1</w:t>
      </w:r>
      <w:r w:rsidR="003C46D4">
        <w:rPr>
          <w:bCs/>
        </w:rPr>
        <w:t>6</w:t>
      </w:r>
      <w:r w:rsidR="00E763C9">
        <w:rPr>
          <w:bCs/>
        </w:rPr>
        <w:t>94</w:t>
      </w:r>
      <w:r>
        <w:rPr>
          <w:bCs/>
        </w:rPr>
        <w:t xml:space="preserve"> od </w:t>
      </w:r>
      <w:r w:rsidR="003C46D4">
        <w:rPr>
          <w:bCs/>
        </w:rPr>
        <w:t>2</w:t>
      </w:r>
      <w:r w:rsidR="00E763C9">
        <w:rPr>
          <w:bCs/>
        </w:rPr>
        <w:t>3</w:t>
      </w:r>
      <w:r>
        <w:rPr>
          <w:bCs/>
        </w:rPr>
        <w:t>. ožujka 2017. nad stečajnim dužnikom</w:t>
      </w:r>
      <w:r>
        <w:t xml:space="preserve"> </w:t>
      </w:r>
      <w:r w:rsidR="00E763C9">
        <w:t>RUBUS ARCTICUS d.o.o. za usluge Zagreb, Prilaz Vladislava Brajkovića 4, MBS: 080906158, OIB: 54369735610.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B523C" w:rsidP="00E763C9" w:rsidR="00BB523C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E763C9">
        <w:rPr>
          <w:bCs/>
        </w:rPr>
        <w:t>26</w:t>
      </w:r>
      <w:r>
        <w:rPr>
          <w:bCs/>
        </w:rPr>
        <w:t>. rujna 201</w:t>
      </w:r>
      <w:r w:rsidR="00B50F94">
        <w:rPr>
          <w:bCs/>
        </w:rPr>
        <w:t>7</w:t>
      </w:r>
      <w:r>
        <w:rPr>
          <w:bCs/>
        </w:rPr>
        <w:t xml:space="preserve">. stečajni dužnik obavijestio je Trgovački sud u Osijeku da je podmirio sva dugovanja i da više nema evidentiranih nepodmirenih dugovanja, odnosno isti je obavijestio Sud da više nije u blokadi, a što dokazuje Potvrdom o blokadi računa i novčanih sredstava ovršenika Financijske agencije, Sektora poslovne mreže, Regionalnog centra Zagreb, Podružnice Zagreb, Klasa: 110-07/17-01/33, Ur.broj: 08-206-17 od </w:t>
      </w:r>
      <w:r w:rsidR="003C46D4">
        <w:rPr>
          <w:bCs/>
        </w:rPr>
        <w:t>1</w:t>
      </w:r>
      <w:r w:rsidR="00E763C9">
        <w:rPr>
          <w:bCs/>
        </w:rPr>
        <w:t>8</w:t>
      </w:r>
      <w:r w:rsidR="003C46D4">
        <w:rPr>
          <w:bCs/>
        </w:rPr>
        <w:t>. rujna</w:t>
      </w:r>
      <w:r>
        <w:rPr>
          <w:bCs/>
        </w:rPr>
        <w:t xml:space="preserve"> 2017.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Uvidom u predmetnu Potvrdu o blokadi računa i novčanih sredstava ovršenika Sud je utvrdio da računi i novčana sredstva stečajnog dužnika nisu u blokadi, odnosno da nepodmirene obveze na dan izdavanja Potvrde iznose 0,00 kuna.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Odredbom čl. 5. st. 1. i 2. Stečajnog zakona (Narodne novine, broj: 71/15; u daljnjem tekstu SZ) propisano je da se stečajni postupak može otvoriti ako sud utvrdi </w:t>
      </w:r>
      <w:r>
        <w:rPr>
          <w:bCs/>
        </w:rPr>
        <w:lastRenderedPageBreak/>
        <w:t>postojanje stečajnog razloga, kao i da su stečajni razlozi nesposobnost za plaćanje i prezaduženost.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2</w:t>
      </w:r>
      <w:r w:rsidR="00E763C9">
        <w:rPr>
          <w:rFonts w:eastAsia="Calibri"/>
          <w:lang w:eastAsia="en-US"/>
        </w:rPr>
        <w:t xml:space="preserve">. listopada </w:t>
      </w:r>
      <w:r w:rsidR="00D324A6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EE6B7F" w:rsidR="00996504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567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3C46D4">
      <w:t>7</w:t>
    </w:r>
    <w:r w:rsidR="00E763C9">
      <w:t>71</w:t>
    </w:r>
    <w:r w:rsidR="006164F8">
      <w:t>/17-5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46D4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792F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26567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E5F69"/>
    <w:rsid w:val="00DE722B"/>
    <w:rsid w:val="00DF1C9F"/>
    <w:rsid w:val="00E06819"/>
    <w:rsid w:val="00E23AF8"/>
    <w:rsid w:val="00E60C19"/>
    <w:rsid w:val="00E70E4B"/>
    <w:rsid w:val="00E763C9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2656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2656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56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56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2656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2656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56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56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St-771/2017</izvorni_sadrzaj>
    <derivirana_varijabla naziv="DomainObject.Predmet.OznakaBroj_1">St-771/2017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RUBUS ARCTICUS d.o.o. za usluge</izvorni_sadrzaj>
    <derivirana_varijabla naziv="DomainObject.Predmet.ProtustrankaFormated_1">  RUBUS ARCTICUS d.o.o. za usluge</derivirana_varijabla>
  </DomainObject.Predmet.ProtustrankaFormated>
  <DomainObject.Predmet.ProtustrankaFormatedOIB>
    <izvorni_sadrzaj>  RUBUS ARCTICUS d.o.o. za usluge, OIB 54369735610</izvorni_sadrzaj>
    <derivirana_varijabla naziv="DomainObject.Predmet.ProtustrankaFormatedOIB_1">  RUBUS ARCTICUS d.o.o. za usluge, OIB 54369735610</derivirana_varijabla>
  </DomainObject.Predmet.ProtustrankaFormatedOIB>
  <DomainObject.Predmet.ProtustrankaFormatedWithAdress>
    <izvorni_sadrzaj> RUBUS ARCTICUS d.o.o. za usluge, Prilaz Vladislava Brajkovića 4, 10000 Zagreb</izvorni_sadrzaj>
    <derivirana_varijabla naziv="DomainObject.Predmet.ProtustrankaFormatedWithAdress_1"> RUBUS ARCTICUS d.o.o. za usluge, Prilaz Vladislava Brajkovića 4, 10000 Zagreb</derivirana_varijabla>
  </DomainObject.Predmet.ProtustrankaFormatedWithAdress>
  <DomainObject.Predmet.ProtustrankaFormatedWithAdressOIB>
    <izvorni_sadrzaj> RUBUS ARCTICUS d.o.o. za usluge, OIB 54369735610, Prilaz Vladislava Brajkovića 4, 10000 Zagreb</izvorni_sadrzaj>
    <derivirana_varijabla naziv="DomainObject.Predmet.ProtustrankaFormatedWithAdressOIB_1"> RUBUS ARCTICUS d.o.o. za usluge, OIB 54369735610, Prilaz Vladislava Brajkovića 4, 10000 Zagreb</derivirana_varijabla>
  </DomainObject.Predmet.ProtustrankaFormatedWithAdressOIB>
  <DomainObject.Predmet.ProtustrankaWithAdress>
    <izvorni_sadrzaj>RUBUS ARCTICUS d.o.o. za usluge Prilaz Vladislava Brajkovića 4, 10000 Zagreb</izvorni_sadrzaj>
    <derivirana_varijabla naziv="DomainObject.Predmet.ProtustrankaWithAdress_1">RUBUS ARCTICUS d.o.o. za usluge Prilaz Vladislava Brajkovića 4, 10000 Zagreb</derivirana_varijabla>
  </DomainObject.Predmet.ProtustrankaWithAdress>
  <DomainObject.Predmet.ProtustrankaWithAdressOIB>
    <izvorni_sadrzaj>RUBUS ARCTICUS d.o.o. za usluge, OIB 54369735610, Prilaz Vladislava Brajkovića 4, 10000 Zagreb</izvorni_sadrzaj>
    <derivirana_varijabla naziv="DomainObject.Predmet.ProtustrankaWithAdressOIB_1">RUBUS ARCTICUS d.o.o. za usluge, OIB 54369735610, Prilaz Vladislava Brajkovića 4, 10000 Zagreb</derivirana_varijabla>
  </DomainObject.Predmet.ProtustrankaWithAdressOIB>
  <DomainObject.Predmet.ProtustrankaNazivFormated>
    <izvorni_sadrzaj>RUBUS ARCTICUS d.o.o. za usluge</izvorni_sadrzaj>
    <derivirana_varijabla naziv="DomainObject.Predmet.ProtustrankaNazivFormated_1">RUBUS ARCTICUS d.o.o. za usluge</derivirana_varijabla>
  </DomainObject.Predmet.ProtustrankaNazivFormated>
  <DomainObject.Predmet.ProtustrankaNazivFormatedOIB>
    <izvorni_sadrzaj>RUBUS ARCTICUS d.o.o. za usluge, OIB 54369735610</izvorni_sadrzaj>
    <derivirana_varijabla naziv="DomainObject.Predmet.ProtustrankaNazivFormatedOIB_1">RUBUS ARCTICUS d.o.o. za usluge, OIB 54369735610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RUBUS ARCTICUS d.o.o. za usluge</item>
    </izvorni_sadrzaj>
    <derivirana_varijabla naziv="DomainObject.Predmet.ProtuStrankaListFormated_1">
      <item>RUBUS ARCTICUS d.o.o. za usluge</item>
    </derivirana_varijabla>
  </DomainObject.Predmet.ProtuStrankaListFormated>
  <DomainObject.Predmet.ProtuStrankaListFormatedOIB>
    <izvorni_sadrzaj>
      <item>RUBUS ARCTICUS d.o.o. za usluge, OIB 54369735610</item>
    </izvorni_sadrzaj>
    <derivirana_varijabla naziv="DomainObject.Predmet.ProtuStrankaListFormatedOIB_1">
      <item>RUBUS ARCTICUS d.o.o. za usluge, OIB 54369735610</item>
    </derivirana_varijabla>
  </DomainObject.Predmet.ProtuStrankaListFormatedOIB>
  <DomainObject.Predmet.ProtuStrankaListFormatedWithAdress>
    <izvorni_sadrzaj>
      <item>RUBUS ARCTICUS d.o.o. za usluge, Prilaz Vladislava Brajkovića 4, 10000 Zagreb</item>
    </izvorni_sadrzaj>
    <derivirana_varijabla naziv="DomainObject.Predmet.ProtuStrankaListFormatedWithAdress_1">
      <item>RUBUS ARCTICUS d.o.o. za usluge, Prilaz Vladislava Brajkovića 4, 10000 Zagreb</item>
    </derivirana_varijabla>
  </DomainObject.Predmet.ProtuStrankaListFormatedWithAdress>
  <DomainObject.Predmet.ProtuStrankaListFormatedWithAdressOIB>
    <izvorni_sadrzaj>
      <item>RUBUS ARCTICUS d.o.o. za usluge, OIB 54369735610, Prilaz Vladislava Brajkovića 4, 10000 Zagreb</item>
    </izvorni_sadrzaj>
    <derivirana_varijabla naziv="DomainObject.Predmet.ProtuStrankaListFormatedWithAdressOIB_1">
      <item>RUBUS ARCTICUS d.o.o. za usluge, OIB 54369735610, Prilaz Vladislava Brajkovića 4, 10000 Zagreb</item>
    </derivirana_varijabla>
  </DomainObject.Predmet.ProtuStrankaListFormatedWithAdressOIB>
  <DomainObject.Predmet.ProtuStrankaListNazivFormated>
    <izvorni_sadrzaj>
      <item>RUBUS ARCTICUS d.o.o. za usluge</item>
    </izvorni_sadrzaj>
    <derivirana_varijabla naziv="DomainObject.Predmet.ProtuStrankaListNazivFormated_1">
      <item>RUBUS ARCTICUS d.o.o. za usluge</item>
    </derivirana_varijabla>
  </DomainObject.Predmet.ProtuStrankaListNazivFormated>
  <DomainObject.Predmet.ProtuStrankaListNazivFormatedOIB>
    <izvorni_sadrzaj>
      <item>RUBUS ARCTICUS d.o.o. za usluge, OIB 54369735610</item>
    </izvorni_sadrzaj>
    <derivirana_varijabla naziv="DomainObject.Predmet.ProtuStrankaListNazivFormatedOIB_1">
      <item>RUBUS ARCTICUS d.o.o. za usluge, OIB 54369735610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RUBUS ARCTICUS d.o.o. za usluge</izvorni_sadrzaj>
    <derivirana_varijabla naziv="DomainObject.Predmet.ProtustrankaIDrugi_1">RUBUS ARCTICUS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RUBUS ARCTICUS d.o.o. za usluge, OIB 54369735610, Prilaz Vladislava Brajkovića 4, 10000 Zagreb</izvorni_sadrzaj>
    <derivirana_varijabla naziv="DomainObject.Predmet.ProtustrankaIDrugiAdressOIB_1">RUBUS ARCTICUS d.o.o. za usluge, OIB 54369735610, Prilaz Vladislava Brajkovića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RUBUS ARCTICUS d.o.o. za usluge</item>
      <item>FINA Regionalni centar Zagreb</item>
    </izvorni_sadrzaj>
    <derivirana_varijabla naziv="DomainObject.Predmet.SudioniciListNaziv_1">
      <item>RUBUS ARCTICUS d.o.o. za usluge</item>
      <item>FINA Regionalni centar Zagreb</item>
    </derivirana_varijabla>
  </DomainObject.Predmet.SudioniciListNaziv>
  <DomainObject.Predmet.SudioniciListAdressOIB>
    <izvorni_sadrzaj>
      <item>RUBUS ARCTICUS d.o.o. za usluge, OIB 54369735610, Prilaz Vladislava Brajkovića 4,10000 Zagreb</item>
      <item>FINA Regionalni centar Zagreb, OIB 85821130368, Trg svibanjskih žrtava 1995. br. 1,10000 Zagreb</item>
    </izvorni_sadrzaj>
    <derivirana_varijabla naziv="DomainObject.Predmet.SudioniciListAdressOIB_1">
      <item>RUBUS ARCTICUS d.o.o. za usluge, OIB 54369735610, Prilaz Vladislava Brajkovića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54369735610</item>
      <item>, OIB 85821130368</item>
    </izvorni_sadrzaj>
    <derivirana_varijabla naziv="DomainObject.Predmet.SudioniciListNazivOIB_1">
      <item>, OIB 54369735610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E44661-F33E-4731-AE9B-355CD41708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3180</properties:Characters>
  <properties:Lines>79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2017-10-02T05:50:00Z</dcterms:created>
  <dc:creator>Korisnik</dc:creator>
  <cp:lastModifiedBy>Ljiljana Floršić</cp:lastModifiedBy>
  <cp:lastPrinted>2017-09-25T06:53:00Z</cp:lastPrinted>
  <dcterms:modified xmlns:xsi="http://www.w3.org/2001/XMLSchema-instance" xsi:type="dcterms:W3CDTF">2017-10-02T05:54:00Z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