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2a04" w14:paraId="1d42a04" w:rsidRDefault="00FE2C9E" w:rsidP="00EF48E0" w:rsidR="00EF48E0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122A25">
        <w:t>729</w:t>
      </w:r>
      <w:r w:rsidR="00B70257">
        <w:t>/2016-</w:t>
      </w:r>
      <w:r w:rsidR="00122A25">
        <w:t>21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BC355D">
        <w:t>prethodnom postupku radi utvrđivanja pretpostavki za otvaranje stečajnog postupka</w:t>
      </w:r>
      <w:r w:rsidR="00F84B5E">
        <w:t xml:space="preserve"> nad dužnikom</w:t>
      </w:r>
      <w:r w:rsidR="00F312BB">
        <w:t xml:space="preserve"> </w:t>
      </w:r>
      <w:r w:rsidR="00122A25">
        <w:t xml:space="preserve">LEX j.d.o.o Pleternica, Ivana </w:t>
      </w:r>
      <w:proofErr w:type="spellStart"/>
      <w:r w:rsidR="00122A25">
        <w:t>Šveara</w:t>
      </w:r>
      <w:proofErr w:type="spellEnd"/>
      <w:r w:rsidR="00122A25">
        <w:t xml:space="preserve"> 9</w:t>
      </w:r>
      <w:r w:rsidR="00F312BB">
        <w:t xml:space="preserve">, </w:t>
      </w:r>
      <w:r>
        <w:t xml:space="preserve">odlučujući o nagradi privremenog stečajnog upravitelja, dana </w:t>
      </w:r>
      <w:r w:rsidR="00D71994">
        <w:t>8</w:t>
      </w:r>
      <w:r w:rsidR="00122A25">
        <w:t>.ožujka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753D5" w:rsidR="009E260D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4B63D8">
        <w:t xml:space="preserve"> Privremenoj</w:t>
      </w:r>
      <w:r>
        <w:t xml:space="preserve"> </w:t>
      </w:r>
      <w:r w:rsidR="004B63D8">
        <w:t>stečajnom upraviteljici</w:t>
      </w:r>
      <w:r w:rsidR="001B5C05">
        <w:t xml:space="preserve"> Jadranki </w:t>
      </w:r>
      <w:proofErr w:type="spellStart"/>
      <w:r w:rsidR="001B5C05">
        <w:t>Šeput</w:t>
      </w:r>
      <w:proofErr w:type="spellEnd"/>
      <w:r w:rsidR="001B5C05">
        <w:t xml:space="preserve"> iz Osijeka,  Dalmatinska 17, OIB 56729601545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E2E1A" w:rsidR="00794F25">
      <w:pPr>
        <w:jc w:val="both"/>
      </w:pPr>
      <w:r>
        <w:tab/>
      </w:r>
      <w:r w:rsidR="00F84B5E"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</w:t>
      </w:r>
      <w:r w:rsidR="00794F25">
        <w:t xml:space="preserve">ovog  </w:t>
      </w:r>
      <w:r>
        <w:t xml:space="preserve">rješenja isplati </w:t>
      </w:r>
      <w:r w:rsidR="00794F25">
        <w:t xml:space="preserve">odmjerenu </w:t>
      </w:r>
      <w:r>
        <w:t>nagradu p</w:t>
      </w:r>
      <w:r w:rsidR="001B5C05">
        <w:t xml:space="preserve">rivremenoj </w:t>
      </w:r>
      <w:proofErr w:type="spellStart"/>
      <w:r w:rsidR="001B5C05">
        <w:t>steč.upraviteljici</w:t>
      </w:r>
      <w:proofErr w:type="spellEnd"/>
      <w:r w:rsidR="00794F25">
        <w:t xml:space="preserve"> na teret Fonda za </w:t>
      </w:r>
      <w:r w:rsidR="002D6000">
        <w:t xml:space="preserve">namirenje </w:t>
      </w:r>
      <w:r w:rsidR="00794F25">
        <w:t>troškova stečajnog postupka.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1B5C05">
        <w:t>729/2016-3 od 25.srpnja 2016</w:t>
      </w:r>
      <w:r w:rsidR="005753D5">
        <w:t xml:space="preserve">. pokrenut je prethodni postupak radi utvrđivanja </w:t>
      </w:r>
      <w:r w:rsidR="002D6000">
        <w:t xml:space="preserve">pretpostavki </w:t>
      </w:r>
      <w:r w:rsidR="005753D5">
        <w:t xml:space="preserve"> za otvaranje stečajnog postupka nad </w:t>
      </w:r>
      <w:r w:rsidR="002A7858">
        <w:t>dužnikom</w:t>
      </w:r>
      <w:r w:rsidR="006C3AE9">
        <w:t xml:space="preserve"> </w:t>
      </w:r>
      <w:r w:rsidR="001B5C05">
        <w:t>LEX j.d.o.o Pleternica</w:t>
      </w:r>
      <w:r w:rsidR="00E16471">
        <w:t>,</w:t>
      </w:r>
      <w:r w:rsidR="00C10F26">
        <w:t xml:space="preserve"> </w:t>
      </w:r>
      <w:r w:rsidR="00D45250">
        <w:t>a</w:t>
      </w:r>
      <w:r w:rsidR="002153A1">
        <w:t xml:space="preserve"> </w:t>
      </w:r>
      <w:r w:rsidR="006C3AE9">
        <w:t>rješenjem St-</w:t>
      </w:r>
      <w:r w:rsidR="001B5C05">
        <w:t>729/2016-16 od 12.siječnja 2017</w:t>
      </w:r>
      <w:r w:rsidR="00D45250">
        <w:t>.</w:t>
      </w:r>
      <w:r w:rsidR="006C3AE9">
        <w:t xml:space="preserve"> </w:t>
      </w:r>
      <w:r w:rsidR="001B5C05">
        <w:t>za privr.steč.upraviteljicu</w:t>
      </w:r>
      <w:r w:rsidR="00F007E0">
        <w:t xml:space="preserve"> imen</w:t>
      </w:r>
      <w:r w:rsidR="002153A1">
        <w:t>ovan</w:t>
      </w:r>
      <w:r w:rsidR="001B5C05">
        <w:t>a</w:t>
      </w:r>
      <w:r w:rsidR="006C3AE9">
        <w:t xml:space="preserve"> </w:t>
      </w:r>
      <w:r w:rsidR="002D6000">
        <w:t>je</w:t>
      </w:r>
      <w:r w:rsidR="001B5C05">
        <w:t xml:space="preserve"> Jadranka </w:t>
      </w:r>
      <w:proofErr w:type="spellStart"/>
      <w:r w:rsidR="001B5C05">
        <w:t>Šeput</w:t>
      </w:r>
      <w:proofErr w:type="spellEnd"/>
      <w:r w:rsidR="001B5C05">
        <w:t xml:space="preserve"> iz Osijeka,  Dalmatinska 17</w:t>
      </w:r>
      <w:r w:rsidR="00972F1D">
        <w:t>.</w:t>
      </w:r>
    </w:p>
    <w:p w:rsidRDefault="002153A1" w:rsidP="005753D5" w:rsidR="00931F75">
      <w:pPr>
        <w:jc w:val="both"/>
      </w:pPr>
      <w:r>
        <w:tab/>
        <w:t>Privremen</w:t>
      </w:r>
      <w:r w:rsidR="001B5C05">
        <w:t>a stečajna</w:t>
      </w:r>
      <w:r w:rsidR="005753D5">
        <w:t xml:space="preserve"> upravitelj</w:t>
      </w:r>
      <w:r w:rsidR="001B5C05">
        <w:t>ica</w:t>
      </w:r>
      <w:r w:rsidR="00D45250">
        <w:t xml:space="preserve"> </w:t>
      </w:r>
      <w:r w:rsidR="001B5C05">
        <w:t xml:space="preserve"> po nalogu </w:t>
      </w:r>
      <w:proofErr w:type="spellStart"/>
      <w:r w:rsidR="001B5C05">
        <w:t>steč.suca</w:t>
      </w:r>
      <w:proofErr w:type="spellEnd"/>
      <w:r w:rsidR="001B5C05">
        <w:t xml:space="preserve"> obavila</w:t>
      </w:r>
      <w:r w:rsidR="005753D5">
        <w:t xml:space="preserve"> </w:t>
      </w:r>
      <w:r w:rsidR="00D45250">
        <w:t xml:space="preserve">je </w:t>
      </w:r>
      <w:r w:rsidR="005753D5">
        <w:t xml:space="preserve">poslove u svezi ispitivanja </w:t>
      </w:r>
      <w:r w:rsidR="006538E2">
        <w:t xml:space="preserve">obima, strukture  i vrijednosti dužnikove  </w:t>
      </w:r>
      <w:r w:rsidR="005753D5">
        <w:t xml:space="preserve"> 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1B5C05">
        <w:t>masu, te je o tome podnijela</w:t>
      </w:r>
      <w:r w:rsidR="00D45250">
        <w:t xml:space="preserve"> pisano</w:t>
      </w:r>
      <w:r w:rsidR="00E16471">
        <w:t xml:space="preserve"> izvješće</w:t>
      </w:r>
      <w:r w:rsidR="006538E2">
        <w:t xml:space="preserve"> </w:t>
      </w:r>
      <w:r w:rsidR="001B5C05">
        <w:t>8.veljače 2017</w:t>
      </w:r>
      <w:r w:rsidR="006E2E1A">
        <w:t>.</w:t>
      </w:r>
      <w:r w:rsidR="00621B7A">
        <w:t xml:space="preserve"> </w:t>
      </w:r>
    </w:p>
    <w:p w:rsidRDefault="001B5C05" w:rsidP="00064D24" w:rsidR="00BC3524">
      <w:pPr>
        <w:jc w:val="both"/>
      </w:pPr>
      <w:r>
        <w:tab/>
        <w:t>Obzirom da je privremena stečajna</w:t>
      </w:r>
      <w:r w:rsidR="00931F75">
        <w:t xml:space="preserve"> upravitelj</w:t>
      </w:r>
      <w:r>
        <w:t>ica time obavila</w:t>
      </w:r>
      <w:r w:rsidR="00931F75">
        <w:t xml:space="preserve"> zadatke koje </w:t>
      </w:r>
      <w:r>
        <w:t>joj</w:t>
      </w:r>
      <w:r w:rsidR="00931F75">
        <w:t xml:space="preserve"> je naložio </w:t>
      </w:r>
      <w:r>
        <w:t>stečajni sudac, valjalo je istoj</w:t>
      </w:r>
      <w:r w:rsidR="00931F75">
        <w:t xml:space="preserve"> sukladno </w:t>
      </w:r>
      <w:r w:rsidR="00D45250">
        <w:t xml:space="preserve">odredbi 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>dalje SZ) odrediti nagradu za obavljeni rad.</w:t>
      </w:r>
    </w:p>
    <w:p w:rsidRDefault="00931F75" w:rsidP="00931F75" w:rsidR="00E11D7A">
      <w:pPr>
        <w:ind w:firstLine="708"/>
        <w:jc w:val="both"/>
      </w:pPr>
      <w:r>
        <w:t xml:space="preserve">Imajući u vidu složenost obavljenog posla stečajni sudac je nagradu omjerio u visini </w:t>
      </w:r>
      <w:r w:rsidR="006538E2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>bruto sukladno čl.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pod </w:t>
      </w:r>
      <w:proofErr w:type="spellStart"/>
      <w:r w:rsidR="00366E89">
        <w:t>toč</w:t>
      </w:r>
      <w:proofErr w:type="spellEnd"/>
      <w:r w:rsidR="00366E89">
        <w:t>. I izreke rješenja</w:t>
      </w:r>
      <w:r w:rsidR="00064D24">
        <w:t>.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  <w:r>
        <w:t xml:space="preserve">                                                           -2-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064D24" w:rsidP="00931F75" w:rsidR="00D45250">
      <w:pPr>
        <w:ind w:firstLine="708"/>
        <w:jc w:val="both"/>
      </w:pPr>
      <w:r>
        <w:t xml:space="preserve">Budući </w:t>
      </w:r>
      <w:r w:rsidR="00E21F36">
        <w:t xml:space="preserve"> </w:t>
      </w:r>
      <w:r>
        <w:t xml:space="preserve">tijekom prethodnog postupka </w:t>
      </w:r>
      <w:r w:rsidR="00D45250">
        <w:t xml:space="preserve">nije </w:t>
      </w:r>
      <w:r>
        <w:t xml:space="preserve">uplaćen predujam za pokriće </w:t>
      </w:r>
      <w:r w:rsidR="00E21F36">
        <w:t>troškova tog postupka, odmjerena nagrada</w:t>
      </w:r>
      <w:r>
        <w:t xml:space="preserve"> ima</w:t>
      </w:r>
      <w:r w:rsidR="00E21F36">
        <w:t xml:space="preserve"> se</w:t>
      </w:r>
      <w:r>
        <w:t xml:space="preserve"> isplatiti </w:t>
      </w:r>
      <w:r w:rsidR="00E21F36">
        <w:t xml:space="preserve">iz sredstava </w:t>
      </w:r>
      <w:r w:rsidR="00D45250">
        <w:t xml:space="preserve">Fonda za namirenje  troškova stečajnog postupka, pa je odlučeno kao pod </w:t>
      </w:r>
      <w:proofErr w:type="spellStart"/>
      <w:r w:rsidR="00D45250">
        <w:t>toč.II</w:t>
      </w:r>
      <w:proofErr w:type="spellEnd"/>
      <w:r w:rsidR="00D45250">
        <w:t xml:space="preserve"> na temelju odredbe čl.94 st. 7 SZ-a. </w:t>
      </w:r>
    </w:p>
    <w:p w:rsidRDefault="00D45250" w:rsidP="00931F75" w:rsidR="00D45250">
      <w:pPr>
        <w:ind w:firstLine="708"/>
        <w:jc w:val="both"/>
      </w:pP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FE2C9E">
        <w:t>8</w:t>
      </w:r>
      <w:r w:rsidR="001B5C05">
        <w:t>.ožujka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R="005753D5">
      <w:r>
        <w:t xml:space="preserve">                                                                                                    </w:t>
      </w:r>
      <w:r w:rsidR="000C3DE4">
        <w:t xml:space="preserve">    Vesna Vukelić </w:t>
      </w:r>
      <w:r w:rsidR="00A91323">
        <w:t>v.r.</w:t>
      </w:r>
    </w:p>
    <w:p w:rsidRDefault="000436CD" w:rsidR="000436CD"/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  <w:bookmarkStart w:name="_GoBack" w:id="0"/>
      <w:bookmarkEnd w:id="0"/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8F5A7D">
        <w:t>teč.upravitel</w:t>
      </w:r>
      <w:r w:rsidR="001B5C05">
        <w:t>jica</w:t>
      </w:r>
      <w:r w:rsidR="00C10F26">
        <w:t xml:space="preserve"> 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41609"/>
    <w:rsid w:val="000436CD"/>
    <w:rsid w:val="00043E83"/>
    <w:rsid w:val="00064D24"/>
    <w:rsid w:val="00075445"/>
    <w:rsid w:val="000B2C32"/>
    <w:rsid w:val="000C3DE4"/>
    <w:rsid w:val="00122A25"/>
    <w:rsid w:val="00137EF8"/>
    <w:rsid w:val="00146355"/>
    <w:rsid w:val="00161CD6"/>
    <w:rsid w:val="00177FA8"/>
    <w:rsid w:val="001B5C05"/>
    <w:rsid w:val="001C5D11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24AAE"/>
    <w:rsid w:val="00326F95"/>
    <w:rsid w:val="00332829"/>
    <w:rsid w:val="00342310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A1697"/>
    <w:rsid w:val="004B2D74"/>
    <w:rsid w:val="004B63D8"/>
    <w:rsid w:val="004E6488"/>
    <w:rsid w:val="005001E5"/>
    <w:rsid w:val="00506687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74132"/>
    <w:rsid w:val="006C3AE9"/>
    <w:rsid w:val="006E2E1A"/>
    <w:rsid w:val="007278F7"/>
    <w:rsid w:val="00752704"/>
    <w:rsid w:val="00770B6D"/>
    <w:rsid w:val="00794F25"/>
    <w:rsid w:val="00846817"/>
    <w:rsid w:val="00863E25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E260D"/>
    <w:rsid w:val="00A6182D"/>
    <w:rsid w:val="00A91323"/>
    <w:rsid w:val="00AA5CEC"/>
    <w:rsid w:val="00AC7163"/>
    <w:rsid w:val="00B011DE"/>
    <w:rsid w:val="00B01A53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67974"/>
    <w:rsid w:val="00D7199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E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D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5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D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5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LEX j.d.o.o. za trgovinu i usluge</izvorni_sadrzaj>
    <derivirana_varijabla naziv="DomainObject.Predmet.ProtustrankaFormated_1">  LEX j.d.o.o. za trgovinu i usluge</derivirana_varijabla>
  </DomainObject.Predmet.ProtustrankaFormated>
  <DomainObject.Predmet.ProtustrankaFormatedOIB>
    <izvorni_sadrzaj>  LEX j.d.o.o. za trgovinu i usluge, OIB 96160107549</izvorni_sadrzaj>
    <derivirana_varijabla naziv="DomainObject.Predmet.ProtustrankaFormatedOIB_1">  LEX j.d.o.o. za trgovinu i usluge, OIB 96160107549</derivirana_varijabla>
  </DomainObject.Predmet.ProtustrankaFormatedOIB>
  <DomainObject.Predmet.ProtustrankaFormatedWithAdress>
    <izvorni_sadrzaj> LEX j.d.o.o. za trgovinu i usluge, Ivana Šveara 9, 34310 Pleternica</izvorni_sadrzaj>
    <derivirana_varijabla naziv="DomainObject.Predmet.ProtustrankaFormatedWithAdress_1"> LEX j.d.o.o. za trgovinu i usluge, Ivana Šveara 9, 34310 Pleternica</derivirana_varijabla>
  </DomainObject.Predmet.ProtustrankaFormatedWithAdress>
  <DomainObject.Predmet.ProtustrankaFormatedWithAdressOIB>
    <izvorni_sadrzaj> LEX j.d.o.o. za trgovinu i usluge, OIB 96160107549, Ivana Šveara 9, 34310 Pleternica</izvorni_sadrzaj>
    <derivirana_varijabla naziv="DomainObject.Predmet.ProtustrankaFormatedWithAdressOIB_1"> LEX j.d.o.o. za trgovinu i usluge, OIB 96160107549, Ivana Šveara 9, 34310 Pleternica</derivirana_varijabla>
  </DomainObject.Predmet.ProtustrankaFormatedWithAdressOIB>
  <DomainObject.Predmet.ProtustrankaWithAdress>
    <izvorni_sadrzaj>LEX j.d.o.o. za trgovinu i usluge Ivana Šveara 9, 34310 Pleternica</izvorni_sadrzaj>
    <derivirana_varijabla naziv="DomainObject.Predmet.ProtustrankaWithAdress_1">LEX j.d.o.o. za trgovinu i usluge Ivana Šveara 9, 34310 Pleternica</derivirana_varijabla>
  </DomainObject.Predmet.ProtustrankaWithAdress>
  <DomainObject.Predmet.ProtustrankaWithAdressOIB>
    <izvorni_sadrzaj>LEX j.d.o.o. za trgovinu i usluge, OIB 96160107549, Ivana Šveara 9, 34310 Pleternica</izvorni_sadrzaj>
    <derivirana_varijabla naziv="DomainObject.Predmet.ProtustrankaWithAdressOIB_1">LEX j.d.o.o. za trgovinu i usluge, OIB 96160107549, Ivana Šveara 9, 34310 Pleternica</derivirana_varijabla>
  </DomainObject.Predmet.ProtustrankaWithAdressOIB>
  <DomainObject.Predmet.ProtustrankaNazivFormated>
    <izvorni_sadrzaj>LEX j.d.o.o. za trgovinu i usluge</izvorni_sadrzaj>
    <derivirana_varijabla naziv="DomainObject.Predmet.ProtustrankaNazivFormated_1">LEX j.d.o.o. za trgovinu i usluge</derivirana_varijabla>
  </DomainObject.Predmet.ProtustrankaNazivFormated>
  <DomainObject.Predmet.ProtustrankaNazivFormatedOIB>
    <izvorni_sadrzaj>LEX j.d.o.o. za trgovinu i usluge, OIB 96160107549</izvorni_sadrzaj>
    <derivirana_varijabla naziv="DomainObject.Predmet.ProtustrankaNazivFormatedOIB_1">LEX j.d.o.o. za trgovinu i usluge, OIB 96160107549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9226.88</izvorni_sadrzaj>
    <derivirana_varijabla naziv="DomainObject.Predmet.TrenutnaVrijednost_1">9226.88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LEX j.d.o.o. za trgovinu i usluge</item>
    </izvorni_sadrzaj>
    <derivirana_varijabla naziv="DomainObject.Predmet.ProtuStrankaListFormated_1">
      <item>LEX j.d.o.o. za trgovinu i usluge</item>
    </derivirana_varijabla>
  </DomainObject.Predmet.ProtuStrankaListFormated>
  <DomainObject.Predmet.ProtuStrankaListFormatedOIB>
    <izvorni_sadrzaj>
      <item>LEX j.d.o.o. za trgovinu i usluge, OIB 96160107549</item>
    </izvorni_sadrzaj>
    <derivirana_varijabla naziv="DomainObject.Predmet.ProtuStrankaListFormatedOIB_1">
      <item>LEX j.d.o.o. za trgovinu i usluge, OIB 96160107549</item>
    </derivirana_varijabla>
  </DomainObject.Predmet.ProtuStrankaListFormatedOIB>
  <DomainObject.Predmet.ProtuStrankaListFormatedWithAdress>
    <izvorni_sadrzaj>
      <item>LEX j.d.o.o. za trgovinu i usluge, Ivana Šveara 9, 34310 Pleternica</item>
    </izvorni_sadrzaj>
    <derivirana_varijabla naziv="DomainObject.Predmet.ProtuStrankaListFormatedWithAdress_1">
      <item>LEX j.d.o.o. za trgovinu i usluge, Ivana Šveara 9, 34310 Pleternica</item>
    </derivirana_varijabla>
  </DomainObject.Predmet.ProtuStrankaListFormatedWithAdress>
  <DomainObject.Predmet.ProtuStrankaListFormatedWithAdressOIB>
    <izvorni_sadrzaj>
      <item>LEX j.d.o.o. za trgovinu i usluge, OIB 96160107549, Ivana Šveara 9, 34310 Pleternica</item>
    </izvorni_sadrzaj>
    <derivirana_varijabla naziv="DomainObject.Predmet.ProtuStrankaListFormatedWithAdressOIB_1">
      <item>LEX j.d.o.o. za trgovinu i usluge, OIB 96160107549, Ivana Šveara 9, 34310 Pleternica</item>
    </derivirana_varijabla>
  </DomainObject.Predmet.ProtuStrankaListFormatedWithAdressOIB>
  <DomainObject.Predmet.ProtuStrankaListNazivFormated>
    <izvorni_sadrzaj>
      <item>LEX j.d.o.o. za trgovinu i usluge</item>
    </izvorni_sadrzaj>
    <derivirana_varijabla naziv="DomainObject.Predmet.ProtuStrankaListNazivFormated_1">
      <item>LEX j.d.o.o. za trgovinu i usluge</item>
    </derivirana_varijabla>
  </DomainObject.Predmet.ProtuStrankaListNazivFormated>
  <DomainObject.Predmet.ProtuStrankaListNazivFormatedOIB>
    <izvorni_sadrzaj>
      <item>LEX j.d.o.o. za trgovinu i usluge, OIB 96160107549</item>
    </izvorni_sadrzaj>
    <derivirana_varijabla naziv="DomainObject.Predmet.ProtuStrankaListNazivFormatedOIB_1">
      <item>LEX j.d.o.o. za trgovinu i usluge, OIB 96160107549</item>
    </derivirana_varijabla>
  </DomainObject.Predmet.ProtuStrankaListNazivFormatedOIB>
  <DomainObject.Predmet.OstaliListFormated>
    <izvorni_sadrzaj>
      <item>Meri Leko Vala</item>
    </izvorni_sadrzaj>
    <derivirana_varijabla naziv="DomainObject.Predmet.OstaliListFormated_1">
      <item>Meri Leko Vala</item>
    </derivirana_varijabla>
  </DomainObject.Predmet.OstaliListFormated>
  <DomainObject.Predmet.OstaliListFormatedOIB>
    <izvorni_sadrzaj>
      <item>Meri Leko Vala, OIB 99630179885</item>
    </izvorni_sadrzaj>
    <derivirana_varijabla naziv="DomainObject.Predmet.OstaliListFormatedOIB_1">
      <item>Meri Leko Vala, OIB 99630179885</item>
    </derivirana_varijabla>
  </DomainObject.Predmet.OstaliListFormatedOIB>
  <DomainObject.Predmet.OstaliListFormatedWithAdress>
    <izvorni_sadrzaj>
      <item>Meri Leko Vala, Prilaz 6, 34310 Pleternica</item>
    </izvorni_sadrzaj>
    <derivirana_varijabla naziv="DomainObject.Predmet.OstaliListFormatedWithAdress_1">
      <item>Meri Leko Vala, Prilaz 6, 34310 Pleternica</item>
    </derivirana_varijabla>
  </DomainObject.Predmet.OstaliListFormatedWithAdress>
  <DomainObject.Predmet.OstaliListFormatedWithAdressOIB>
    <izvorni_sadrzaj>
      <item>Meri Leko Vala, OIB 99630179885, Prilaz 6, 34310 Pleternica</item>
    </izvorni_sadrzaj>
    <derivirana_varijabla naziv="DomainObject.Predmet.OstaliListFormatedWithAdressOIB_1">
      <item>Meri Leko Vala, OIB 99630179885, Prilaz 6, 34310 Pleternica</item>
    </derivirana_varijabla>
  </DomainObject.Predmet.OstaliListFormatedWithAdressOIB>
  <DomainObject.Predmet.OstaliListNazivFormated>
    <izvorni_sadrzaj>
      <item>Meri Leko Vala</item>
    </izvorni_sadrzaj>
    <derivirana_varijabla naziv="DomainObject.Predmet.OstaliListNazivFormated_1">
      <item>Meri Leko Vala</item>
    </derivirana_varijabla>
  </DomainObject.Predmet.OstaliListNazivFormated>
  <DomainObject.Predmet.OstaliListNazivFormatedOIB>
    <izvorni_sadrzaj>
      <item>Meri Leko Vala, OIB 99630179885</item>
    </izvorni_sadrzaj>
    <derivirana_varijabla naziv="DomainObject.Predmet.OstaliListNazivFormatedOIB_1">
      <item>Meri Leko Vala, OIB 99630179885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LEX j.d.o.o. za trgovinu i usluge</izvorni_sadrzaj>
    <derivirana_varijabla naziv="DomainObject.Predmet.ProtustrankaIDrugi_1">LEX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LEX j.d.o.o. za trgovinu i usluge, OIB 96160107549, Ivana Šveara 9, 34310 Pleternica</izvorni_sadrzaj>
    <derivirana_varijabla naziv="DomainObject.Predmet.ProtustrankaIDrugiAdressOIB_1">LEX j.d.o.o. za trgovinu i usluge, OIB 96160107549, Ivana Šveara 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LEX j.d.o.o. za trgovinu i usluge</item>
      <item>Meri Leko Vala</item>
    </izvorni_sadrzaj>
    <derivirana_varijabla naziv="DomainObject.Predmet.SudioniciListNaziv_1">
      <item>Financijska agencija</item>
      <item>LEX j.d.o.o. za trgovinu i usluge</item>
      <item>Meri Leko Vala</item>
    </derivirana_varijabla>
  </DomainObject.Predmet.SudioniciListNaziv>
  <DomainObject.Predmet.SudioniciListAdressOIB>
    <izvorni_sadrzaj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izvorni_sadrzaj>
    <derivirana_varijabla naziv="DomainObject.Predmet.SudioniciListAdressOIB_1"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96160107549</item>
      <item>, OIB 99630179885</item>
    </izvorni_sadrzaj>
    <derivirana_varijabla naziv="DomainObject.Predmet.SudioniciListNazivOIB_1">
      <item>, OIB 85821130368</item>
      <item>, OIB 96160107549</item>
      <item>, OIB 99630179885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433</properties:Words>
  <properties:Characters>2440</properties:Characters>
  <properties:Lines>75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2017-03-08T07:47:00Z</dcterms:created>
  <dc:creator>Korisnik</dc:creator>
  <cp:lastModifiedBy>wsadmin</cp:lastModifiedBy>
  <cp:lastPrinted>2017-03-07T07:20:00Z</cp:lastPrinted>
  <dcterms:modified xmlns:xsi="http://www.w3.org/2001/XMLSchema-instance" xsi:type="dcterms:W3CDTF">2017-03-08T07:49:00Z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