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971b" w14:paraId="80e971b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CF5D2B">
        <w:t>25</w:t>
      </w:r>
      <w:r w:rsidR="00C572D2">
        <w:t xml:space="preserve">. </w:t>
      </w:r>
      <w:r w:rsidR="00646146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F5D2B">
        <w:t>AUTO SPORT d.o.o., Kolan, Rudina 14, OIB:84732814133</w:t>
      </w:r>
      <w:r w:rsidR="0039437A" w:rsidRPr="0039437A">
        <w:t>,</w:t>
      </w:r>
      <w:r w:rsidR="00EF3F9E">
        <w:t xml:space="preserve"> </w:t>
      </w:r>
      <w:r w:rsidR="00DC228A">
        <w:t>1</w:t>
      </w:r>
      <w:r w:rsidR="00A45777">
        <w:t>7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F5D2B">
        <w:t>AUTO SPORT d.o.o., Kolan, Rudina 14, OIB:84732814133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59024B">
        <w:t>1</w:t>
      </w:r>
      <w:r w:rsidR="00A45777">
        <w:t>7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646146">
        <w:rPr>
          <w:color w:themeColor="text1" w:val="000000"/>
        </w:rPr>
        <w:t>4</w:t>
      </w:r>
      <w:r w:rsidR="00DC228A">
        <w:rPr>
          <w:color w:themeColor="text1" w:val="000000"/>
        </w:rPr>
        <w:t>,</w:t>
      </w:r>
      <w:r w:rsidR="00CF5D2B">
        <w:rPr>
          <w:color w:themeColor="text1" w:val="000000"/>
        </w:rPr>
        <w:t>2</w:t>
      </w:r>
      <w:r w:rsidR="00DC228A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CF5D2B">
        <w:t>Domagoj Repač iz Zagreba, Đorđićeva 24, OIB: 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CF5D2B">
        <w:t>AUTO SPORT d.o.o., Kolan, Rudina 14, OIB:84732814133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CF5D2B">
        <w:t>25</w:t>
      </w:r>
      <w:r w:rsidR="00C572D2">
        <w:t xml:space="preserve">. </w:t>
      </w:r>
      <w:r w:rsidR="00646146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CF5D2B">
        <w:t>22</w:t>
      </w:r>
      <w:r w:rsidR="0079567A" w:rsidRPr="00EF3F9E">
        <w:t>.</w:t>
      </w:r>
      <w:r w:rsidR="00E34074">
        <w:t xml:space="preserve"> </w:t>
      </w:r>
      <w:r w:rsidR="00646146">
        <w:t xml:space="preserve">studenog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CF5D2B">
        <w:t>19.025,98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CF5D2B">
        <w:t xml:space="preserve">Raiffeisenbank Austria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46146">
        <w:t>1</w:t>
      </w:r>
      <w:r w:rsidR="00CF5D2B">
        <w:t>3</w:t>
      </w:r>
      <w:r w:rsidR="00131DF8">
        <w:t xml:space="preserve">. </w:t>
      </w:r>
      <w:r w:rsidR="0059024B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C228A">
        <w:t>1</w:t>
      </w:r>
      <w:r w:rsidR="00A45777">
        <w:t>7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CF5D2B">
        <w:t>19.219,65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CF5D2B">
        <w:t>233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</w:t>
      </w:r>
      <w:r w:rsidR="00A45777">
        <w:t>7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A81719" w:rsidP="00A81719" w:rsidR="00A45777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A81719" w:rsidP="00A81719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C509EF" w:rsidP="00646146" w:rsidR="00C509EF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A81719" w:rsidP="00646146" w:rsidR="00A81719">
      <w:pPr>
        <w:tabs>
          <w:tab w:pos="3815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6A3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C228A">
      <w:t xml:space="preserve">Poslovni broj: 5 </w:t>
    </w:r>
    <w:r w:rsidR="00DC228A" w:rsidRPr="008C3132">
      <w:t>St-</w:t>
    </w:r>
    <w:r w:rsidR="00DC228A">
      <w:t>1</w:t>
    </w:r>
    <w:r w:rsidR="00646146">
      <w:t>1</w:t>
    </w:r>
    <w:r w:rsidR="00CF5D2B">
      <w:t>36</w:t>
    </w:r>
    <w:r w:rsidR="00DC228A">
      <w:t>/16-</w:t>
    </w:r>
    <w:r w:rsidR="00CF5D2B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646146">
      <w:t>11</w:t>
    </w:r>
    <w:r w:rsidR="00CF5D2B">
      <w:t>36</w:t>
    </w:r>
    <w:r w:rsidR="00646146">
      <w:t>/16-</w:t>
    </w:r>
    <w:r w:rsidR="00CF5D2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26A34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SPORT, društvo s ograničenom odgovornošću za proizvodnju i trgovinu</izvorni_sadrzaj>
    <derivirana_varijabla naziv="DomainObject.Predmet.ProtustrankaFormated_1">  AUTO SPORT, društvo s ograničenom odgovornošću za proizvodnju i trgovinu</derivirana_varijabla>
  </DomainObject.Predmet.ProtustrankaFormated>
  <DomainObject.Predmet.ProtustrankaFormatedOIB>
    <izvorni_sadrzaj>  AUTO SPORT, društvo s ograničenom odgovornošću za proizvodnju i trgovinu, OIB 84732814133</izvorni_sadrzaj>
    <derivirana_varijabla naziv="DomainObject.Predmet.ProtustrankaFormatedOIB_1">  AUTO SPORT, društvo s ograničenom odgovornošću za proizvodnju i trgovinu, OIB 84732814133</derivirana_varijabla>
  </DomainObject.Predmet.ProtustrankaFormatedOIB>
  <DomainObject.Predmet.ProtustrankaFormatedWithAdress>
    <izvorni_sadrzaj> AUTO SPORT, društvo s ograničenom odgovornošću za proizvodnju i trgovinu, Rudina 14, 23250 Kolan</izvorni_sadrzaj>
    <derivirana_varijabla naziv="DomainObject.Predmet.ProtustrankaFormatedWithAdress_1"> AUTO SPORT, društvo s ograničenom odgovornošću za proizvodnju i trgovinu, Rudina 14, 23250 Kolan</derivirana_varijabla>
  </DomainObject.Predmet.ProtustrankaFormatedWithAdress>
  <DomainObject.Predmet.ProtustrankaFormatedWithAdressOIB>
    <izvorni_sadrzaj> AUTO SPORT, društvo s ograničenom odgovornošću za proizvodnju i trgovinu, OIB 84732814133, Rudina 14, 23250 Kolan</izvorni_sadrzaj>
    <derivirana_varijabla naziv="DomainObject.Predmet.ProtustrankaFormatedWithAdressOIB_1"> AUTO SPORT, društvo s ograničenom odgovornošću za proizvodnju i trgovinu, OIB 84732814133, Rudina 14, 23250 Kolan</derivirana_varijabla>
  </DomainObject.Predmet.ProtustrankaFormatedWithAdressOIB>
  <DomainObject.Predmet.ProtustrankaWithAdress>
    <izvorni_sadrzaj>AUTO SPORT, društvo s ograničenom odgovornošću za proizvodnju i trgovinu Rudina 14, 23250 Kolan</izvorni_sadrzaj>
    <derivirana_varijabla naziv="DomainObject.Predmet.ProtustrankaWithAdress_1">AUTO SPORT, društvo s ograničenom odgovornošću za proizvodnju i trgovinu Rudina 14, 23250 Kolan</derivirana_varijabla>
  </DomainObject.Predmet.ProtustrankaWithAdress>
  <DomainObject.Predmet.ProtustrankaWithAdressOIB>
    <izvorni_sadrzaj>AUTO SPORT, društvo s ograničenom odgovornošću za proizvodnju i trgovinu, OIB 84732814133, Rudina 14, 23250 Kolan</izvorni_sadrzaj>
    <derivirana_varijabla naziv="DomainObject.Predmet.ProtustrankaWithAdressOIB_1">AUTO SPORT, društvo s ograničenom odgovornošću za proizvodnju i trgovinu, OIB 84732814133, Rudina 14, 23250 Kolan</derivirana_varijabla>
  </DomainObject.Predmet.ProtustrankaWithAdressOIB>
  <DomainObject.Predmet.ProtustrankaNazivFormated>
    <izvorni_sadrzaj>AUTO SPORT, društvo s ograničenom odgovornošću za proizvodnju i trgovinu</izvorni_sadrzaj>
    <derivirana_varijabla naziv="DomainObject.Predmet.ProtustrankaNazivFormated_1">AUTO SPORT, društvo s ograničenom odgovornošću za proizvodnju i trgovinu</derivirana_varijabla>
  </DomainObject.Predmet.ProtustrankaNazivFormated>
  <DomainObject.Predmet.ProtustrankaNazivFormatedOIB>
    <izvorni_sadrzaj>AUTO SPORT, društvo s ograničenom odgovornošću za proizvodnju i trgovinu, OIB 84732814133</izvorni_sadrzaj>
    <derivirana_varijabla naziv="DomainObject.Predmet.ProtustrankaNazivFormatedOIB_1">AUTO SPORT, društvo s ograničenom odgovornošću za proizvodnju i trgovinu, OIB 84732814133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SPORT, društvo s ograničenom odgovornošću za proizvodnju i trgovinu</item>
    </izvorni_sadrzaj>
    <derivirana_varijabla naziv="DomainObject.Predmet.ProtuStrankaListFormated_1">
      <item>AUTO SPORT, društvo s ograničenom odgovornošću za proizvodnju i trgovinu</item>
    </derivirana_varijabla>
  </DomainObject.Predmet.ProtuStrankaListFormated>
  <DomainObject.Predmet.ProtuStrankaListFormatedOIB>
    <izvorni_sadrzaj>
      <item>AUTO SPORT, društvo s ograničenom odgovornošću za proizvodnju i trgovinu, OIB 84732814133</item>
    </izvorni_sadrzaj>
    <derivirana_varijabla naziv="DomainObject.Predmet.ProtuStrankaListFormatedOIB_1">
      <item>AUTO SPORT, društvo s ograničenom odgovornošću za proizvodnju i trgovinu, OIB 84732814133</item>
    </derivirana_varijabla>
  </DomainObject.Predmet.ProtuStrankaListFormatedOIB>
  <DomainObject.Predmet.ProtuStrankaListFormatedWithAdress>
    <izvorni_sadrzaj>
      <item>AUTO SPORT, društvo s ograničenom odgovornošću za proizvodnju i trgovinu, Rudina 14, 23250 Kolan</item>
    </izvorni_sadrzaj>
    <derivirana_varijabla naziv="DomainObject.Predmet.ProtuStrankaListFormatedWithAdress_1">
      <item>AUTO SPORT, društvo s ograničenom odgovornošću za proizvodnju i trgovinu, Rudina 14, 23250 Kolan</item>
    </derivirana_varijabla>
  </DomainObject.Predmet.ProtuStrankaListFormatedWithAdress>
  <DomainObject.Predmet.ProtuStrankaListFormatedWithAdressOIB>
    <izvorni_sadrzaj>
      <item>AUTO SPORT, društvo s ograničenom odgovornošću za proizvodnju i trgovinu, OIB 84732814133, Rudina 14, 23250 Kolan</item>
    </izvorni_sadrzaj>
    <derivirana_varijabla naziv="DomainObject.Predmet.ProtuStrankaListFormatedWithAdressOIB_1">
      <item>AUTO SPORT, društvo s ograničenom odgovornošću za proizvodnju i trgovinu, OIB 84732814133, Rudina 14, 23250 Kolan</item>
    </derivirana_varijabla>
  </DomainObject.Predmet.ProtuStrankaListFormatedWithAdressOIB>
  <DomainObject.Predmet.ProtuStrankaListNazivFormated>
    <izvorni_sadrzaj>
      <item>AUTO SPORT, društvo s ograničenom odgovornošću za proizvodnju i trgovinu</item>
    </izvorni_sadrzaj>
    <derivirana_varijabla naziv="DomainObject.Predmet.ProtuStrankaListNazivFormated_1">
      <item>AUTO SPORT, društvo s ograničenom odgovornošću za proizvodnju i trgovinu</item>
    </derivirana_varijabla>
  </DomainObject.Predmet.ProtuStrankaListNazivFormated>
  <DomainObject.Predmet.ProtuStrankaListNazivFormatedOIB>
    <izvorni_sadrzaj>
      <item>AUTO SPORT, društvo s ograničenom odgovornošću za proizvodnju i trgovinu, OIB 84732814133</item>
    </izvorni_sadrzaj>
    <derivirana_varijabla naziv="DomainObject.Predmet.ProtuStrankaListNazivFormatedOIB_1">
      <item>AUTO SPORT, društvo s ograničenom odgovornošću za proizvodnju i trgovinu, OIB 84732814133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SPORT, društvo s ograničenom odgovornošću za proizvodnju i trgovinu</izvorni_sadrzaj>
    <derivirana_varijabla naziv="DomainObject.Predmet.ProtustrankaIDrugi_1">AUTO SPORT,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SPORT, društvo s ograničenom odgovornošću za proizvodnju i trgovinu, OIB 84732814133, Rudina 14, 23250 Kolan</izvorni_sadrzaj>
    <derivirana_varijabla naziv="DomainObject.Predmet.ProtustrankaIDrugiAdressOIB_1">AUTO SPORT, društvo s ograničenom odgovornošću za proizvodnju i trgovinu, OIB 84732814133, Rudina 14,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SPORT, društvo s ograničenom odgovornošću za proizvodnju i trgovinu</item>
    </izvorni_sadrzaj>
    <derivirana_varijabla naziv="DomainObject.Predmet.SudioniciListNaziv_1">
      <item>FINA</item>
      <item>AUTO SPORT, društvo s ograničenom odgovornošću za proizvodnju i trgovinu</item>
    </derivirana_varijabla>
  </DomainObject.Predmet.SudioniciListNaziv>
  <DomainObject.Predmet.SudioniciListAdressOIB>
    <izvorni_sadrzaj>
      <item>FINA, OIB 85821130368</item>
      <item>AUTO SPORT, društvo s ograničenom odgovornošću za proizvodnju i trgovinu, OIB 84732814133, Rudina 14,23250 Kolan</item>
    </izvorni_sadrzaj>
    <derivirana_varijabla naziv="DomainObject.Predmet.SudioniciListAdressOIB_1">
      <item>FINA, OIB 85821130368</item>
      <item>AUTO SPORT, društvo s ograničenom odgovornošću za proizvodnju i trgovinu, OIB 84732814133, Rudina 14,23250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84732814133</item>
    </izvorni_sadrzaj>
    <derivirana_varijabla naziv="DomainObject.Predmet.SudioniciListNazivOIB_1">
      <item>, OIB 85821130368</item>
      <item>, OIB 84732814133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8DDC6-1EB4-4038-BEC7-6841DF990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1002</properties:Words>
  <properties:Characters>5429</properties:Characters>
  <properties:Lines>168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2017-03-17T13:09:00Z</dcterms:created>
  <dc:creator>Administrator</dc:creator>
  <cp:lastModifiedBy>Krešimir Torbarina</cp:lastModifiedBy>
  <cp:lastPrinted>2017-03-17T13:12:00Z</cp:lastPrinted>
  <dcterms:modified xmlns:xsi="http://www.w3.org/2001/XMLSchema-instance" xsi:type="dcterms:W3CDTF">2017-03-17T13:15:00Z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