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7920" w14:paraId="6a27920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2C76FE">
        <w:rPr>
          <w:rFonts w:hAnsi="Times New Roman" w:ascii="Times New Roman"/>
        </w:rPr>
        <w:t>4007</w:t>
      </w:r>
      <w:r w:rsidR="00A96748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2C76FE" w:rsidR="002C76F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RAVNOTEŽA SAVJETOVANJE d.o.o.</w:t>
      </w:r>
    </w:p>
    <w:p w:rsidRDefault="002C76FE" w:rsidR="00C07BB9">
      <w:pPr>
        <w:jc w:val="right"/>
        <w:rPr>
          <w:rFonts w:hAnsi="Times New Roman" w:ascii="Times New Roman"/>
        </w:rPr>
      </w:pPr>
      <w:r w:rsidRPr="00A42EC7">
        <w:rPr>
          <w:rFonts w:hAnsi="Times New Roman" w:ascii="Times New Roman"/>
        </w:rPr>
        <w:t xml:space="preserve"> Zagreb, Voćarsko naselje 124</w:t>
      </w:r>
    </w:p>
    <w:p w:rsidRDefault="002C76FE" w:rsidR="002C76FE" w:rsidRPr="004272F9">
      <w:pPr>
        <w:jc w:val="right"/>
        <w:rPr>
          <w:rFonts w:hAnsi="Times New Roman" w:ascii="Times New Roman"/>
        </w:rPr>
      </w:pPr>
    </w:p>
    <w:p w:rsidRDefault="00A96748" w:rsidR="00F54D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2C76FE" w:rsidR="00A96748">
      <w:pPr>
        <w:jc w:val="right"/>
        <w:rPr>
          <w:rFonts w:hAnsi="Times New Roman" w:ascii="Times New Roman"/>
        </w:rPr>
      </w:pPr>
      <w:proofErr w:type="spellStart"/>
      <w:r w:rsidRPr="002C76FE">
        <w:rPr>
          <w:rFonts w:hAnsi="Times New Roman" w:ascii="Times New Roman"/>
        </w:rPr>
        <w:t>John</w:t>
      </w:r>
      <w:proofErr w:type="spellEnd"/>
      <w:r w:rsidRPr="002C76FE">
        <w:rPr>
          <w:rFonts w:hAnsi="Times New Roman" w:ascii="Times New Roman"/>
        </w:rPr>
        <w:t xml:space="preserve"> </w:t>
      </w:r>
      <w:proofErr w:type="spellStart"/>
      <w:r w:rsidRPr="002C76FE">
        <w:rPr>
          <w:rFonts w:hAnsi="Times New Roman" w:ascii="Times New Roman"/>
        </w:rPr>
        <w:t>Gerardus</w:t>
      </w:r>
      <w:proofErr w:type="spellEnd"/>
      <w:r w:rsidRPr="002C76FE">
        <w:rPr>
          <w:rFonts w:hAnsi="Times New Roman" w:ascii="Times New Roman"/>
        </w:rPr>
        <w:t xml:space="preserve"> </w:t>
      </w:r>
      <w:proofErr w:type="spellStart"/>
      <w:r w:rsidRPr="002C76FE">
        <w:rPr>
          <w:rFonts w:hAnsi="Times New Roman" w:ascii="Times New Roman"/>
        </w:rPr>
        <w:t>Johannes</w:t>
      </w:r>
      <w:proofErr w:type="spellEnd"/>
      <w:r w:rsidRPr="002C76FE">
        <w:rPr>
          <w:rFonts w:hAnsi="Times New Roman" w:ascii="Times New Roman"/>
        </w:rPr>
        <w:t xml:space="preserve"> </w:t>
      </w:r>
      <w:proofErr w:type="spellStart"/>
      <w:r w:rsidRPr="002C76FE">
        <w:rPr>
          <w:rFonts w:hAnsi="Times New Roman" w:ascii="Times New Roman"/>
        </w:rPr>
        <w:t>Lodder</w:t>
      </w:r>
      <w:proofErr w:type="spellEnd"/>
    </w:p>
    <w:p w:rsidRDefault="002C76FE" w:rsidR="002C76FE" w:rsidRPr="002C76F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Hrgovići</w:t>
      </w:r>
      <w:proofErr w:type="spellEnd"/>
      <w:r>
        <w:rPr>
          <w:rFonts w:hAnsi="Times New Roman" w:ascii="Times New Roman"/>
        </w:rPr>
        <w:t xml:space="preserve"> 97</w:t>
      </w:r>
    </w:p>
    <w:p w:rsidRDefault="002C76FE" w:rsidR="002C76FE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2C76F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2C76FE" w:rsidRPr="00A42EC7">
        <w:rPr>
          <w:rFonts w:hAnsi="Times New Roman" w:ascii="Times New Roman"/>
        </w:rPr>
        <w:t xml:space="preserve">RAVNOTEŽA SAVJETOVANJE d.o.o., Zagreb, Voćarsko naselje 124, </w:t>
      </w:r>
    </w:p>
    <w:p w:rsidRDefault="002C76FE" w:rsidP="00B46B2C" w:rsidR="001A7D3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A42EC7">
        <w:rPr>
          <w:rFonts w:hAnsi="Times New Roman" w:ascii="Times New Roman"/>
        </w:rPr>
        <w:t>OIB 96426512597</w:t>
      </w:r>
    </w:p>
    <w:p w:rsidRDefault="002C76FE" w:rsidP="00B46B2C" w:rsidR="002C76FE">
      <w:pPr>
        <w:ind w:firstLine="708"/>
        <w:jc w:val="both"/>
        <w:rPr>
          <w:rFonts w:hAnsi="Times New Roman" w:ascii="Times New Roman"/>
        </w:rPr>
      </w:pPr>
    </w:p>
    <w:p w:rsidRDefault="002C76FE" w:rsidP="00B46B2C" w:rsidR="002C76FE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C07BB9">
        <w:rPr>
          <w:rFonts w:hAnsi="Times New Roman" w:ascii="Times New Roman"/>
          <w:b/>
        </w:rPr>
        <w:t>30. studenog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1A7D33">
        <w:rPr>
          <w:rFonts w:hAnsi="Times New Roman" w:ascii="Times New Roman"/>
          <w:b/>
        </w:rPr>
        <w:t>9,</w:t>
      </w:r>
      <w:r w:rsidR="002C76FE">
        <w:rPr>
          <w:rFonts w:hAnsi="Times New Roman" w:ascii="Times New Roman"/>
          <w:b/>
        </w:rPr>
        <w:t>3</w:t>
      </w:r>
      <w:r w:rsidR="001A7D33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2C76FE">
        <w:rPr>
          <w:rFonts w:hAnsi="Times New Roman" w:ascii="Times New Roman"/>
        </w:rPr>
        <w:t>1. rujna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5C1061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852E9"/>
    <w:rsid w:val="00A96748"/>
    <w:rsid w:val="00AA046F"/>
    <w:rsid w:val="00AE4B21"/>
    <w:rsid w:val="00B12760"/>
    <w:rsid w:val="00B46B2C"/>
    <w:rsid w:val="00B60A70"/>
    <w:rsid w:val="00B86DDC"/>
    <w:rsid w:val="00BD4A84"/>
    <w:rsid w:val="00C07BB9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85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2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2E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2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2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85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2E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4007</izvorni_sadrzaj>
    <derivirana_varijabla naziv="DomainObject.Predmet.Broj_1">4007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St-4007/2016</izvorni_sadrzaj>
    <derivirana_varijabla naziv="DomainObject.Predmet.OznakaBroj_1">St-4007/2016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RAVNOTEŽA SAVJETOVANJE d.o.o. zastupanog po punomoćniku John Gerardus Johannes Lodder</izvorni_sadrzaj>
    <derivirana_varijabla naziv="DomainObject.Predmet.ProtustrankaFormated_1">  RAVNOTEŽA SAVJETOVANJE d.o.o. zastupanog po punomoćniku John Gerardus Johannes Lodder</derivirana_varijabla>
  </DomainObject.Predmet.ProtustrankaFormated>
  <DomainObject.Predmet.ProtustrankaFormatedOIB>
    <izvorni_sadrzaj>  RAVNOTEŽA SAVJETOVANJE d.o.o., OIB 96426512597 zastupanog po punomoćniku John Gerardus Johannes Lodder</izvorni_sadrzaj>
    <derivirana_varijabla naziv="DomainObject.Predmet.ProtustrankaFormatedOIB_1">  RAVNOTEŽA SAVJETOVANJE d.o.o., OIB 96426512597 zastupanog po punomoćniku John Gerardus Johannes Lodder</derivirana_varijabla>
  </DomainObject.Predmet.ProtustrankaFormatedOIB>
  <DomainObject.Predmet.ProtustrankaFormatedWithAdress>
    <izvorni_sadrzaj> RAVNOTEŽA SAVJETOVANJE d.o.o., Voćarsko naselje 124, 10000 Zagreb zastupanog po punomoćniku John Gerardus Johannes Lodder</izvorni_sadrzaj>
    <derivirana_varijabla naziv="DomainObject.Predmet.ProtustrankaFormatedWithAdress_1"> RAVNOTEŽA SAVJETOVANJE d.o.o., Voćarsko naselje 124, 10000 Zagreb zastupanog po punomoćniku John Gerardus Johannes Lodder</derivirana_varijabla>
  </DomainObject.Predmet.ProtustrankaFormatedWithAdress>
  <DomainObject.Predmet.ProtustrankaFormatedWithAdressOIB>
    <izvorni_sadrzaj> RAVNOTEŽA SAVJETOVANJE d.o.o., OIB 96426512597, Voćarsko naselje 124, 10000 Zagreb zastupanog po punomoćniku John Gerardus Johannes Lodder</izvorni_sadrzaj>
    <derivirana_varijabla naziv="DomainObject.Predmet.ProtustrankaFormatedWithAdressOIB_1"> RAVNOTEŽA SAVJETOVANJE d.o.o., OIB 96426512597, Voćarsko naselje 124, 10000 Zagreb zastupanog po punomoćniku John Gerardus Johannes Lodder</derivirana_varijabla>
  </DomainObject.Predmet.ProtustrankaFormatedWithAdressOIB>
  <DomainObject.Predmet.ProtustrankaWithAdress>
    <izvorni_sadrzaj>RAVNOTEŽA SAVJETOVANJE d.o.o. Voćarsko naselje 124, 10000 Zagreb</izvorni_sadrzaj>
    <derivirana_varijabla naziv="DomainObject.Predmet.ProtustrankaWithAdress_1">RAVNOTEŽA SAVJETOVANJE d.o.o. Voćarsko naselje 124, 10000 Zagreb</derivirana_varijabla>
  </DomainObject.Predmet.ProtustrankaWithAdress>
  <DomainObject.Predmet.ProtustrankaWithAdressOIB>
    <izvorni_sadrzaj>RAVNOTEŽA SAVJETOVANJE d.o.o., OIB 96426512597, Voćarsko naselje 124, 10000 Zagreb</izvorni_sadrzaj>
    <derivirana_varijabla naziv="DomainObject.Predmet.ProtustrankaWithAdressOIB_1">RAVNOTEŽA SAVJETOVANJE d.o.o., OIB 96426512597, Voćarsko naselje 124, 10000 Zagreb</derivirana_varijabla>
  </DomainObject.Predmet.ProtustrankaWithAdressOIB>
  <DomainObject.Predmet.ProtustrankaNazivFormated>
    <izvorni_sadrzaj>RAVNOTEŽA SAVJETOVANJE d.o.o.</izvorni_sadrzaj>
    <derivirana_varijabla naziv="DomainObject.Predmet.ProtustrankaNazivFormated_1">RAVNOTEŽA SAVJETOVANJE d.o.o.</derivirana_varijabla>
  </DomainObject.Predmet.ProtustrankaNazivFormated>
  <DomainObject.Predmet.ProtustrankaNazivFormatedOIB>
    <izvorni_sadrzaj>RAVNOTEŽA SAVJETOVANJE d.o.o., OIB 96426512597</izvorni_sadrzaj>
    <derivirana_varijabla naziv="DomainObject.Predmet.ProtustrankaNazivFormatedOIB_1">RAVNOTEŽA SAVJETOVANJE d.o.o., OIB 96426512597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RAVNOTEŽA SAVJETOVANJE d.o.o. zastupanog po punomoćniku John Gerardus Johannes Lodder</item>
    </izvorni_sadrzaj>
    <derivirana_varijabla naziv="DomainObject.Predmet.ProtuStrankaListFormated_1">
      <item>RAVNOTEŽA SAVJETOVANJE d.o.o. zastupanog po punomoćniku John Gerardus Johannes Lodder</item>
    </derivirana_varijabla>
  </DomainObject.Predmet.ProtuStrankaListFormated>
  <DomainObject.Predmet.ProtuStrankaListFormatedOIB>
    <izvorni_sadrzaj>
      <item>RAVNOTEŽA SAVJETOVANJE d.o.o., OIB 96426512597 zastupanog po punomoćniku John Gerardus Johannes Lodder</item>
    </izvorni_sadrzaj>
    <derivirana_varijabla naziv="DomainObject.Predmet.ProtuStrankaListFormatedOIB_1">
      <item>RAVNOTEŽA SAVJETOVANJE d.o.o., OIB 96426512597 zastupanog po punomoćniku John Gerardus Johannes Lodder</item>
    </derivirana_varijabla>
  </DomainObject.Predmet.ProtuStrankaListFormatedOIB>
  <DomainObject.Predmet.ProtuStrankaListFormatedWithAdress>
    <izvorni_sadrzaj>
      <item>RAVNOTEŽA SAVJETOVANJE d.o.o., Voćarsko naselje 124, 10000 Zagreb zastupanog po punomoćniku John Gerardus Johannes Lodder</item>
    </izvorni_sadrzaj>
    <derivirana_varijabla naziv="DomainObject.Predmet.ProtuStrankaListFormatedWithAdress_1">
      <item>RAVNOTEŽA SAVJETOVANJE d.o.o., Voćarsko naselje 124, 10000 Zagreb zastupanog po punomoćniku John Gerardus Johannes Lodder</item>
    </derivirana_varijabla>
  </DomainObject.Predmet.ProtuStrankaListFormatedWithAdress>
  <DomainObject.Predmet.ProtuStrankaListFormatedWithAdressOIB>
    <izvorni_sadrzaj>
      <item>RAVNOTEŽA SAVJETOVANJE d.o.o., OIB 96426512597, Voćarsko naselje 124, 10000 Zagreb zastupanog po punomoćniku John Gerardus Johannes Lodder</item>
    </izvorni_sadrzaj>
    <derivirana_varijabla naziv="DomainObject.Predmet.ProtuStrankaListFormatedWithAdressOIB_1">
      <item>RAVNOTEŽA SAVJETOVANJE d.o.o., OIB 96426512597, Voćarsko naselje 124, 10000 Zagreb zastupanog po punomoćniku John Gerardus Johannes Lodder</item>
    </derivirana_varijabla>
  </DomainObject.Predmet.ProtuStrankaListFormatedWithAdressOIB>
  <DomainObject.Predmet.ProtuStrankaListNazivFormated>
    <izvorni_sadrzaj>
      <item>RAVNOTEŽA SAVJETOVANJE d.o.o.</item>
    </izvorni_sadrzaj>
    <derivirana_varijabla naziv="DomainObject.Predmet.ProtuStrankaListNazivFormated_1">
      <item>RAVNOTEŽA SAVJETOVANJE d.o.o.</item>
    </derivirana_varijabla>
  </DomainObject.Predmet.ProtuStrankaListNazivFormated>
  <DomainObject.Predmet.ProtuStrankaListNazivFormatedOIB>
    <izvorni_sadrzaj>
      <item>RAVNOTEŽA SAVJETOVANJE d.o.o., OIB 96426512597</item>
    </izvorni_sadrzaj>
    <derivirana_varijabla naziv="DomainObject.Predmet.ProtuStrankaListNazivFormatedOIB_1">
      <item>RAVNOTEŽA SAVJETOVANJE d.o.o., OIB 96426512597</item>
    </derivirana_varijabla>
  </DomainObject.Predmet.ProtuStrankaListNazivFormatedOIB>
  <DomainObject.Predmet.OstaliListFormated>
    <izvorni_sadrzaj>
      <item>John Gerardus Johannes Lodder punomoćnik sudionika u postupku RAVNOTEŽA SAVJETOVANJE d.o.o.</item>
    </izvorni_sadrzaj>
    <derivirana_varijabla naziv="DomainObject.Predmet.OstaliListFormated_1">
      <item>John Gerardus Johannes Lodder punomoćnik sudionika u postupku RAVNOTEŽA SAVJETOVANJE d.o.o.</item>
    </derivirana_varijabla>
  </DomainObject.Predmet.OstaliListFormated>
  <DomainObject.Predmet.OstaliListFormatedOIB>
    <izvorni_sadrzaj>
      <item>John Gerardus Johannes Lodder, OIB 84076552071 punomoćnik sudionika u postupku RAVNOTEŽA SAVJETOVANJE d.o.o.</item>
    </izvorni_sadrzaj>
    <derivirana_varijabla naziv="DomainObject.Predmet.OstaliListFormatedOIB_1">
      <item>John Gerardus Johannes Lodder, OIB 84076552071 punomoćnik sudionika u postupku RAVNOTEŽA SAVJETOVANJE d.o.o.</item>
    </derivirana_varijabla>
  </DomainObject.Predmet.OstaliListFormatedOIB>
  <DomainObject.Predmet.OstaliListFormatedWithAdress>
    <izvorni_sadrzaj>
      <item>John Gerardus Johannes Lodder, Boliviastraat 26, 2622 BL Delft BL Delft punomoćnik sudionika u postupku RAVNOTEŽA SAVJETOVANJE d.o.o.</item>
    </izvorni_sadrzaj>
    <derivirana_varijabla naziv="DomainObject.Predmet.OstaliListFormatedWithAdress_1">
      <item>John Gerardus Johannes Lodder, Boliviastraat 26, 2622 BL Delft BL Delft punomoćnik sudionika u postupku RAVNOTEŽA SAVJETOVANJE d.o.o.</item>
    </derivirana_varijabla>
  </DomainObject.Predmet.OstaliListFormatedWithAdress>
  <DomainObject.Predmet.OstaliListFormatedWithAdressOIB>
    <izvorni_sadrzaj>
      <item>John Gerardus Johannes Lodder, OIB 84076552071, Boliviastraat 26, 2622 BL Delft BL Delft punomoćnik sudionika u postupku RAVNOTEŽA SAVJETOVANJE d.o.o.</item>
    </izvorni_sadrzaj>
    <derivirana_varijabla naziv="DomainObject.Predmet.OstaliListFormatedWithAdressOIB_1">
      <item>John Gerardus Johannes Lodder, OIB 84076552071, Boliviastraat 26, 2622 BL Delft BL Delft punomoćnik sudionika u postupku RAVNOTEŽA SAVJETOVANJE d.o.o.</item>
    </derivirana_varijabla>
  </DomainObject.Predmet.OstaliListFormatedWithAdressOIB>
  <DomainObject.Predmet.OstaliListNazivFormated>
    <izvorni_sadrzaj>
      <item>John Gerardus Johannes Lodder</item>
    </izvorni_sadrzaj>
    <derivirana_varijabla naziv="DomainObject.Predmet.OstaliListNazivFormated_1">
      <item>John Gerardus Johannes Lodder</item>
    </derivirana_varijabla>
  </DomainObject.Predmet.OstaliListNazivFormated>
  <DomainObject.Predmet.OstaliListNazivFormatedOIB>
    <izvorni_sadrzaj>
      <item>John Gerardus Johannes Lodder, OIB 84076552071</item>
    </izvorni_sadrzaj>
    <derivirana_varijabla naziv="DomainObject.Predmet.OstaliListNazivFormatedOIB_1">
      <item>John Gerardus Johannes Lodder, OIB 84076552071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RAVNOTEŽA SAVJETOVANJE d.o.o.</izvorni_sadrzaj>
    <derivirana_varijabla naziv="DomainObject.Predmet.ProtustrankaIDrugi_1">RAVNOTEŽA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RAVNOTEŽA SAVJETOVANJE d.o.o., OIB 96426512597, Voćarsko naselje 124, 10000 Zagreb</izvorni_sadrzaj>
    <derivirana_varijabla naziv="DomainObject.Predmet.ProtustrankaIDrugiAdressOIB_1">RAVNOTEŽA SAVJETOVANJE d.o.o., OIB 96426512597, Voćarsko naselje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RAVNOTEŽA SAVJETOVANJE d.o.o.</item>
      <item>John Gerardus Johannes Lodder</item>
    </izvorni_sadrzaj>
    <derivirana_varijabla naziv="DomainObject.Predmet.SudioniciListNaziv_1">
      <item>FINA Regionalni centar Zagreb</item>
      <item>RAVNOTEŽA SAVJETOVANJE d.o.o.</item>
      <item>John Gerardus Johannes Lodder</item>
    </derivirana_varijabla>
  </DomainObject.Predmet.SudioniciListNaziv>
  <DomainObject.Predmet.SudioniciListAdressOIB>
    <izvorni_sadrzaj>
      <item>FINA Regionalni centar Zagreb, OIB 85821130368, Trg svibanjskih žrtava 1995. 1,10000 Zagreb</item>
      <item>RAVNOTEŽA SAVJETOVANJE d.o.o., OIB 96426512597, Voćarsko naselje 124,10000 Zagreb</item>
      <item>John Gerardus Johannes Lodder, OIB 84076552071, Boliviastraat 26,2622 BL Delft BL Delft</item>
    </izvorni_sadrzaj>
    <derivirana_varijabla naziv="DomainObject.Predmet.SudioniciListAdressOIB_1">
      <item>FINA Regionalni centar Zagreb, OIB 85821130368, Trg svibanjskih žrtava 1995. 1,10000 Zagreb</item>
      <item>RAVNOTEŽA SAVJETOVANJE d.o.o., OIB 96426512597, Voćarsko naselje 124,10000 Zagreb</item>
      <item>John Gerardus Johannes Lodder, OIB 84076552071, Boliviastraat 26,2622 BL Delft BL Delft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96426512597</item>
      <item>, OIB 84076552071</item>
    </izvorni_sadrzaj>
    <derivirana_varijabla naziv="DomainObject.Predmet.SudioniciListNazivOIB_1">
      <item>, OIB 85821130368</item>
      <item>, OIB 96426512597</item>
      <item>, OIB 84076552071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1767AF-2A40-4999-8E7D-D28303D749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100</properties:Words>
  <properties:Characters>612</properties:Characters>
  <properties:Lines>35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2017-09-01T07:59:00Z</dcterms:created>
  <dc:creator>stecaj</dc:creator>
  <cp:lastModifiedBy>Gordana Grčić</cp:lastModifiedBy>
  <cp:lastPrinted>2017-09-01T07:58:00Z</cp:lastPrinted>
  <dcterms:modified xmlns:xsi="http://www.w3.org/2001/XMLSchema-instance" xsi:type="dcterms:W3CDTF">2017-09-01T08:23:00Z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