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cde3" w14:paraId="be4cde3" w:rsidRDefault="007B0B48" w:rsidP="00037BAB" w:rsidR="00037BAB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037BAB" w:rsidR="00037BAB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037BAB" w:rsidP="00037BAB" w:rsidR="00037BAB" w:rsidRPr="00037BAB">
      <w:pPr>
        <w:spacing w:lineRule="auto" w:line="240" w:after="0"/>
        <w:rPr>
          <w:lang w:eastAsia="hr-HR"/>
        </w:rPr>
      </w:pPr>
    </w:p>
    <w:p w:rsidRDefault="00037BAB" w:rsidP="00037BAB" w:rsidR="00037BAB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7B0B48" w:rsidR="007B0B4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="007B0B48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9015D4" w:rsidRPr="00455A6D">
        <w:rPr>
          <w:rFonts w:cs="Times New Roman" w:hAnsi="Times New Roman" w:ascii="Times New Roman"/>
          <w:sz w:val="24"/>
          <w:szCs w:val="24"/>
        </w:rPr>
        <w:t>KOMEDIJA j.d.o.o., Križevci, Prigorska ulica 60, OIB: 12083024698</w:t>
      </w:r>
      <w:r w:rsidR="007B0B48">
        <w:rPr>
          <w:rFonts w:cs="Times New Roman" w:hAnsi="Times New Roman" w:ascii="Times New Roman"/>
          <w:sz w:val="24"/>
          <w:szCs w:val="24"/>
        </w:rPr>
        <w:t xml:space="preserve">, </w:t>
      </w:r>
      <w:r w:rsidR="009015D4">
        <w:rPr>
          <w:rFonts w:cs="Times New Roman" w:hAnsi="Times New Roman" w:ascii="Times New Roman"/>
          <w:sz w:val="24"/>
          <w:szCs w:val="24"/>
        </w:rPr>
        <w:t>10. srpnja</w:t>
      </w:r>
      <w:r w:rsidR="007B0B48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9015D4" w:rsidRPr="00455A6D">
        <w:rPr>
          <w:rFonts w:cs="Times New Roman" w:hAnsi="Times New Roman" w:ascii="Times New Roman"/>
          <w:sz w:val="24"/>
          <w:szCs w:val="24"/>
        </w:rPr>
        <w:t>KOMEDIJA j.d.o.o., Križevci, Prigorska ulica 60, OIB: 12083024698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9015D4">
        <w:rPr>
          <w:rFonts w:cs="Times New Roman" w:hAnsi="Times New Roman" w:ascii="Times New Roman"/>
          <w:b/>
          <w:sz w:val="24"/>
          <w:szCs w:val="24"/>
        </w:rPr>
        <w:t>426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683DC0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9015D4">
        <w:rPr>
          <w:rFonts w:cs="Times New Roman" w:hAnsi="Times New Roman" w:ascii="Times New Roman"/>
          <w:sz w:val="24"/>
          <w:szCs w:val="24"/>
        </w:rPr>
        <w:t>10. srpnja</w:t>
      </w:r>
      <w:r w:rsidR="00335458"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037BAB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658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St-426/16-25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586584"/>
    <w:rsid w:val="00635446"/>
    <w:rsid w:val="00683DC0"/>
    <w:rsid w:val="007058F6"/>
    <w:rsid w:val="007B0B48"/>
    <w:rsid w:val="009015D4"/>
    <w:rsid w:val="0097225B"/>
    <w:rsid w:val="00B729E6"/>
    <w:rsid w:val="00CD6AD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586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5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5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5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5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586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5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5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5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5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pokretanjem st. postupka</izvorni_sadrzaj>
    <derivirana_varijabla naziv="DomainObject.Predmet.Opis_1">prijedlog za pokretanjem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KOMEDIJA jednostavno društvo s ograničenom odgovornošću za ugostiteljstvo zastupanog po punomoćniku Ana Matešić</izvorni_sadrzaj>
    <derivirana_varijabla naziv="DomainObject.Predmet.ProtustrankaFormated_1">  KOMEDIJA jednostavno društvo s ograničenom odgovornošću za ugostiteljstvo zastupanog po punomoćniku Ana Matešić</derivirana_varijabla>
  </DomainObject.Predmet.ProtustrankaFormated>
  <DomainObject.Predmet.ProtustrankaFormatedOIB>
    <izvorni_sadrzaj>  KOMEDIJA jednostavno društvo s ograničenom odgovornošću za ugostiteljstvo, OIB 12083024698 zastupanog po punomoćniku Ana Matešić</izvorni_sadrzaj>
    <derivirana_varijabla naziv="DomainObject.Predmet.ProtustrankaFormatedOIB_1">  KOMEDIJA jednostavno društvo s ograničenom odgovornošću za ugostiteljstvo, OIB 12083024698 zastupanog po punomoćniku Ana Matešić</derivirana_varijabla>
  </DomainObject.Predmet.ProtustrankaFormatedOIB>
  <DomainObject.Predmet.ProtustrankaFormatedWithAdress>
    <izvorni_sadrzaj> KOMEDIJA jednostavno društvo s ograničenom odgovornošću za ugostiteljstvo, Prigorska ulica 60, 48260 Križevci zastupanog po punomoćniku Ana Matešić</izvorni_sadrzaj>
    <derivirana_varijabla naziv="DomainObject.Predmet.ProtustrankaFormatedWithAdress_1"> KOMEDIJA jednostavno društvo s ograničenom odgovornošću za ugostiteljstvo, Prigorska ulica 60, 48260 Križevci zastupanog po punomoćniku Ana Matešić</derivirana_varijabla>
  </DomainObject.Predmet.ProtustrankaFormatedWithAdress>
  <DomainObject.Predmet.ProtustrankaFormatedWithAdressOIB>
    <izvorni_sadrzaj> KOMEDIJA jednostavno društvo s ograničenom odgovornošću za ugostiteljstvo, OIB 12083024698, Prigorska ulica 60, 48260 Križevci zastupanog po punomoćniku Ana Matešić</izvorni_sadrzaj>
    <derivirana_varijabla naziv="DomainObject.Predmet.ProtustrankaFormatedWithAdressOIB_1"> KOMEDIJA jednostavno društvo s ograničenom odgovornošću za ugostiteljstvo, OIB 12083024698, Prigorska ulica 60, 48260 Križevci zastupanog po punomoćniku Ana Matešić</derivirana_varijabla>
  </DomainObject.Predmet.ProtustrankaFormatedWithAdressOIB>
  <DomainObject.Predmet.ProtustrankaWithAdress>
    <izvorni_sadrzaj>KOMEDIJA jednostavno društvo s ograničenom odgovornošću za ugostiteljstvo Prigorska ulica 60, 48260 Križevci</izvorni_sadrzaj>
    <derivirana_varijabla naziv="DomainObject.Predmet.ProtustrankaWithAdress_1">KOMEDIJA jednostavno društvo s ograničenom odgovornošću za ugostiteljstvo Prigorska ulica 60, 48260 Križevci</derivirana_varijabla>
  </DomainObject.Predmet.ProtustrankaWithAdress>
  <DomainObject.Predmet.ProtustrankaWithAdressOIB>
    <izvorni_sadrzaj>KOMEDIJA jednostavno društvo s ograničenom odgovornošću za ugostiteljstvo, OIB 12083024698, Prigorska ulica 60, 48260 Križevci</izvorni_sadrzaj>
    <derivirana_varijabla naziv="DomainObject.Predmet.ProtustrankaWithAdressOIB_1">KOMEDIJA jednostavno društvo s ograničenom odgovornošću za ugostiteljstvo, OIB 12083024698, Prigorska ulica 60, 48260 Križevci</derivirana_varijabla>
  </DomainObject.Predmet.ProtustrankaWithAdressOIB>
  <DomainObject.Predmet.ProtustrankaNazivFormated>
    <izvorni_sadrzaj>KOMEDIJA jednostavno društvo s ograničenom odgovornošću za ugostiteljstvo</izvorni_sadrzaj>
    <derivirana_varijabla naziv="DomainObject.Predmet.ProtustrankaNazivFormated_1">KOMEDIJA jednostavno društvo s ograničenom odgovornošću za ugostiteljstvo</derivirana_varijabla>
  </DomainObject.Predmet.ProtustrankaNazivFormated>
  <DomainObject.Predmet.ProtustrankaNazivFormatedOIB>
    <izvorni_sadrzaj>KOMEDIJA jednostavno društvo s ograničenom odgovornošću za ugostiteljstvo, OIB 12083024698</izvorni_sadrzaj>
    <derivirana_varijabla naziv="DomainObject.Predmet.ProtustrankaNazivFormatedOIB_1">KOMEDIJA jednostavno društvo s ograničenom odgovornošću za ugostiteljstvo, OIB 12083024698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KOMEDIJA jednostavno društvo s ograničenom odgovornošću za ugostiteljstvo zastupanog po punomoćniku Ana Matešić</item>
    </izvorni_sadrzaj>
    <derivirana_varijabla naziv="DomainObject.Predmet.ProtuStrankaListFormated_1">
      <item>KOMEDIJA jednostavno društvo s ograničenom odgovornošću za ugostiteljstvo zastupanog po punomoćniku Ana Matešić</item>
    </derivirana_varijabla>
  </DomainObject.Predmet.ProtuStrankaListFormated>
  <DomainObject.Predmet.ProtuStrankaListFormatedOIB>
    <izvorni_sadrzaj>
      <item>KOMEDIJA jednostavno društvo s ograničenom odgovornošću za ugostiteljstvo, OIB 12083024698 zastupanog po punomoćniku Ana Matešić</item>
    </izvorni_sadrzaj>
    <derivirana_varijabla naziv="DomainObject.Predmet.ProtuStrankaListFormatedOIB_1">
      <item>KOMEDIJA jednostavno društvo s ograničenom odgovornošću za ugostiteljstvo, OIB 12083024698 zastupanog po punomoćniku Ana Matešić</item>
    </derivirana_varijabla>
  </DomainObject.Predmet.ProtuStrankaListFormatedOIB>
  <DomainObject.Predmet.ProtuStrankaListFormatedWithAdress>
    <izvorni_sadrzaj>
      <item>KOMEDIJA jednostavno društvo s ograničenom odgovornošću za ugostiteljstvo, Prigorska ulica 60, 48260 Križevci zastupanog po punomoćniku Ana Matešić</item>
    </izvorni_sadrzaj>
    <derivirana_varijabla naziv="DomainObject.Predmet.ProtuStrankaListFormatedWithAdress_1">
      <item>KOMEDIJA jednostavno društvo s ograničenom odgovornošću za ugostiteljstvo, Prigorska ulica 60, 48260 Križevci zastupanog po punomoćniku Ana Matešić</item>
    </derivirana_varijabla>
  </DomainObject.Predmet.ProtuStrankaListFormatedWithAdress>
  <DomainObject.Predmet.ProtuStrankaListFormatedWithAdressOIB>
    <izvorni_sadrzaj>
      <item>KOMEDIJA jednostavno društvo s ograničenom odgovornošću za ugostiteljstvo, OIB 12083024698, Prigorska ulica 60, 48260 Križevci zastupanog po punomoćniku Ana Matešić</item>
    </izvorni_sadrzaj>
    <derivirana_varijabla naziv="DomainObject.Predmet.ProtuStrankaListFormatedWithAdressOIB_1">
      <item>KOMEDIJA jednostavno društvo s ograničenom odgovornošću za ugostiteljstvo, OIB 12083024698, Prigorska ulica 60, 48260 Križevci zastupanog po punomoćniku Ana Matešić</item>
    </derivirana_varijabla>
  </DomainObject.Predmet.ProtuStrankaListFormatedWithAdressOIB>
  <DomainObject.Predmet.ProtuStrankaListNazivFormated>
    <izvorni_sadrzaj>
      <item>KOMEDIJA jednostavno društvo s ograničenom odgovornošću za ugostiteljstvo</item>
    </izvorni_sadrzaj>
    <derivirana_varijabla naziv="DomainObject.Predmet.ProtuStrankaListNazivFormated_1">
      <item>KOMEDIJA jednostavno društvo s ograničenom odgovornošću za ugostiteljstvo</item>
    </derivirana_varijabla>
  </DomainObject.Predmet.ProtuStrankaListNazivFormated>
  <DomainObject.Predmet.ProtuStrankaListNazivFormatedOIB>
    <izvorni_sadrzaj>
      <item>KOMEDIJA jednostavno društvo s ograničenom odgovornošću za ugostiteljstvo, OIB 12083024698</item>
    </izvorni_sadrzaj>
    <derivirana_varijabla naziv="DomainObject.Predmet.ProtuStrankaListNazivFormatedOIB_1">
      <item>KOMEDIJA jednostavno društvo s ograničenom odgovornošću za ugostiteljstvo, OIB 12083024698</item>
    </derivirana_varijabla>
  </DomainObject.Predmet.ProtuStrankaListNazivFormatedOIB>
  <DomainObject.Predmet.OstaliListFormated>
    <izvorni_sadrzaj>
      <item>Ana Matešić punomoćnik sudionika u postupku KOMEDIJA jednostavno društvo s ograničenom odgovornošću za ugostiteljstvo</item>
      <item>Erste &amp; Steiermarkische bank d.d.</item>
      <item>ŽDO Varaždin, Građansko upravni odjel</item>
    </izvorni_sadrzaj>
    <derivirana_varijabla naziv="DomainObject.Predmet.OstaliListFormated_1">
      <item>Ana Matešić punomoćnik sudionika u postupku KOMEDIJA jednostavno društvo s ograničenom odgovornošću za ugostiteljstvo</item>
      <item>Erste &amp; Steiermarkische bank d.d.</item>
      <item>ŽDO Varaždin, Građansko upravni odjel</item>
    </derivirana_varijabla>
  </DomainObject.Predmet.OstaliListFormated>
  <DomainObject.Predmet.OstaliListFormatedOIB>
    <izvorni_sadrzaj>
      <item>Ana Matešić, OIB 13167490623 punomoćnik sudionika u postupku KOMEDIJA jednostavno društvo s ograničenom odgovornošću za ugostiteljstvo</item>
      <item>Erste &amp; Steiermarkische bank d.d.</item>
      <item>ŽDO Varaždin, Građansko upravni odjel</item>
    </izvorni_sadrzaj>
    <derivirana_varijabla naziv="DomainObject.Predmet.OstaliListFormatedOIB_1">
      <item>Ana Matešić, OIB 13167490623 punomoćnik sudionika u postupku KOMEDIJA jednostavno društvo s ograničenom odgovornošću za ugostiteljstvo</item>
      <item>Erste &amp; Steiermarkische bank d.d.</item>
      <item>ŽDO Varaždin, Građansko upravni odjel</item>
    </derivirana_varijabla>
  </DomainObject.Predmet.OstaliListFormatedOIB>
  <DomainObject.Predmet.OstaliListFormatedWithAdress>
    <izvorni_sadrzaj>
      <item>Ana Matešić,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izvorni_sadrzaj>
    <derivirana_varijabla naziv="DomainObject.Predmet.OstaliListFormatedWithAdress_1">
      <item>Ana Matešić,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derivirana_varijabla>
  </DomainObject.Predmet.OstaliListFormatedWithAdress>
  <DomainObject.Predmet.OstaliListFormatedWithAdressOIB>
    <izvorni_sadrzaj>
      <item>Ana Matešić, OIB 13167490623,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izvorni_sadrzaj>
    <derivirana_varijabla naziv="DomainObject.Predmet.OstaliListFormatedWithAdressOIB_1">
      <item>Ana Matešić, OIB 13167490623, Prigorska Ulica 60, 48260 Križevci punomoćnik sudionika u postupku KOMEDIJA jednostavno društvo s ograničenom odgovornošću za ugostiteljstvo</item>
      <item>Erste &amp; Steiermarkische bank d.d., Jadranski trg 3A, 51000 Rijeka</item>
      <item>ŽDO Varaždin, Građansko upravni odjel</item>
    </derivirana_varijabla>
  </DomainObject.Predmet.OstaliListFormatedWithAdressOIB>
  <DomainObject.Predmet.OstaliListNazivFormated>
    <izvorni_sadrzaj>
      <item>Ana Matešić</item>
      <item>Erste &amp; Steiermarkische bank d.d.</item>
      <item>ŽDO Varaždin, Građansko upravni odjel</item>
    </izvorni_sadrzaj>
    <derivirana_varijabla naziv="DomainObject.Predmet.OstaliListNazivFormated_1">
      <item>Ana Matešić</item>
      <item>Erste &amp; Steiermarkische bank d.d.</item>
      <item>ŽDO Varaždin, Građansko upravni odjel</item>
    </derivirana_varijabla>
  </DomainObject.Predmet.OstaliListNazivFormated>
  <DomainObject.Predmet.OstaliListNazivFormatedOIB>
    <izvorni_sadrzaj>
      <item>Ana Matešić, OIB 13167490623</item>
      <item>Erste &amp; Steiermarkische bank d.d.</item>
      <item>ŽDO Varaždin, Građansko upravni odjel</item>
    </izvorni_sadrzaj>
    <derivirana_varijabla naziv="DomainObject.Predmet.OstaliListNazivFormatedOIB_1">
      <item>Ana Matešić, OIB 13167490623</item>
      <item>Erste &amp; Steiermarkische 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KOMEDIJA jednostavno društvo s ograničenom odgovornošću za ugostiteljstvo</izvorni_sadrzaj>
    <derivirana_varijabla naziv="DomainObject.Predmet.ProtustrankaIDrugi_1">KOMEDIJA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KOMEDIJA jednostavno društvo s ograničenom odgovornošću za ugostiteljstvo, OIB 12083024698, Prigorska ulica 60, 48260 Križevci</izvorni_sadrzaj>
    <derivirana_varijabla naziv="DomainObject.Predmet.ProtustrankaIDrugiAdressOIB_1">KOMEDIJA jednostavno društvo s ograničenom odgovornošću za ugostiteljstvo, OIB 12083024698, Prigorska ulica 60,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KOMEDIJA jednostavno društvo s ograničenom odgovornošću za ugostiteljstvo</item>
      <item>Financijska agencija</item>
      <item>Ana Matešić</item>
      <item>Erste &amp; Steiermarkische bank d.d.</item>
      <item>ŽDO Varaždin, Građansko upravni odjel</item>
    </izvorni_sadrzaj>
    <derivirana_varijabla naziv="DomainObject.Predmet.SudioniciListNaziv_1">
      <item>KOMEDIJA jednostavno društvo s ograničenom odgovornošću za ugostiteljstvo</item>
      <item>Financijska agencija</item>
      <item>Ana Matešić</item>
      <item>Erste &amp; Steiermarkische bank d.d.</item>
      <item>ŽDO Varaždin, Građansko upravni odjel</item>
    </derivirana_varijabla>
  </DomainObject.Predmet.SudioniciListNaziv>
  <DomainObject.Predmet.SudioniciListAdressOIB>
    <izvorni_sadrzaj>
      <item>KOMEDIJA jednostavno društvo s ograničenom odgovornošću za ugostiteljstvo, OIB 12083024698, Prigorska ulica 60,48260 Križevci</item>
      <item>Financijska agencija, OIB 85821130368, A. Cesarca 2,42000 Varaždin</item>
      <item>Ana Matešić, OIB 13167490623, Prigorska Ulica 60,48260 Križevci</item>
      <item>Erste &amp; Steiermarkische bank d.d., Jadranski trg 3A,51000 Rijeka</item>
      <item>ŽDO Varaždin, Građansko upravni odjel</item>
    </izvorni_sadrzaj>
    <derivirana_varijabla naziv="DomainObject.Predmet.SudioniciListAdressOIB_1">
      <item>KOMEDIJA jednostavno društvo s ograničenom odgovornošću za ugostiteljstvo, OIB 12083024698, Prigorska ulica 60,48260 Križevci</item>
      <item>Financijska agencija, OIB 85821130368, A. Cesarca 2,42000 Varaždin</item>
      <item>Ana Matešić, OIB 13167490623, Prigorska Ulica 60,48260 Križevci</item>
      <item>Erste &amp; Steiermarkische bank d.d., Jadranski trg 3A,51000 Rijeka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12083024698</item>
      <item>, OIB 85821130368</item>
      <item>, OIB 13167490623</item>
      <item>, OIB null</item>
      <item>, OIB null</item>
    </izvorni_sadrzaj>
    <derivirana_varijabla naziv="DomainObject.Predmet.SudioniciListNazivOIB_1">
      <item>, OIB 12083024698</item>
      <item>, OIB 85821130368</item>
      <item>, OIB 13167490623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1169</properties:Characters>
  <properties:Lines>50</properties:Lines>
  <properties:Paragraphs>16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2017-07-10T06:56:00Z</cp:lastPrinted>
  <dcterms:modified xmlns:xsi="http://www.w3.org/2001/XMLSchema-instance" xsi:type="dcterms:W3CDTF">2017-07-10T06:58:00Z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