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21cb" w14:paraId="ed721cb" w:rsidRDefault="002C73B9" w:rsidP="00A22143" w:rsidR="002C73B9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356268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>IZRADA I POSTAVLJANJE PODNIH OBLOGA, Gornja stubica, Šagudovec 71, OIB 26063156359</w:t>
      </w:r>
      <w:r w:rsidR="00380CC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IZRADA I POSTAVLJANJE PODNIH OBLOGA, Gornja stubica, Šagudovec 71, OIB 26063156359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IZRADA I POSTAVLJANJE PODNIH OBLOGA, Gornja stubica, Šagudovec 71, OIB 26063156359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ind w:left="188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>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IZRADA I POSTAVLJANJE PODNIH OBLOGA, Gornja stubica, Šagudovec 71, OIB 26063156359 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IZRADA I POSTAVLJANJE PODNIH OBLOGA, Gornja stubica, Šagudovec 71, OIB 26063156359 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IZRADA I POSTAVLJANJE PODNIH OBLOGA, Gornja stubica, Šagudovec 71, OIB 26063156359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042E2B">
        <w:rPr>
          <w:rFonts w:cs="Times New Roman" w:eastAsia="Times New Roman" w:hAnsi="Times New Roman" w:ascii="Times New Roman"/>
          <w:color w:val="222222"/>
          <w:sz w:val="24"/>
          <w:szCs w:val="24"/>
        </w:rPr>
        <w:t>68.367,00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2C73B9" w:rsidR="002C73B9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2C73B9" w:rsidR="009B4563" w:rsidRPr="002C73B9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2C73B9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sectPr w:rsidR="009B4563" w:rsidRPr="002C73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0E2CA8"/>
    <w:rsid w:val="001D0C44"/>
    <w:rsid w:val="001F0E85"/>
    <w:rsid w:val="002C73B9"/>
    <w:rsid w:val="00356268"/>
    <w:rsid w:val="00380CC3"/>
    <w:rsid w:val="003A496D"/>
    <w:rsid w:val="00484980"/>
    <w:rsid w:val="00713F05"/>
    <w:rsid w:val="00752A94"/>
    <w:rsid w:val="007749B1"/>
    <w:rsid w:val="00793207"/>
    <w:rsid w:val="007C3F7A"/>
    <w:rsid w:val="009A020B"/>
    <w:rsid w:val="009A731F"/>
    <w:rsid w:val="009B4563"/>
    <w:rsid w:val="009C7371"/>
    <w:rsid w:val="00A043CD"/>
    <w:rsid w:val="00A22143"/>
    <w:rsid w:val="00A51847"/>
    <w:rsid w:val="00B10B9B"/>
    <w:rsid w:val="00C94C49"/>
    <w:rsid w:val="00E14030"/>
    <w:rsid w:val="00E3791C"/>
    <w:rsid w:val="00E47804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73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3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96D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96D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96D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96D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73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3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96D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96D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96D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96D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3704</properties:Characters>
  <properties:Lines>96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2017-06-26T11:44:00Z</dcterms:created>
  <dc:creator>Dominik</dc:creator>
  <cp:lastModifiedBy>wsadmin</cp:lastModifiedBy>
  <cp:lastPrinted>2017-06-26T11:38:00Z</cp:lastPrinted>
  <dcterms:modified xmlns:xsi="http://www.w3.org/2001/XMLSchema-instance" xsi:type="dcterms:W3CDTF">2017-06-28T07:03:00Z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