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ed8e" w14:paraId="a7fed8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3661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St-4419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45178" w:rsidRPr="00445178">
        <w:t xml:space="preserve"> </w:t>
      </w:r>
      <w:r w:rsidR="00445178" w:rsidRPr="00445178">
        <w:rPr>
          <w:rFonts w:cs="Times New Roman" w:eastAsia="Times New Roman" w:hAnsi="Times New Roman" w:ascii="Times New Roman"/>
          <w:sz w:val="24"/>
          <w:szCs w:val="24"/>
          <w:lang w:eastAsia="hr-HR"/>
        </w:rPr>
        <w:t>BALINICE d.o.o., Zagreb,  Gospočak 55/c,  MBS: 080274607, OIB: 14875250273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99C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45178" w:rsidRPr="00445178">
        <w:rPr>
          <w:rFonts w:cs="Times New Roman" w:eastAsia="Times New Roman" w:hAnsi="Times New Roman" w:ascii="Times New Roman"/>
          <w:sz w:val="24"/>
          <w:szCs w:val="24"/>
          <w:lang w:eastAsia="hr-HR"/>
        </w:rPr>
        <w:t>BALINICE d.o.o., Zagreb,  Gospočak 55/c,  MBS: 080274607, OIB: 14875250273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E6671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A677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2116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2116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5178" w:rsidRPr="00445178">
        <w:rPr>
          <w:rFonts w:cs="Times New Roman" w:eastAsia="Times New Roman" w:hAnsi="Times New Roman" w:ascii="Times New Roman"/>
          <w:sz w:val="24"/>
          <w:szCs w:val="24"/>
          <w:lang w:eastAsia="hr-HR"/>
        </w:rPr>
        <w:t>BALINICE d.o.o., Zagreb,  Gospočak 55/c,  MBS: 080274607, OIB: 14875250273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80FD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E3BD6">
      <w:rPr>
        <w:rFonts w:cs="Times New Roman" w:hAnsi="Times New Roman" w:ascii="Times New Roman"/>
        <w:sz w:val="24"/>
        <w:szCs w:val="24"/>
      </w:rPr>
      <w:t>4</w:t>
    </w:r>
    <w:r w:rsidR="00836613">
      <w:rPr>
        <w:rFonts w:cs="Times New Roman" w:hAnsi="Times New Roman" w:ascii="Times New Roman"/>
        <w:sz w:val="24"/>
        <w:szCs w:val="24"/>
      </w:rPr>
      <w:t>4</w:t>
    </w:r>
    <w:r w:rsidR="007E3BD6">
      <w:rPr>
        <w:rFonts w:cs="Times New Roman" w:hAnsi="Times New Roman" w:ascii="Times New Roman"/>
        <w:sz w:val="24"/>
        <w:szCs w:val="24"/>
      </w:rPr>
      <w:t>19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80FD3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45178"/>
    <w:rsid w:val="00493332"/>
    <w:rsid w:val="004A01C5"/>
    <w:rsid w:val="004B2116"/>
    <w:rsid w:val="004B7D7E"/>
    <w:rsid w:val="0050115D"/>
    <w:rsid w:val="00524620"/>
    <w:rsid w:val="005327D1"/>
    <w:rsid w:val="00552C1A"/>
    <w:rsid w:val="005605B4"/>
    <w:rsid w:val="00561BE2"/>
    <w:rsid w:val="0059603A"/>
    <w:rsid w:val="005A677E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3BD6"/>
    <w:rsid w:val="007E7B9C"/>
    <w:rsid w:val="007F7756"/>
    <w:rsid w:val="00806CDA"/>
    <w:rsid w:val="00836110"/>
    <w:rsid w:val="00836613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499C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80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F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80FD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80F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80F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80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80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80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80F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St-4419/2015</izvorni_sadrzaj>
    <derivirana_varijabla naziv="DomainObject.Predmet.OznakaBroj_1">St-4419/2015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BALINICE d.o.o. zastupanog po punomoćniku Draško Vugdelija</izvorni_sadrzaj>
    <derivirana_varijabla naziv="DomainObject.Predmet.ProtustrankaFormated_1">  BALINICE d.o.o. zastupanog po punomoćniku Draško Vugdelija</derivirana_varijabla>
  </DomainObject.Predmet.ProtustrankaFormated>
  <DomainObject.Predmet.ProtustrankaFormatedOIB>
    <izvorni_sadrzaj>  BALINICE d.o.o., OIB 14875250273 zastupanog po punomoćniku Draško Vugdelija</izvorni_sadrzaj>
    <derivirana_varijabla naziv="DomainObject.Predmet.ProtustrankaFormatedOIB_1">  BALINICE d.o.o., OIB 14875250273 zastupanog po punomoćniku Draško Vugdelija</derivirana_varijabla>
  </DomainObject.Predmet.ProtustrankaFormatedOIB>
  <DomainObject.Predmet.ProtustrankaFormatedWithAdress>
    <izvorni_sadrzaj> BALINICE d.o.o., Gospočak 55/c, 10000 Zagreb zastupanog po punomoćniku Draško Vugdelija</izvorni_sadrzaj>
    <derivirana_varijabla naziv="DomainObject.Predmet.ProtustrankaFormatedWithAdress_1"> BALINICE d.o.o., Gospočak 55/c, 10000 Zagreb zastupanog po punomoćniku Draško Vugdelija</derivirana_varijabla>
  </DomainObject.Predmet.ProtustrankaFormatedWithAdress>
  <DomainObject.Predmet.ProtustrankaFormatedWithAdressOIB>
    <izvorni_sadrzaj> BALINICE d.o.o., OIB 14875250273, Gospočak 55/c, 10000 Zagreb zastupanog po punomoćniku Draško Vugdelija</izvorni_sadrzaj>
    <derivirana_varijabla naziv="DomainObject.Predmet.ProtustrankaFormatedWithAdressOIB_1"> BALINICE d.o.o., OIB 14875250273, Gospočak 55/c, 10000 Zagreb zastupanog po punomoćniku Draško Vugdelija</derivirana_varijabla>
  </DomainObject.Predmet.ProtustrankaFormatedWithAdressOIB>
  <DomainObject.Predmet.ProtustrankaWithAdress>
    <izvorni_sadrzaj>BALINICE d.o.o. Gospočak 55/c, 10000 Zagreb</izvorni_sadrzaj>
    <derivirana_varijabla naziv="DomainObject.Predmet.ProtustrankaWithAdress_1">BALINICE d.o.o. Gospočak 55/c, 10000 Zagreb</derivirana_varijabla>
  </DomainObject.Predmet.ProtustrankaWithAdress>
  <DomainObject.Predmet.ProtustrankaWithAdressOIB>
    <izvorni_sadrzaj>BALINICE d.o.o., OIB 14875250273, Gospočak 55/c, 10000 Zagreb</izvorni_sadrzaj>
    <derivirana_varijabla naziv="DomainObject.Predmet.ProtustrankaWithAdressOIB_1">BALINICE d.o.o., OIB 14875250273, Gospočak 55/c, 10000 Zagreb</derivirana_varijabla>
  </DomainObject.Predmet.ProtustrankaWithAdressOIB>
  <DomainObject.Predmet.ProtustrankaNazivFormated>
    <izvorni_sadrzaj>BALINICE d.o.o.</izvorni_sadrzaj>
    <derivirana_varijabla naziv="DomainObject.Predmet.ProtustrankaNazivFormated_1">BALINICE d.o.o.</derivirana_varijabla>
  </DomainObject.Predmet.ProtustrankaNazivFormated>
  <DomainObject.Predmet.ProtustrankaNazivFormatedOIB>
    <izvorni_sadrzaj>BALINICE d.o.o., OIB 14875250273</izvorni_sadrzaj>
    <derivirana_varijabla naziv="DomainObject.Predmet.ProtustrankaNazivFormatedOIB_1">BALINICE d.o.o., OIB 14875250273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BALINICE d.o.o. zastupanog po punomoćniku Draško Vugdelija</item>
    </izvorni_sadrzaj>
    <derivirana_varijabla naziv="DomainObject.Predmet.ProtuStrankaListFormated_1">
      <item>BALINICE d.o.o. zastupanog po punomoćniku Draško Vugdelija</item>
    </derivirana_varijabla>
  </DomainObject.Predmet.ProtuStrankaListFormated>
  <DomainObject.Predmet.ProtuStrankaListFormatedOIB>
    <izvorni_sadrzaj>
      <item>BALINICE d.o.o., OIB 14875250273 zastupanog po punomoćniku Draško Vugdelija</item>
    </izvorni_sadrzaj>
    <derivirana_varijabla naziv="DomainObject.Predmet.ProtuStrankaListFormatedOIB_1">
      <item>BALINICE d.o.o., OIB 14875250273 zastupanog po punomoćniku Draško Vugdelija</item>
    </derivirana_varijabla>
  </DomainObject.Predmet.ProtuStrankaListFormatedOIB>
  <DomainObject.Predmet.ProtuStrankaListFormatedWithAdress>
    <izvorni_sadrzaj>
      <item>BALINICE d.o.o., Gospočak 55/c, 10000 Zagreb zastupanog po punomoćniku Draško Vugdelija</item>
    </izvorni_sadrzaj>
    <derivirana_varijabla naziv="DomainObject.Predmet.ProtuStrankaListFormatedWithAdress_1">
      <item>BALINICE d.o.o., Gospočak 55/c, 10000 Zagreb zastupanog po punomoćniku Draško Vugdelija</item>
    </derivirana_varijabla>
  </DomainObject.Predmet.ProtuStrankaListFormatedWithAdress>
  <DomainObject.Predmet.ProtuStrankaListFormatedWithAdressOIB>
    <izvorni_sadrzaj>
      <item>BALINICE d.o.o., OIB 14875250273, Gospočak 55/c, 10000 Zagreb zastupanog po punomoćniku Draško Vugdelija</item>
    </izvorni_sadrzaj>
    <derivirana_varijabla naziv="DomainObject.Predmet.ProtuStrankaListFormatedWithAdressOIB_1">
      <item>BALINICE d.o.o., OIB 14875250273, Gospočak 55/c, 10000 Zagreb zastupanog po punomoćniku Draško Vugdelija</item>
    </derivirana_varijabla>
  </DomainObject.Predmet.ProtuStrankaListFormatedWithAdressOIB>
  <DomainObject.Predmet.ProtuStrankaListNazivFormated>
    <izvorni_sadrzaj>
      <item>BALINICE d.o.o.</item>
    </izvorni_sadrzaj>
    <derivirana_varijabla naziv="DomainObject.Predmet.ProtuStrankaListNazivFormated_1">
      <item>BALINICE d.o.o.</item>
    </derivirana_varijabla>
  </DomainObject.Predmet.ProtuStrankaListNazivFormated>
  <DomainObject.Predmet.ProtuStrankaListNazivFormatedOIB>
    <izvorni_sadrzaj>
      <item>BALINICE d.o.o., OIB 14875250273</item>
    </izvorni_sadrzaj>
    <derivirana_varijabla naziv="DomainObject.Predmet.ProtuStrankaListNazivFormatedOIB_1">
      <item>BALINICE d.o.o., OIB 14875250273</item>
    </derivirana_varijabla>
  </DomainObject.Predmet.ProtuStrankaListNazivFormatedOIB>
  <DomainObject.Predmet.OstaliListFormated>
    <izvorni_sadrzaj>
      <item>Draško Vugdelija punomoćnik sudionika u postupku BALINICE d.o.o.</item>
    </izvorni_sadrzaj>
    <derivirana_varijabla naziv="DomainObject.Predmet.OstaliListFormated_1">
      <item>Draško Vugdelija punomoćnik sudionika u postupku BALINICE d.o.o.</item>
    </derivirana_varijabla>
  </DomainObject.Predmet.OstaliListFormated>
  <DomainObject.Predmet.OstaliListFormatedOIB>
    <izvorni_sadrzaj>
      <item>Draško Vugdelija, OIB 59572550356 punomoćnik sudionika u postupku BALINICE d.o.o.</item>
    </izvorni_sadrzaj>
    <derivirana_varijabla naziv="DomainObject.Predmet.OstaliListFormatedOIB_1">
      <item>Draško Vugdelija, OIB 59572550356 punomoćnik sudionika u postupku BALINICE d.o.o.</item>
    </derivirana_varijabla>
  </DomainObject.Predmet.OstaliListFormatedOIB>
  <DomainObject.Predmet.OstaliListFormatedWithAdress>
    <izvorni_sadrzaj>
      <item>Draško Vugdelija, Miroševečki Brijeg 5, 10000 Zagreb punomoćnik sudionika u postupku BALINICE d.o.o.</item>
    </izvorni_sadrzaj>
    <derivirana_varijabla naziv="DomainObject.Predmet.OstaliListFormatedWithAdress_1">
      <item>Draško Vugdelija, Miroševečki Brijeg 5, 10000 Zagreb punomoćnik sudionika u postupku BALINICE d.o.o.</item>
    </derivirana_varijabla>
  </DomainObject.Predmet.OstaliListFormatedWithAdress>
  <DomainObject.Predmet.OstaliListFormatedWithAdressOIB>
    <izvorni_sadrzaj>
      <item>Draško Vugdelija, OIB 59572550356, Miroševečki Brijeg 5, 10000 Zagreb punomoćnik sudionika u postupku BALINICE d.o.o.</item>
    </izvorni_sadrzaj>
    <derivirana_varijabla naziv="DomainObject.Predmet.OstaliListFormatedWithAdressOIB_1">
      <item>Draško Vugdelija, OIB 59572550356, Miroševečki Brijeg 5, 10000 Zagreb punomoćnik sudionika u postupku BALINICE d.o.o.</item>
    </derivirana_varijabla>
  </DomainObject.Predmet.OstaliListFormatedWithAdressOIB>
  <DomainObject.Predmet.OstaliListNazivFormated>
    <izvorni_sadrzaj>
      <item>Draško Vugdelija</item>
    </izvorni_sadrzaj>
    <derivirana_varijabla naziv="DomainObject.Predmet.OstaliListNazivFormated_1">
      <item>Draško Vugdelija</item>
    </derivirana_varijabla>
  </DomainObject.Predmet.OstaliListNazivFormated>
  <DomainObject.Predmet.OstaliListNazivFormatedOIB>
    <izvorni_sadrzaj>
      <item>Draško Vugdelija, OIB 59572550356</item>
    </izvorni_sadrzaj>
    <derivirana_varijabla naziv="DomainObject.Predmet.OstaliListNazivFormatedOIB_1">
      <item>Draško Vugdelija, OIB 59572550356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BALINICE d.o.o.</izvorni_sadrzaj>
    <derivirana_varijabla naziv="DomainObject.Predmet.ProtustrankaIDrugi_1">BALINICE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BALINICE d.o.o., OIB 14875250273, Gospočak 55/c, 10000 Zagreb</izvorni_sadrzaj>
    <derivirana_varijabla naziv="DomainObject.Predmet.ProtustrankaIDrugiAdressOIB_1">BALINICE d.o.o., OIB 14875250273, Gospočak 55/c,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BALINICE d.o.o.</item>
      <item>FINA Regionalni centar Zagreb</item>
      <item>Draško Vugdelija</item>
    </izvorni_sadrzaj>
    <derivirana_varijabla naziv="DomainObject.Predmet.SudioniciListNaziv_1">
      <item>BALINICE d.o.o.</item>
      <item>FINA Regionalni centar Zagreb</item>
      <item>Draško Vugdelija</item>
    </derivirana_varijabla>
  </DomainObject.Predmet.SudioniciListNaziv>
  <DomainObject.Predmet.SudioniciListAdressOIB>
    <izvorni_sadrzaj>
      <item>BALINICE d.o.o., OIB 14875250273, Gospočak 55/c,10000 Zagreb</item>
      <item>FINA Regionalni centar Zagreb, OIB 85821130368, Trg svibanjskih žrtava 1995. 1,10000 Zagreb</item>
      <item>Draško Vugdelija, OIB 59572550356, Miroševečki Brijeg 5,10000 Zagreb</item>
    </izvorni_sadrzaj>
    <derivirana_varijabla naziv="DomainObject.Predmet.SudioniciListAdressOIB_1">
      <item>BALINICE d.o.o., OIB 14875250273, Gospočak 55/c,10000 Zagreb</item>
      <item>FINA Regionalni centar Zagreb, OIB 85821130368, Trg svibanjskih žrtava 1995. 1,10000 Zagreb</item>
      <item>Draško Vugdelija, OIB 59572550356, Miroševečki Brijeg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14875250273</item>
      <item>, OIB 85821130368</item>
      <item>, OIB 59572550356</item>
    </izvorni_sadrzaj>
    <derivirana_varijabla naziv="DomainObject.Predmet.SudioniciListNazivOIB_1">
      <item>, OIB 14875250273</item>
      <item>, OIB 85821130368</item>
      <item>, OIB 59572550356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2760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2016-05-20T13:29:00Z</dcterms:created>
  <dc:creator>Ivan Turčić</dc:creator>
  <cp:lastModifiedBy>Ivan Turčić</cp:lastModifiedBy>
  <dcterms:modified xmlns:xsi="http://www.w3.org/2001/XMLSchema-instance" xsi:type="dcterms:W3CDTF">2016-05-23T07:01:00Z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