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b973" w14:paraId="433b973" w:rsidRDefault="00433D7D" w:rsidP="00433D7D" w:rsidR="00433D7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33D7D" w:rsidP="00433D7D" w:rsidR="00433D7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433D7D" w:rsidP="00433D7D" w:rsidR="00433D7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433D7D" w:rsidP="00433D7D" w:rsidR="00433D7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St-678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433D7D" w:rsidP="00433D7D" w:rsidR="00433D7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433D7D" w:rsidP="00433D7D" w:rsidR="00433D7D" w:rsidRPr="004C4B9E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433D7D" w:rsidP="00433D7D" w:rsidR="00433D7D" w:rsidRPr="004C4B9E">
      <w:pPr>
        <w:rPr>
          <w:sz w:val="23"/>
          <w:szCs w:val="23"/>
        </w:rPr>
      </w:pPr>
    </w:p>
    <w:p w:rsidRDefault="00433D7D" w:rsidP="00433D7D" w:rsidR="00433D7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433D7D" w:rsidP="00433D7D" w:rsidR="00433D7D" w:rsidRPr="004C4B9E">
      <w:pPr>
        <w:rPr>
          <w:sz w:val="23"/>
          <w:szCs w:val="23"/>
        </w:rPr>
      </w:pP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NIA TAXI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54 A, OIB: 36598575770, dana 18. travnja 2016</w:t>
      </w:r>
      <w:r w:rsidRPr="004C4B9E">
        <w:rPr>
          <w:sz w:val="23"/>
          <w:szCs w:val="23"/>
        </w:rPr>
        <w:t xml:space="preserve">. 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NIA TAXI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54 A, OIB: 36598575770</w:t>
      </w:r>
      <w:r w:rsidRPr="004C4B9E">
        <w:rPr>
          <w:sz w:val="23"/>
          <w:szCs w:val="23"/>
          <w:lang w:val="pl-PL"/>
        </w:rPr>
        <w:t xml:space="preserve">, te se odlučuje </w:t>
      </w:r>
      <w:r w:rsidRPr="00E50C4D">
        <w:rPr>
          <w:sz w:val="23"/>
          <w:szCs w:val="23"/>
          <w:lang w:val="pl-PL"/>
        </w:rPr>
        <w:t xml:space="preserve">održati ročište, pa se </w:t>
      </w:r>
      <w:r w:rsidRPr="00E50C4D">
        <w:rPr>
          <w:b/>
          <w:sz w:val="23"/>
          <w:szCs w:val="23"/>
          <w:lang w:val="pl-PL"/>
        </w:rPr>
        <w:t xml:space="preserve">ročište zakazuje za dan </w:t>
      </w:r>
      <w:r w:rsidR="00E50C4D" w:rsidRPr="00E50C4D">
        <w:rPr>
          <w:b/>
          <w:sz w:val="23"/>
          <w:szCs w:val="23"/>
          <w:lang w:val="pl-PL"/>
        </w:rPr>
        <w:t>8. lipnja 2016. u 9</w:t>
      </w:r>
      <w:r w:rsidRPr="00E50C4D">
        <w:rPr>
          <w:b/>
          <w:sz w:val="23"/>
          <w:szCs w:val="23"/>
          <w:lang w:val="pl-PL"/>
        </w:rPr>
        <w:t>:</w:t>
      </w:r>
      <w:r w:rsidR="00E50C4D" w:rsidRPr="00E50C4D">
        <w:rPr>
          <w:b/>
          <w:sz w:val="23"/>
          <w:szCs w:val="23"/>
          <w:lang w:val="pl-PL"/>
        </w:rPr>
        <w:t>15</w:t>
      </w:r>
      <w:r w:rsidRPr="00E50C4D">
        <w:rPr>
          <w:b/>
          <w:sz w:val="23"/>
          <w:szCs w:val="23"/>
          <w:lang w:val="pl-PL"/>
        </w:rPr>
        <w:t xml:space="preserve"> sati, u</w:t>
      </w:r>
      <w:r w:rsidRPr="00E50C4D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433D7D" w:rsidP="00433D7D" w:rsidR="00433D7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NIA TAXI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Fažanska cesta 54 A, OIB: 36598575770, </w:t>
      </w:r>
    </w:p>
    <w:p w:rsidRDefault="00433D7D" w:rsidP="00433D7D" w:rsidR="00433D7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Amir Vojniković, Pula, Prilaz Barake 6,</w:t>
      </w:r>
    </w:p>
    <w:p w:rsidRDefault="00433D7D" w:rsidP="00433D7D" w:rsidR="00433D7D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433D7D" w:rsidP="00433D7D" w:rsidR="00433D7D" w:rsidRPr="004040C4">
      <w:pPr>
        <w:jc w:val="both"/>
        <w:rPr>
          <w:sz w:val="23"/>
          <w:szCs w:val="23"/>
          <w:lang w:val="sv-SE"/>
        </w:rPr>
      </w:pPr>
    </w:p>
    <w:p w:rsidRDefault="00433D7D" w:rsidP="00433D7D" w:rsidR="00433D7D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NIA TAXI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 xml:space="preserve">, Fažanska cesta 54 A, OIB: 36598575770,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433D7D" w:rsidP="00433D7D" w:rsidR="00433D7D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33D7D" w:rsidP="00433D7D" w:rsidR="00433D7D" w:rsidRPr="00D10EBB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18. travnja 2016</w:t>
      </w:r>
      <w:r w:rsidRPr="004C4B9E">
        <w:rPr>
          <w:sz w:val="23"/>
          <w:szCs w:val="23"/>
        </w:rPr>
        <w:t>.</w:t>
      </w:r>
    </w:p>
    <w:p w:rsidRDefault="00433D7D" w:rsidP="00433D7D" w:rsidR="00433D7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433D7D" w:rsidP="00433D7D" w:rsidR="00433D7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433D7D" w:rsidP="00433D7D" w:rsidR="00433D7D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433D7D" w:rsidP="00433D7D" w:rsidR="00433D7D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433D7D" w:rsidP="00433D7D" w:rsidR="00433D7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433D7D" w:rsidP="00433D7D" w:rsidR="00433D7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NIA TAXI j.d.o.o., </w:t>
      </w:r>
      <w:proofErr w:type="spellStart"/>
      <w:r>
        <w:rPr>
          <w:sz w:val="23"/>
          <w:szCs w:val="23"/>
        </w:rPr>
        <w:t>Vodnjan</w:t>
      </w:r>
      <w:proofErr w:type="spellEnd"/>
      <w:r>
        <w:rPr>
          <w:sz w:val="23"/>
          <w:szCs w:val="23"/>
        </w:rPr>
        <w:t>, Fažanska cesta 54 A</w:t>
      </w:r>
    </w:p>
    <w:p w:rsidRDefault="00433D7D" w:rsidP="00433D7D" w:rsidR="00433D7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Amir Vojniković, Pula, Prilaz Barake 6</w:t>
      </w:r>
    </w:p>
    <w:p w:rsidRDefault="00433D7D" w:rsidP="00433D7D" w:rsidR="00433D7D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F4D2A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C4D" w:rsidR="0065607E">
      <w:r>
        <w:separator/>
      </w:r>
    </w:p>
  </w:endnote>
  <w:endnote w:id="0" w:type="continuationSeparator">
    <w:p w:rsidRDefault="00E50C4D" w:rsidR="00656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C4D" w:rsidR="0065607E">
      <w:r>
        <w:separator/>
      </w:r>
    </w:p>
  </w:footnote>
  <w:footnote w:id="0" w:type="continuationSeparator">
    <w:p w:rsidRDefault="00E50C4D" w:rsidR="00656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33D7D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F4D2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D7D"/>
    <w:rsid w:val="00433D7D"/>
    <w:rsid w:val="00554328"/>
    <w:rsid w:val="0065607E"/>
    <w:rsid w:val="00985388"/>
    <w:rsid w:val="00CF4D2A"/>
    <w:rsid w:val="00E5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3D7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D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3D7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3D7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D2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D2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D2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D2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3D7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3D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3D7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3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3D7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4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D2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D2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D2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D2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NIA TAXI j.d.o.o. VODNJAN</izvorni_sadrzaj>
    <derivirana_varijabla naziv="DomainObject.Predmet.ProtustrankaFormated_1">  NIA TAXI j.d.o.o. VODNJAN</derivirana_varijabla>
  </DomainObject.Predmet.ProtustrankaFormated>
  <DomainObject.Predmet.ProtustrankaFormatedOIB>
    <izvorni_sadrzaj>  NIA TAXI j.d.o.o. VODNJAN, OIB 36598575770</izvorni_sadrzaj>
    <derivirana_varijabla naziv="DomainObject.Predmet.ProtustrankaFormatedOIB_1">  NIA TAXI j.d.o.o. VODNJAN, OIB 36598575770</derivirana_varijabla>
  </DomainObject.Predmet.ProtustrankaFormatedOIB>
  <DomainObject.Predmet.ProtustrankaFormatedWithAdress>
    <izvorni_sadrzaj> NIA TAXI j.d.o.o. VODNJAN, Fažanska cesta 54 A, 52100 Vodnjan</izvorni_sadrzaj>
    <derivirana_varijabla naziv="DomainObject.Predmet.ProtustrankaFormatedWithAdress_1"> NIA TAXI j.d.o.o. VODNJAN, Fažanska cesta 54 A, 52100 Vodnjan</derivirana_varijabla>
  </DomainObject.Predmet.ProtustrankaFormatedWithAdress>
  <DomainObject.Predmet.ProtustrankaFormatedWithAdressOIB>
    <izvorni_sadrzaj> NIA TAXI j.d.o.o. VODNJAN, OIB 36598575770, Fažanska cesta 54 A, 52100 Vodnjan</izvorni_sadrzaj>
    <derivirana_varijabla naziv="DomainObject.Predmet.ProtustrankaFormatedWithAdressOIB_1"> NIA TAXI j.d.o.o. VODNJAN, OIB 36598575770, Fažanska cesta 54 A, 52100 Vodnjan</derivirana_varijabla>
  </DomainObject.Predmet.ProtustrankaFormatedWithAdressOIB>
  <DomainObject.Predmet.ProtustrankaWithAdress>
    <izvorni_sadrzaj>NIA TAXI j.d.o.o. VODNJAN Fažanska cesta 54 A, 52100 Vodnjan</izvorni_sadrzaj>
    <derivirana_varijabla naziv="DomainObject.Predmet.ProtustrankaWithAdress_1">NIA TAXI j.d.o.o. VODNJAN Fažanska cesta 54 A, 52100 Vodnjan</derivirana_varijabla>
  </DomainObject.Predmet.ProtustrankaWithAdress>
  <DomainObject.Predmet.ProtustrankaWithAdressOIB>
    <izvorni_sadrzaj>NIA TAXI j.d.o.o. VODNJAN, OIB 36598575770, Fažanska cesta 54 A, 52100 Vodnjan</izvorni_sadrzaj>
    <derivirana_varijabla naziv="DomainObject.Predmet.ProtustrankaWithAdressOIB_1">NIA TAXI j.d.o.o. VODNJAN, OIB 36598575770, Fažanska cesta 54 A, 52100 Vodnjan</derivirana_varijabla>
  </DomainObject.Predmet.ProtustrankaWithAdressOIB>
  <DomainObject.Predmet.ProtustrankaNazivFormated>
    <izvorni_sadrzaj>NIA TAXI j.d.o.o. VODNJAN</izvorni_sadrzaj>
    <derivirana_varijabla naziv="DomainObject.Predmet.ProtustrankaNazivFormated_1">NIA TAXI j.d.o.o. VODNJAN</derivirana_varijabla>
  </DomainObject.Predmet.ProtustrankaNazivFormated>
  <DomainObject.Predmet.ProtustrankaNazivFormatedOIB>
    <izvorni_sadrzaj>NIA TAXI j.d.o.o. VODNJAN, OIB 36598575770</izvorni_sadrzaj>
    <derivirana_varijabla naziv="DomainObject.Predmet.ProtustrankaNazivFormatedOIB_1">NIA TAXI j.d.o.o. VODNJAN, OIB 36598575770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19883.57</izvorni_sadrzaj>
    <derivirana_varijabla naziv="DomainObject.Predmet.TrenutnaVrijednost_1">19883.57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NIA TAXI j.d.o.o. VODNJAN</item>
    </izvorni_sadrzaj>
    <derivirana_varijabla naziv="DomainObject.Predmet.ProtuStrankaListFormated_1">
      <item>NIA TAXI j.d.o.o. VODNJAN</item>
    </derivirana_varijabla>
  </DomainObject.Predmet.ProtuStrankaListFormated>
  <DomainObject.Predmet.ProtuStrankaListFormatedOIB>
    <izvorni_sadrzaj>
      <item>NIA TAXI j.d.o.o. VODNJAN, OIB 36598575770</item>
    </izvorni_sadrzaj>
    <derivirana_varijabla naziv="DomainObject.Predmet.ProtuStrankaListFormatedOIB_1">
      <item>NIA TAXI j.d.o.o. VODNJAN, OIB 36598575770</item>
    </derivirana_varijabla>
  </DomainObject.Predmet.ProtuStrankaListFormatedOIB>
  <DomainObject.Predmet.ProtuStrankaListFormatedWithAdress>
    <izvorni_sadrzaj>
      <item>NIA TAXI j.d.o.o. VODNJAN, Fažanska cesta 54 A, 52100 Vodnjan</item>
    </izvorni_sadrzaj>
    <derivirana_varijabla naziv="DomainObject.Predmet.ProtuStrankaListFormatedWithAdress_1">
      <item>NIA TAXI j.d.o.o. VODNJAN, Fažanska cesta 54 A, 52100 Vodnjan</item>
    </derivirana_varijabla>
  </DomainObject.Predmet.ProtuStrankaListFormatedWithAdress>
  <DomainObject.Predmet.ProtuStrankaListFormatedWithAdressOIB>
    <izvorni_sadrzaj>
      <item>NIA TAXI j.d.o.o. VODNJAN, OIB 36598575770, Fažanska cesta 54 A, 52100 Vodnjan</item>
    </izvorni_sadrzaj>
    <derivirana_varijabla naziv="DomainObject.Predmet.ProtuStrankaListFormatedWithAdressOIB_1">
      <item>NIA TAXI j.d.o.o. VODNJAN, OIB 36598575770, Fažanska cesta 54 A, 52100 Vodnjan</item>
    </derivirana_varijabla>
  </DomainObject.Predmet.ProtuStrankaListFormatedWithAdressOIB>
  <DomainObject.Predmet.ProtuStrankaListNazivFormated>
    <izvorni_sadrzaj>
      <item>NIA TAXI j.d.o.o. VODNJAN</item>
    </izvorni_sadrzaj>
    <derivirana_varijabla naziv="DomainObject.Predmet.ProtuStrankaListNazivFormated_1">
      <item>NIA TAXI j.d.o.o. VODNJAN</item>
    </derivirana_varijabla>
  </DomainObject.Predmet.ProtuStrankaListNazivFormated>
  <DomainObject.Predmet.ProtuStrankaListNazivFormatedOIB>
    <izvorni_sadrzaj>
      <item>NIA TAXI j.d.o.o. VODNJAN, OIB 36598575770</item>
    </izvorni_sadrzaj>
    <derivirana_varijabla naziv="DomainObject.Predmet.ProtuStrankaListNazivFormatedOIB_1">
      <item>NIA TAXI j.d.o.o. VODNJAN, OIB 36598575770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NIA TAXI j.d.o.o. VODNJAN</izvorni_sadrzaj>
    <derivirana_varijabla naziv="DomainObject.Predmet.ProtustrankaIDrugi_1">NIA TAXI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NIA TAXI j.d.o.o. VODNJAN, OIB 36598575770, Fažanska cesta 54 A, 52100 Vodnjan</izvorni_sadrzaj>
    <derivirana_varijabla naziv="DomainObject.Predmet.ProtustrankaIDrugiAdressOIB_1">NIA TAXI j.d.o.o. VODNJAN, OIB 36598575770, Fažanska cesta 54 A,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NIA TAXI j.d.o.o. VODNJAN</item>
    </izvorni_sadrzaj>
    <derivirana_varijabla naziv="DomainObject.Predmet.SudioniciListNaziv_1">
      <item>FINANCIJSKA AGENCIJA, RC RIJEKA, PODRUŽNICA PULA, PULA</item>
      <item>NIA TAXI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NIA TAXI j.d.o.o. VODNJAN, OIB 36598575770, Fažanska cesta 54 A,52100 Vodnjan</item>
    </izvorni_sadrzaj>
    <derivirana_varijabla naziv="DomainObject.Predmet.SudioniciListAdressOIB_1">
      <item>FINANCIJSKA AGENCIJA, RC RIJEKA, PODRUŽNICA PULA, PULA, OIB 85821130368, Giardini 5,52100 Pula</item>
      <item>NIA TAXI j.d.o.o. VODNJAN, OIB 36598575770, Fažanska cesta 54 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36598575770</item>
    </izvorni_sadrzaj>
    <derivirana_varijabla naziv="DomainObject.Predmet.SudioniciListNazivOIB_1">
      <item>, OIB 85821130368</item>
      <item>, OIB 36598575770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1603</properties:Characters>
  <properties:Lines>48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2016-04-18T06:41:00Z</dcterms:created>
  <dc:creator>Jasmina Matika</dc:creator>
  <cp:lastModifiedBy>Jasmina Matika</cp:lastModifiedBy>
  <dcterms:modified xmlns:xsi="http://www.w3.org/2001/XMLSchema-instance" xsi:type="dcterms:W3CDTF">2016-04-18T12:59:00Z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