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6716" w14:paraId="4de6716" w:rsidRDefault="00040BDB" w:rsidP="00040BDB" w:rsidR="00040BD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 ANDREJ – JANA d. o. o. Rovinj, Carrera 31, OIB </w:t>
      </w:r>
      <w:r w:rsidRPr="00040BDB">
        <w:rPr>
          <w:rFonts w:cs="Times New Roman" w:eastAsia="Times New Roman"/>
          <w:szCs w:val="24"/>
          <w:lang w:eastAsia="hr-HR"/>
        </w:rPr>
        <w:t>97790920351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40BDB">
        <w:rPr>
          <w:rFonts w:cs="Times New Roman" w:eastAsia="Times New Roman"/>
          <w:szCs w:val="24"/>
          <w:lang w:eastAsia="hr-HR"/>
        </w:rPr>
        <w:t>130046631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BD2295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studenog 2017. objavljuje sljedeći</w:t>
      </w:r>
    </w:p>
    <w:p w:rsidRDefault="00040BDB" w:rsidP="00040BDB" w:rsidR="00040BD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40BDB" w:rsidP="00040BDB" w:rsidR="00040BDB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40BDB" w:rsidP="00040BDB" w:rsidR="00040BDB">
      <w:pPr>
        <w:ind w:firstLine="708"/>
        <w:rPr>
          <w:szCs w:val="24"/>
        </w:rPr>
      </w:pPr>
    </w:p>
    <w:p w:rsidRDefault="00040BDB" w:rsidP="00040BDB" w:rsidR="00040BD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ANDREJ – JANA d. o. o. Rovinj, Carrera 31, OIB </w:t>
      </w:r>
      <w:r w:rsidRPr="00040BDB">
        <w:rPr>
          <w:rFonts w:cs="Times New Roman" w:eastAsia="Times New Roman"/>
          <w:szCs w:val="24"/>
          <w:lang w:eastAsia="hr-HR"/>
        </w:rPr>
        <w:t>97790920351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40BDB">
        <w:rPr>
          <w:rFonts w:cs="Times New Roman" w:eastAsia="Times New Roman"/>
          <w:szCs w:val="24"/>
          <w:lang w:eastAsia="hr-HR"/>
        </w:rPr>
        <w:t>130046631</w:t>
      </w:r>
      <w:r>
        <w:rPr>
          <w:rFonts w:cs="Times New Roman" w:eastAsia="Times New Roman"/>
          <w:szCs w:val="24"/>
          <w:lang w:eastAsia="hr-HR"/>
        </w:rPr>
        <w:t>, je pravna osoba koja nema zaposlenih, koja je na dan 6. listopada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40BDB" w:rsidP="00040BDB" w:rsidR="00040BDB">
      <w:pPr>
        <w:ind w:firstLine="708"/>
        <w:rPr>
          <w:szCs w:val="24"/>
        </w:rPr>
      </w:pPr>
    </w:p>
    <w:p w:rsidRDefault="00040BDB" w:rsidP="00040BDB" w:rsidR="00040BDB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6. listopada 2017. iznosio 12.195,91 kn.</w:t>
      </w:r>
    </w:p>
    <w:p w:rsidRDefault="00040BDB" w:rsidP="00040BDB" w:rsidR="00040BDB">
      <w:pPr>
        <w:rPr>
          <w:szCs w:val="24"/>
        </w:rPr>
      </w:pPr>
    </w:p>
    <w:p w:rsidRDefault="00040BDB" w:rsidP="00040BDB" w:rsidR="00040BD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40BDB" w:rsidP="00040BDB" w:rsidR="00040BD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40BDB" w:rsidP="00040BDB" w:rsidR="00040BD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3333-566-2017, i da u istom roku uplate na depozit ovog suda broj HR 4323900011300029763, poziv na broj 020-566-17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40BDB" w:rsidP="00040BDB" w:rsidR="00040BDB">
      <w:pPr>
        <w:ind w:firstLine="708"/>
        <w:rPr>
          <w:szCs w:val="24"/>
        </w:rPr>
      </w:pPr>
    </w:p>
    <w:p w:rsidRDefault="00040BDB" w:rsidP="00040BDB" w:rsidR="00040BDB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40BDB" w:rsidP="00040BDB" w:rsidR="00040BDB">
      <w:pPr>
        <w:ind w:firstLine="708"/>
        <w:rPr>
          <w:szCs w:val="24"/>
        </w:rPr>
      </w:pPr>
    </w:p>
    <w:p w:rsidRDefault="00040BDB" w:rsidP="00040BDB" w:rsidR="00040BDB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BD2295">
        <w:rPr>
          <w:szCs w:val="24"/>
        </w:rPr>
        <w:t>6</w:t>
      </w:r>
      <w:r>
        <w:rPr>
          <w:szCs w:val="24"/>
        </w:rPr>
        <w:t>. studenog 2017.</w:t>
      </w:r>
    </w:p>
    <w:p w:rsidRDefault="00040BDB" w:rsidP="00040BDB" w:rsidR="00040BDB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040BDB" w:rsidP="00040BDB" w:rsidR="00040BDB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040BDB" w:rsidP="00040BDB" w:rsidR="00040BDB">
      <w:pPr>
        <w:rPr>
          <w:szCs w:val="24"/>
        </w:rPr>
      </w:pPr>
      <w:r>
        <w:rPr>
          <w:szCs w:val="24"/>
        </w:rPr>
        <w:t>DNA:</w:t>
      </w:r>
    </w:p>
    <w:p w:rsidRDefault="00040BDB" w:rsidP="00040BDB" w:rsidR="008F702B" w:rsidRPr="00040BDB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F702B" w:rsidRPr="00040B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BDB" w:rsidP="00040BDB" w:rsidR="00040BDB">
      <w:r>
        <w:separator/>
      </w:r>
    </w:p>
  </w:endnote>
  <w:endnote w:id="0" w:type="continuationSeparator">
    <w:p w:rsidRDefault="00040BDB" w:rsidP="00040BDB" w:rsidR="00040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BDB" w:rsidR="00040BD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BDB" w:rsidR="00040BD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BDB" w:rsidR="00040BD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BDB" w:rsidP="00040BDB" w:rsidR="00040BDB">
      <w:r>
        <w:separator/>
      </w:r>
    </w:p>
  </w:footnote>
  <w:footnote w:id="0" w:type="continuationSeparator">
    <w:p w:rsidRDefault="00040BDB" w:rsidP="00040BDB" w:rsidR="00040B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BDB" w:rsidR="00040B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BDB" w:rsidP="00BD7031" w:rsidR="00C57457">
    <w:pPr>
      <w:pStyle w:val="Zaglavlje"/>
      <w:jc w:val="right"/>
    </w:pPr>
    <w:r>
      <w:t>9 St-566/2017-3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BDB" w:rsidR="00040B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777"/>
    <w:rsid w:val="00040BDB"/>
    <w:rsid w:val="00713777"/>
    <w:rsid w:val="008F702B"/>
    <w:rsid w:val="00BD2295"/>
    <w:rsid w:val="00D1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0BD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0B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0BDB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40B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0BD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13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4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4A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4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4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0BD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0B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0BDB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40B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0BD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13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4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4A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4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4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2017.</izvorni_sadrzaj>
    <derivirana_varijabla naziv="DomainObject.Predmet.DatumOsnivanja_1">12.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St-566/2017</izvorni_sadrzaj>
    <derivirana_varijabla naziv="DomainObject.Predmet.OznakaBroj_1">St-566/2017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ANDREJ-JANA d.o.o. ROVINJ</izvorni_sadrzaj>
    <derivirana_varijabla naziv="DomainObject.Predmet.ProtustrankaFormated_1">  ANDREJ-JANA d.o.o. ROVINJ</derivirana_varijabla>
  </DomainObject.Predmet.ProtustrankaFormated>
  <DomainObject.Predmet.ProtustrankaFormatedOIB>
    <izvorni_sadrzaj>  ANDREJ-JANA d.o.o. ROVINJ, OIB 97790920351</izvorni_sadrzaj>
    <derivirana_varijabla naziv="DomainObject.Predmet.ProtustrankaFormatedOIB_1">  ANDREJ-JANA d.o.o. ROVINJ, OIB 97790920351</derivirana_varijabla>
  </DomainObject.Predmet.ProtustrankaFormatedOIB>
  <DomainObject.Predmet.ProtustrankaFormatedWithAdress>
    <izvorni_sadrzaj> ANDREJ-JANA d.o.o. ROVINJ, Carrera 31, 52210 Rovinj</izvorni_sadrzaj>
    <derivirana_varijabla naziv="DomainObject.Predmet.ProtustrankaFormatedWithAdress_1"> ANDREJ-JANA d.o.o. ROVINJ, Carrera 31, 52210 Rovinj</derivirana_varijabla>
  </DomainObject.Predmet.ProtustrankaFormatedWithAdress>
  <DomainObject.Predmet.ProtustrankaFormatedWithAdressOIB>
    <izvorni_sadrzaj> ANDREJ-JANA d.o.o. ROVINJ, OIB 97790920351, Carrera 31, 52210 Rovinj</izvorni_sadrzaj>
    <derivirana_varijabla naziv="DomainObject.Predmet.ProtustrankaFormatedWithAdressOIB_1"> ANDREJ-JANA d.o.o. ROVINJ, OIB 97790920351, Carrera 31, 52210 Rovinj</derivirana_varijabla>
  </DomainObject.Predmet.ProtustrankaFormatedWithAdressOIB>
  <DomainObject.Predmet.ProtustrankaWithAdress>
    <izvorni_sadrzaj>ANDREJ-JANA d.o.o. ROVINJ Carrera 31, 52210 Rovinj</izvorni_sadrzaj>
    <derivirana_varijabla naziv="DomainObject.Predmet.ProtustrankaWithAdress_1">ANDREJ-JANA d.o.o. ROVINJ Carrera 31, 52210 Rovinj</derivirana_varijabla>
  </DomainObject.Predmet.ProtustrankaWithAdress>
  <DomainObject.Predmet.ProtustrankaWithAdressOIB>
    <izvorni_sadrzaj>ANDREJ-JANA d.o.o. ROVINJ, OIB 97790920351, Carrera 31, 52210 Rovinj</izvorni_sadrzaj>
    <derivirana_varijabla naziv="DomainObject.Predmet.ProtustrankaWithAdressOIB_1">ANDREJ-JANA d.o.o. ROVINJ, OIB 97790920351, Carrera 31, 52210 Rovinj</derivirana_varijabla>
  </DomainObject.Predmet.ProtustrankaWithAdressOIB>
  <DomainObject.Predmet.ProtustrankaNazivFormated>
    <izvorni_sadrzaj>ANDREJ-JANA d.o.o. ROVINJ</izvorni_sadrzaj>
    <derivirana_varijabla naziv="DomainObject.Predmet.ProtustrankaNazivFormated_1">ANDREJ-JANA d.o.o. ROVINJ</derivirana_varijabla>
  </DomainObject.Predmet.ProtustrankaNazivFormated>
  <DomainObject.Predmet.ProtustrankaNazivFormatedOIB>
    <izvorni_sadrzaj>ANDREJ-JANA d.o.o. ROVINJ, OIB 97790920351</izvorni_sadrzaj>
    <derivirana_varijabla naziv="DomainObject.Predmet.ProtustrankaNazivFormatedOIB_1">ANDREJ-JANA d.o.o. ROVINJ, OIB 97790920351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12195.91</izvorni_sadrzaj>
    <derivirana_varijabla naziv="DomainObject.Predmet.TrenutnaVrijednost_1">12195.91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ANDREJ-JANA d.o.o. ROVINJ</item>
    </izvorni_sadrzaj>
    <derivirana_varijabla naziv="DomainObject.Predmet.ProtuStrankaListFormated_1">
      <item>ANDREJ-JANA d.o.o. ROVINJ</item>
    </derivirana_varijabla>
  </DomainObject.Predmet.ProtuStrankaListFormated>
  <DomainObject.Predmet.ProtuStrankaListFormatedOIB>
    <izvorni_sadrzaj>
      <item>ANDREJ-JANA d.o.o. ROVINJ, OIB 97790920351</item>
    </izvorni_sadrzaj>
    <derivirana_varijabla naziv="DomainObject.Predmet.ProtuStrankaListFormatedOIB_1">
      <item>ANDREJ-JANA d.o.o. ROVINJ, OIB 97790920351</item>
    </derivirana_varijabla>
  </DomainObject.Predmet.ProtuStrankaListFormatedOIB>
  <DomainObject.Predmet.ProtuStrankaListFormatedWithAdress>
    <izvorni_sadrzaj>
      <item>ANDREJ-JANA d.o.o. ROVINJ, Carrera 31, 52210 Rovinj</item>
    </izvorni_sadrzaj>
    <derivirana_varijabla naziv="DomainObject.Predmet.ProtuStrankaListFormatedWithAdress_1">
      <item>ANDREJ-JANA d.o.o. ROVINJ, Carrera 31, 52210 Rovinj</item>
    </derivirana_varijabla>
  </DomainObject.Predmet.ProtuStrankaListFormatedWithAdress>
  <DomainObject.Predmet.ProtuStrankaListFormatedWithAdressOIB>
    <izvorni_sadrzaj>
      <item>ANDREJ-JANA d.o.o. ROVINJ, OIB 97790920351, Carrera 31, 52210 Rovinj</item>
    </izvorni_sadrzaj>
    <derivirana_varijabla naziv="DomainObject.Predmet.ProtuStrankaListFormatedWithAdressOIB_1">
      <item>ANDREJ-JANA d.o.o. ROVINJ, OIB 97790920351, Carrera 31, 52210 Rovinj</item>
    </derivirana_varijabla>
  </DomainObject.Predmet.ProtuStrankaListFormatedWithAdressOIB>
  <DomainObject.Predmet.ProtuStrankaListNazivFormated>
    <izvorni_sadrzaj>
      <item>ANDREJ-JANA d.o.o. ROVINJ</item>
    </izvorni_sadrzaj>
    <derivirana_varijabla naziv="DomainObject.Predmet.ProtuStrankaListNazivFormated_1">
      <item>ANDREJ-JANA d.o.o. ROVINJ</item>
    </derivirana_varijabla>
  </DomainObject.Predmet.ProtuStrankaListNazivFormated>
  <DomainObject.Predmet.ProtuStrankaListNazivFormatedOIB>
    <izvorni_sadrzaj>
      <item>ANDREJ-JANA d.o.o. ROVINJ, OIB 97790920351</item>
    </izvorni_sadrzaj>
    <derivirana_varijabla naziv="DomainObject.Predmet.ProtuStrankaListNazivFormatedOIB_1">
      <item>ANDREJ-JANA d.o.o. ROVINJ, OIB 97790920351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ANDREJ-JANA d.o.o. ROVINJ</izvorni_sadrzaj>
    <derivirana_varijabla naziv="DomainObject.Predmet.ProtustrankaIDrugi_1">ANDREJ-JANA 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ANDREJ-JANA d.o.o. ROVINJ, OIB 97790920351, Carrera 31, 52210 Rovinj</izvorni_sadrzaj>
    <derivirana_varijabla naziv="DomainObject.Predmet.ProtustrankaIDrugiAdressOIB_1">ANDREJ-JANA d.o.o. ROVINJ, OIB 97790920351, Carrera 31,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ANDREJ-JANA d.o.o. ROVINJ</item>
    </izvorni_sadrzaj>
    <derivirana_varijabla naziv="DomainObject.Predmet.SudioniciListNaziv_1">
      <item>FINANCIJSKA AGENCIJA, RC RIJEKA, PODRUŽNICA PULA, PULA</item>
      <item>ANDREJ-JANA 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ANDREJ-JANA d.o.o. ROVINJ, OIB 97790920351, Carrera 31,52210 Rovinj</item>
    </izvorni_sadrzaj>
    <derivirana_varijabla naziv="DomainObject.Predmet.SudioniciListAdressOIB_1">
      <item>FINANCIJSKA AGENCIJA, RC RIJEKA, PODRUŽNICA PULA, PULA, OIB 85821130368, F. Kurelca 8,51000 Rijeka</item>
      <item>ANDREJ-JANA d.o.o. ROVINJ, OIB 97790920351, Carrera 31,52210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97790920351</item>
    </izvorni_sadrzaj>
    <derivirana_varijabla naziv="DomainObject.Predmet.SudioniciListNazivOIB_1">
      <item>, OIB 85821130368</item>
      <item>, OIB 97790920351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2647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2017-10-27T06:03:00Z</dcterms:created>
  <dc:creator>Morena Brajuha</dc:creator>
  <dc:description/>
  <cp:keywords/>
  <cp:lastModifiedBy>Ana Jeromela</cp:lastModifiedBy>
  <cp:lastPrinted>2017-11-06T08:21:00Z</cp:lastPrinted>
  <dcterms:modified xmlns:xsi="http://www.w3.org/2001/XMLSchema-instance" xsi:type="dcterms:W3CDTF">2017-11-06T08:21:00Z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