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1fe7" w14:paraId="4dc1fe7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B523B4">
        <w:t>531</w:t>
      </w:r>
      <w:r w:rsidR="00E94D82">
        <w:t>/</w:t>
      </w:r>
      <w:r w:rsidR="00BB26F7">
        <w:t>16</w:t>
      </w:r>
      <w:r w:rsidR="00E94D82">
        <w:t>-</w:t>
      </w:r>
      <w:r w:rsidR="00B523B4">
        <w:t>21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B523B4">
        <w:t>BAJKOS jednostavno društvo s ograničenom odgovornošću za proizvodnju, trgovinu i usluge, Osijek, Psunjska 169,  MBS: 030127542, OIB: 12718882639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B523B4">
        <w:t>11</w:t>
      </w:r>
      <w:r w:rsidR="00E94D82">
        <w:t xml:space="preserve">. </w:t>
      </w:r>
      <w:r w:rsidR="00B523B4">
        <w:t>siječnja</w:t>
      </w:r>
      <w:r w:rsidR="008D6901">
        <w:t xml:space="preserve">  </w:t>
      </w:r>
      <w:r w:rsidR="008D6901" w:rsidRPr="005D1548">
        <w:t>201</w:t>
      </w:r>
      <w:r w:rsidR="00B523B4">
        <w:t>7</w:t>
      </w:r>
      <w:r w:rsidR="008D6901" w:rsidRPr="005D1548">
        <w:t>.</w:t>
      </w:r>
      <w:r w:rsidR="00A92E20">
        <w:t>,</w:t>
      </w:r>
      <w:r w:rsidR="008D6901" w:rsidRPr="005D1548">
        <w:t xml:space="preserve">   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BB26F7">
        <w:t xml:space="preserve">Dragutinu Romić </w:t>
      </w:r>
      <w:r w:rsidR="00007D35">
        <w:t xml:space="preserve">iz </w:t>
      </w:r>
      <w:r w:rsidR="00BB26F7">
        <w:t>Čepina</w:t>
      </w:r>
      <w:r w:rsidR="00007D35">
        <w:t xml:space="preserve">, Ulica </w:t>
      </w:r>
      <w:r w:rsidR="00BB26F7">
        <w:t>Papuka 28</w:t>
      </w:r>
      <w:r w:rsidR="00007D35">
        <w:t xml:space="preserve">, OIB </w:t>
      </w:r>
      <w:r w:rsidR="00BB26F7">
        <w:t>07423571519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B523B4">
        <w:t>BAJKOS jednostavno društvo s ograničenom odgovornošću za proizvodnju, trgovinu i usluge, Osijek, Psunjska 169,  MBS: 030127542, OIB: 12718882639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BB26F7">
        <w:t>Draguina Romić</w:t>
      </w:r>
      <w:r w:rsidR="00007D35">
        <w:t xml:space="preserve"> iz </w:t>
      </w:r>
      <w:r w:rsidR="00BB26F7">
        <w:t>Čepina</w:t>
      </w:r>
      <w:r w:rsidR="00007D35">
        <w:t xml:space="preserve">, </w:t>
      </w:r>
      <w:r w:rsidR="00747DCE">
        <w:t xml:space="preserve">IBAN : </w:t>
      </w:r>
      <w:r w:rsidR="00A92E20">
        <w:t>HR</w:t>
      </w:r>
      <w:r w:rsidR="00BB26F7">
        <w:t>5125000093120130727</w:t>
      </w:r>
      <w:r w:rsidR="00747DCE">
        <w:t xml:space="preserve">, sa kontovnika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B523B4" w:rsidR="00B523B4">
      <w:pPr>
        <w:pStyle w:val="Tijeloteksta"/>
        <w:ind w:firstLine="708"/>
        <w:jc w:val="center"/>
        <w:rPr>
          <w:bCs/>
        </w:rPr>
      </w:pPr>
      <w:r>
        <w:rPr>
          <w:bCs/>
        </w:rPr>
        <w:t>Rješenjem ovog suda St-</w:t>
      </w:r>
      <w:r w:rsidR="00B523B4">
        <w:rPr>
          <w:bCs/>
        </w:rPr>
        <w:t>531</w:t>
      </w:r>
      <w:r>
        <w:rPr>
          <w:bCs/>
        </w:rPr>
        <w:t>/</w:t>
      </w:r>
      <w:r w:rsidR="00BB26F7">
        <w:rPr>
          <w:bCs/>
        </w:rPr>
        <w:t>16</w:t>
      </w:r>
      <w:r>
        <w:rPr>
          <w:bCs/>
        </w:rPr>
        <w:t>-</w:t>
      </w:r>
      <w:r w:rsidR="00B523B4">
        <w:rPr>
          <w:bCs/>
        </w:rPr>
        <w:t>11</w:t>
      </w:r>
      <w:r>
        <w:rPr>
          <w:bCs/>
        </w:rPr>
        <w:t xml:space="preserve"> od </w:t>
      </w:r>
      <w:r w:rsidR="006F1F0A">
        <w:rPr>
          <w:bCs/>
        </w:rPr>
        <w:t>06</w:t>
      </w:r>
      <w:r>
        <w:rPr>
          <w:bCs/>
        </w:rPr>
        <w:t xml:space="preserve">. </w:t>
      </w:r>
      <w:r w:rsidR="006F1F0A">
        <w:rPr>
          <w:bCs/>
        </w:rPr>
        <w:t>listopada</w:t>
      </w:r>
      <w:r>
        <w:rPr>
          <w:bCs/>
        </w:rPr>
        <w:t xml:space="preserve"> 201</w:t>
      </w:r>
      <w:r w:rsidR="00007D35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B523B4">
        <w:t>BAJKOS jednostavno društvo s ograničenom odgovornošću za proizvodnju, trgovinu i usluge, Osijek, Psunjska 169,  MBS: 030127542, OIB: 12718882639</w:t>
      </w:r>
      <w:r>
        <w:rPr>
          <w:bCs/>
        </w:rPr>
        <w:t xml:space="preserve">. Istim rješenjem imenovan je privremeni stečajni upravitelj </w:t>
      </w:r>
      <w:r w:rsidR="00BB26F7">
        <w:t>Dragutin Romić iz Čepina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  <w:r w:rsidR="00B523B4">
        <w:rPr>
          <w:bCs/>
        </w:rPr>
        <w:t>2</w:t>
      </w:r>
    </w:p>
    <w:p w:rsidRDefault="00B523B4" w:rsidP="00B523B4" w:rsidR="00B523B4">
      <w:pPr>
        <w:jc w:val="right"/>
      </w:pPr>
      <w:r>
        <w:lastRenderedPageBreak/>
        <w:t>13 St-531/16-21</w:t>
      </w:r>
    </w:p>
    <w:p w:rsidRDefault="00B523B4" w:rsidP="00B523B4" w:rsidR="00B523B4">
      <w:pPr>
        <w:pStyle w:val="Tijeloteksta"/>
        <w:rPr>
          <w:bCs/>
        </w:rPr>
      </w:pPr>
    </w:p>
    <w:p w:rsidRDefault="00B523B4" w:rsidP="00B523B4" w:rsidR="00B523B4">
      <w:pPr>
        <w:pStyle w:val="Tijeloteksta"/>
        <w:rPr>
          <w:bCs/>
        </w:rPr>
      </w:pPr>
    </w:p>
    <w:p w:rsidRDefault="00B03C6B" w:rsidP="00B523B4" w:rsidR="00916CB5">
      <w:pPr>
        <w:pStyle w:val="Tijeloteksta"/>
        <w:rPr>
          <w:bCs/>
        </w:rPr>
      </w:pPr>
      <w:r>
        <w:rPr>
          <w:bCs/>
        </w:rPr>
        <w:t xml:space="preserve">postupka nad njegovom imovinom, kao i ispita postoje li kod  dužnika razlozi za otvaranje stečajnog postupka. </w:t>
      </w:r>
    </w:p>
    <w:p w:rsidRDefault="007C7A75" w:rsidP="00B523B4" w:rsidR="00B523B4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B523B4">
        <w:rPr>
          <w:bCs/>
        </w:rPr>
        <w:t>16</w:t>
      </w:r>
      <w:r>
        <w:rPr>
          <w:bCs/>
        </w:rPr>
        <w:t xml:space="preserve">. </w:t>
      </w:r>
      <w:r w:rsidR="006F1F0A">
        <w:rPr>
          <w:bCs/>
        </w:rPr>
        <w:t>studenog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B523B4">
        <w:t>11</w:t>
      </w:r>
      <w:r>
        <w:t xml:space="preserve">. </w:t>
      </w:r>
      <w:r w:rsidR="00B523B4">
        <w:t>siječnja</w:t>
      </w:r>
      <w:r w:rsidR="009A6857">
        <w:t xml:space="preserve">  201</w:t>
      </w:r>
      <w:r w:rsidR="00B523B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B26F7" w:rsidP="009A6857" w:rsidR="00BB26F7">
      <w:pPr>
        <w:pStyle w:val="Tijeloteksta"/>
        <w:numPr>
          <w:ilvl w:val="0"/>
          <w:numId w:val="21"/>
        </w:numPr>
        <w:jc w:val="left"/>
      </w:pPr>
      <w:r>
        <w:t>Računovodstvo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B523B4">
        <w:t>1</w:t>
      </w:r>
      <w:r w:rsidR="007C7A75">
        <w:t>/</w:t>
      </w:r>
      <w:r w:rsidR="006F1F0A">
        <w:t>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A8B" w:rsidR="006B4A8B">
      <w:r>
        <w:separator/>
      </w:r>
    </w:p>
  </w:endnote>
  <w:endnote w:id="0" w:type="continuationSeparator">
    <w:p w:rsidRDefault="006B4A8B" w:rsidR="006B4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A8B" w:rsidR="006B4A8B">
      <w:r>
        <w:separator/>
      </w:r>
    </w:p>
  </w:footnote>
  <w:footnote w:id="0" w:type="continuationSeparator">
    <w:p w:rsidRDefault="006B4A8B" w:rsidR="006B4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1A33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213D"/>
    <w:rsid w:val="004E5065"/>
    <w:rsid w:val="004E5F06"/>
    <w:rsid w:val="004E65D5"/>
    <w:rsid w:val="004F2325"/>
    <w:rsid w:val="004F33D8"/>
    <w:rsid w:val="004F57E2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4A8B"/>
    <w:rsid w:val="006B7CCC"/>
    <w:rsid w:val="006C1C8C"/>
    <w:rsid w:val="006C2E22"/>
    <w:rsid w:val="006C6791"/>
    <w:rsid w:val="006D19A4"/>
    <w:rsid w:val="006E4601"/>
    <w:rsid w:val="006E4910"/>
    <w:rsid w:val="006F1F0A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917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2E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23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B26F7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BA2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329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401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7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5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7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5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BAJKOS jednostavno društvo s ograničenom odgovornošću za proizvodnju, trgovinu i usluge</izvorni_sadrzaj>
    <derivirana_varijabla naziv="DomainObject.Predmet.ProtustrankaFormated_1">  BAJKOS jednostavno društvo s ograničenom odgovornošću za proizvodnju, trgovinu i usluge</derivirana_varijabla>
  </DomainObject.Predmet.ProtustrankaFormated>
  <DomainObject.Predmet.ProtustrankaFormatedOIB>
    <izvorni_sadrzaj>  BAJKOS jednostavno društvo s ograničenom odgovornošću za proizvodnju, trgovinu i usluge, OIB 12718882639</izvorni_sadrzaj>
    <derivirana_varijabla naziv="DomainObject.Predmet.ProtustrankaFormatedOIB_1">  BAJKOS jednostavno društvo s ograničenom odgovornošću za proizvodnju, trgovinu i usluge, OIB 12718882639</derivirana_varijabla>
  </DomainObject.Predmet.ProtustrankaFormatedOIB>
  <DomainObject.Predmet.ProtustrankaFormatedWithAdress>
    <izvorni_sadrzaj> BAJKOS jednostavno društvo s ograničenom odgovornošću za proizvodnju, trgovinu i usluge, Psunjska 169, 31000 Osijek</izvorni_sadrzaj>
    <derivirana_varijabla naziv="DomainObject.Predmet.ProtustrankaFormatedWithAdress_1"> BAJKOS jednostavno društvo s ograničenom odgovornošću za proizvodnju, trgovinu i usluge, Psunjska 169, 31000 Osijek</derivirana_varijabla>
  </DomainObject.Predmet.ProtustrankaFormatedWithAdress>
  <DomainObject.Predmet.ProtustrankaFormatedWithAdressOIB>
    <izvorni_sadrzaj> BAJKOS jednostavno društvo s ograničenom odgovornošću za proizvodnju, trgovinu i usluge, OIB 12718882639, Psunjska 169, 31000 Osijek</izvorni_sadrzaj>
    <derivirana_varijabla naziv="DomainObject.Predmet.ProtustrankaFormatedWithAdressOIB_1"> BAJKOS jednostavno društvo s ograničenom odgovornošću za proizvodnju, trgovinu i usluge, OIB 12718882639, Psunjska 169, 31000 Osijek</derivirana_varijabla>
  </DomainObject.Predmet.ProtustrankaFormatedWithAdressOIB>
  <DomainObject.Predmet.ProtustrankaWithAdress>
    <izvorni_sadrzaj>BAJKOS jednostavno društvo s ograničenom odgovornošću za proizvodnju, trgovinu i usluge Psunjska 169, 31000 Osijek</izvorni_sadrzaj>
    <derivirana_varijabla naziv="DomainObject.Predmet.ProtustrankaWithAdress_1">BAJKOS jednostavno društvo s ograničenom odgovornošću za proizvodnju, trgovinu i usluge Psunjska 169, 31000 Osijek</derivirana_varijabla>
  </DomainObject.Predmet.ProtustrankaWithAdress>
  <DomainObject.Predmet.ProtustrankaWithAdressOIB>
    <izvorni_sadrzaj>BAJKOS jednostavno društvo s ograničenom odgovornošću za proizvodnju, trgovinu i usluge, OIB 12718882639, Psunjska 169, 31000 Osijek</izvorni_sadrzaj>
    <derivirana_varijabla naziv="DomainObject.Predmet.ProtustrankaWithAdressOIB_1">BAJKOS jednostavno društvo s ograničenom odgovornošću za proizvodnju, trgovinu i usluge, OIB 12718882639, Psunjska 169, 31000 Osijek</derivirana_varijabla>
  </DomainObject.Predmet.ProtustrankaWithAdressOIB>
  <DomainObject.Predmet.ProtustrankaNazivFormated>
    <izvorni_sadrzaj>BAJKOS jednostavno društvo s ograničenom odgovornošću za proizvodnju, trgovinu i usluge</izvorni_sadrzaj>
    <derivirana_varijabla naziv="DomainObject.Predmet.ProtustrankaNazivFormated_1">BAJKOS jednostavno društvo s ograničenom odgovornošću za proizvodnju, trgovinu i usluge</derivirana_varijabla>
  </DomainObject.Predmet.ProtustrankaNazivFormated>
  <DomainObject.Predmet.ProtustrankaNazivFormatedOIB>
    <izvorni_sadrzaj>BAJKOS jednostavno društvo s ograničenom odgovornošću za proizvodnju, trgovinu i usluge, OIB 12718882639</izvorni_sadrzaj>
    <derivirana_varijabla naziv="DomainObject.Predmet.ProtustrankaNazivFormatedOIB_1">BAJKOS jednostavno društvo s ograničenom odgovornošću za proizvodnju, trgovinu i usluge, OIB 12718882639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BAJKOS jednostavno društvo s ograničenom odgovornošću za proizvodnju, trgovinu i usluge</item>
    </izvorni_sadrzaj>
    <derivirana_varijabla naziv="DomainObject.Predmet.ProtuStrankaListFormated_1">
      <item>BAJKOS jednostavno društvo s ograničenom odgovornošću za proizvodnju, trgovinu i usluge</item>
    </derivirana_varijabla>
  </DomainObject.Predmet.ProtuStrankaListFormated>
  <DomainObject.Predmet.ProtuStrankaListFormatedOIB>
    <izvorni_sadrzaj>
      <item>BAJKOS jednostavno društvo s ograničenom odgovornošću za proizvodnju, trgovinu i usluge, OIB 12718882639</item>
    </izvorni_sadrzaj>
    <derivirana_varijabla naziv="DomainObject.Predmet.ProtuStrankaListFormatedOIB_1">
      <item>BAJKOS jednostavno društvo s ograničenom odgovornošću za proizvodnju, trgovinu i usluge, OIB 12718882639</item>
    </derivirana_varijabla>
  </DomainObject.Predmet.ProtuStrankaListFormatedOIB>
  <DomainObject.Predmet.ProtuStrankaListFormatedWithAdress>
    <izvorni_sadrzaj>
      <item>BAJKOS jednostavno društvo s ograničenom odgovornošću za proizvodnju, trgovinu i usluge, Psunjska 169, 31000 Osijek</item>
    </izvorni_sadrzaj>
    <derivirana_varijabla naziv="DomainObject.Predmet.ProtuStrankaListFormatedWithAdress_1">
      <item>BAJKOS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BAJKOS jednostavno društvo s ograničenom odgovornošću za proizvodnju, trgovinu i usluge, OIB 12718882639, Psunjska 169, 31000 Osijek</item>
    </izvorni_sadrzaj>
    <derivirana_varijabla naziv="DomainObject.Predmet.ProtuStrankaListFormatedWithAdressOIB_1">
      <item>BAJKOS jednostavno društvo s ograničenom odgovornošću za proizvodnju, trgovinu i usluge, OIB 12718882639, Psunjska 169, 31000 Osijek</item>
    </derivirana_varijabla>
  </DomainObject.Predmet.ProtuStrankaListFormatedWithAdressOIB>
  <DomainObject.Predmet.ProtuStrankaListNazivFormated>
    <izvorni_sadrzaj>
      <item>BAJKOS jednostavno društvo s ograničenom odgovornošću za proizvodnju, trgovinu i usluge</item>
    </izvorni_sadrzaj>
    <derivirana_varijabla naziv="DomainObject.Predmet.ProtuStrankaListNazivFormated_1">
      <item>BAJKOS jednostavno društvo s ograničenom odgovornošću za proizvodnju, trgovinu i usluge</item>
    </derivirana_varijabla>
  </DomainObject.Predmet.ProtuStrankaListNazivFormated>
  <DomainObject.Predmet.ProtuStrankaListNazivFormatedOIB>
    <izvorni_sadrzaj>
      <item>BAJKOS jednostavno društvo s ograničenom odgovornošću za proizvodnju, trgovinu i usluge, OIB 12718882639</item>
    </izvorni_sadrzaj>
    <derivirana_varijabla naziv="DomainObject.Predmet.ProtuStrankaListNazivFormatedOIB_1">
      <item>BAJKOS jednostavno društvo s ograničenom odgovornošću za proizvodnju, trgovinu i usluge, OIB 12718882639</item>
    </derivirana_varijabla>
  </DomainObject.Predmet.ProtuStrankaListNazivFormatedOIB>
  <DomainObject.Predmet.OstaliListFormated>
    <izvorni_sadrzaj>
      <item>Dragutin Romić</item>
      <item>ŽDO GUO OSIJEK</item>
      <item>Boris Dizdarević</item>
    </izvorni_sadrzaj>
    <derivirana_varijabla naziv="DomainObject.Predmet.OstaliListFormated_1">
      <item>Dragutin Romić</item>
      <item>ŽDO GUO OSIJEK</item>
      <item>Boris Dizdarević</item>
    </derivirana_varijabla>
  </DomainObject.Predmet.OstaliListFormated>
  <DomainObject.Predmet.OstaliListFormatedOIB>
    <izvorni_sadrzaj>
      <item>Dragutin Romić, OIB 07423571519</item>
      <item>ŽDO GUO OSIJEK</item>
      <item>Boris Dizdarević, OIB 77593664732</item>
    </izvorni_sadrzaj>
    <derivirana_varijabla naziv="DomainObject.Predmet.OstaliListFormatedOIB_1">
      <item>Dragutin Romić, OIB 07423571519</item>
      <item>ŽDO GUO OSIJEK</item>
      <item>Boris Dizdarević, OIB 77593664732</item>
    </derivirana_varijabla>
  </DomainObject.Predmet.OstaliListFormatedOIB>
  <DomainObject.Predmet.OstaliListFormatedWithAdress>
    <izvorni_sadrzaj>
      <item>Dragutin Romić, Ulica Papuka 28, 31431 Čepin</item>
      <item>ŽDO GUO OSIJEK</item>
      <item>Boris Dizdarević, Kolodvorska 108, 31000 Osijek</item>
    </izvorni_sadrzaj>
    <derivirana_varijabla naziv="DomainObject.Predmet.OstaliListFormatedWithAdress_1">
      <item>Dragutin Romić, Ulica Papuka 28, 31431 Čepin</item>
      <item>ŽDO GUO OSIJEK</item>
      <item>Boris Dizdarević, Kolodvorska 108, 31000 Osijek</item>
    </derivirana_varijabla>
  </DomainObject.Predmet.OstaliListFormatedWithAdress>
  <DomainObject.Predmet.OstaliListFormatedWithAdressOIB>
    <izvorni_sadrzaj>
      <item>Dragutin Romić, OIB 07423571519, Ulica Papuka 28, 31431 Čepin</item>
      <item>ŽDO GUO OSIJEK</item>
      <item>Boris Dizdarević, OIB 77593664732, Kolodvorska 108, 31000 Osijek</item>
    </izvorni_sadrzaj>
    <derivirana_varijabla naziv="DomainObject.Predmet.OstaliListFormatedWithAdressOIB_1">
      <item>Dragutin Romić, OIB 07423571519, Ulica Papuka 28, 31431 Čepin</item>
      <item>ŽDO GUO OSIJEK</item>
      <item>Boris Dizdarević, OIB 77593664732, Kolodvorska 108, 31000 Osijek</item>
    </derivirana_varijabla>
  </DomainObject.Predmet.OstaliListFormatedWithAdressOIB>
  <DomainObject.Predmet.OstaliListNazivFormated>
    <izvorni_sadrzaj>
      <item>Dragutin Romić</item>
      <item>ŽDO GUO OSIJEK</item>
      <item>Boris Dizdarević</item>
    </izvorni_sadrzaj>
    <derivirana_varijabla naziv="DomainObject.Predmet.OstaliListNazivFormated_1">
      <item>Dragutin Romić</item>
      <item>ŽDO GUO OSIJEK</item>
      <item>Boris Dizdarević</item>
    </derivirana_varijabla>
  </DomainObject.Predmet.OstaliListNazivFormated>
  <DomainObject.Predmet.OstaliListNazivFormatedOIB>
    <izvorni_sadrzaj>
      <item>Dragutin Romić, OIB 07423571519</item>
      <item>ŽDO GUO OSIJEK</item>
      <item>Boris Dizdarević, OIB 77593664732</item>
    </izvorni_sadrzaj>
    <derivirana_varijabla naziv="DomainObject.Predmet.OstaliListNazivFormatedOIB_1">
      <item>Dragutin Romić, OIB 07423571519</item>
      <item>ŽDO GUO OSIJEK</item>
      <item>Boris Dizdarević, OIB 77593664732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BAJKOS jednostavno društvo s ograničenom odgovornošću za proizvodnju, trgovinu i usluge</izvorni_sadrzaj>
    <derivirana_varijabla naziv="DomainObject.Predmet.ProtustrankaIDrugi_1">BAJKOS jednostavno društvo s ograničenom odgovornošću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BAJKOS jednostavno društvo s ograničenom odgovornošću za proizvodnju, trgovinu i usluge, OIB 12718882639, Psunjska 169, 31000 Osijek</izvorni_sadrzaj>
    <derivirana_varijabla naziv="DomainObject.Predmet.ProtustrankaIDrugiAdressOIB_1">BAJKOS jednostavno društvo s ograničenom odgovornošću za proizvodnju, trgovinu i usluge, OIB 12718882639,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>3. siječnja 2017.</izvorni_sadrzaj>
    <derivirana_varijabla naziv="DomainObject.Predmet.OdlukaRjesenje.DatumPravomocnosti_1">3. siječnja 2017.</derivirana_varijabla>
  </DomainObject.Predmet.OdlukaRjesenje.DatumPravomocnosti>
  <DomainObject.Predmet.OdlukaRjesenje.Oznaka>
    <izvorni_sadrzaj>St-531/2016-18</izvorni_sadrzaj>
    <derivirana_varijabla naziv="DomainObject.Predmet.OdlukaRjesenje.Oznaka_1">St-531/2016-18</derivirana_varijabla>
  </DomainObject.Predmet.OdlukaRjesenje.Oznaka>
  <DomainObject.Predmet.SudioniciListNaziv>
    <izvorni_sadrzaj>
      <item>BAJKOS jednostavno društvo s ograničenom odgovornošću za proizvodnju, trgovinu i usluge</item>
      <item>FINA RC OSIJEK</item>
      <item>Dragutin Romić</item>
      <item>ŽDO GUO OSIJEK</item>
      <item>Boris Dizdarević</item>
    </izvorni_sadrzaj>
    <derivirana_varijabla naziv="DomainObject.Predmet.SudioniciListNaziv_1">
      <item>BAJKOS jednostavno društvo s ograničenom odgovornošću za proizvodnju, trgovinu i usluge</item>
      <item>FINA RC OSIJEK</item>
      <item>Dragutin Romić</item>
      <item>ŽDO GUO OSIJEK</item>
      <item>Boris Dizdarević</item>
    </derivirana_varijabla>
  </DomainObject.Predmet.SudioniciListNaziv>
  <DomainObject.Predmet.SudioniciListAdressOIB>
    <izvorni_sadrzaj>
      <item>BAJKOS jednostavno društvo s ograničenom odgovornošću za proizvodnju, trgovinu i usluge, OIB 12718882639, Psunjska 169,31000 Osijek</item>
      <item>FINA RC OSIJEK, OIB 85821130368, L. JEGERA 3,31000 Osijek</item>
      <item>Dragutin Romić, OIB 07423571519, Ulica Papuka 28,31431 Čepin</item>
      <item>ŽDO GUO OSIJEK</item>
      <item>Boris Dizdarević, OIB 77593664732, Kolodvorska 108,31000 Osijek</item>
    </izvorni_sadrzaj>
    <derivirana_varijabla naziv="DomainObject.Predmet.SudioniciListAdressOIB_1">
      <item>BAJKOS jednostavno društvo s ograničenom odgovornošću za proizvodnju, trgovinu i usluge, OIB 12718882639, Psunjska 169,31000 Osijek</item>
      <item>FINA RC OSIJEK, OIB 85821130368, L. JEGERA 3,31000 Osijek</item>
      <item>Dragutin Romić, OIB 07423571519, Ulica Papuka 28,31431 Čepin</item>
      <item>ŽDO GUO OSIJEK</item>
      <item>Boris Dizdarević, OIB 77593664732, Kolodvorska 108,31000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12718882639</item>
      <item>, OIB 85821130368</item>
      <item>, OIB 07423571519</item>
      <item>, OIB null</item>
      <item>, OIB 77593664732</item>
    </izvorni_sadrzaj>
    <derivirana_varijabla naziv="DomainObject.Predmet.SudioniciListNazivOIB_1">
      <item>, OIB 12718882639</item>
      <item>, OIB 85821130368</item>
      <item>, OIB 07423571519</item>
      <item>, OIB null</item>
      <item>, OIB 77593664732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70B47-9458-4D1B-B5C4-C1C399BE5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2442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2017-01-11T12:27:00Z</dcterms:created>
  <dc:creator>hermanj</dc:creator>
  <cp:lastModifiedBy>Snježana Markotić Jurić</cp:lastModifiedBy>
  <cp:lastPrinted>2017-01-11T12:26:00Z</cp:lastPrinted>
  <dcterms:modified xmlns:xsi="http://www.w3.org/2001/XMLSchema-instance" xsi:type="dcterms:W3CDTF">2017-01-11T12:32:00Z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