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1aab" w14:paraId="2881aa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6AB0" w:rsidP="00036AB0" w:rsidR="00036AB0">
      <w:pPr>
        <w:jc w:val="right"/>
      </w:pPr>
      <w:r>
        <w:t>Poslovni broj: 3 St-337/2016-41</w:t>
      </w:r>
    </w:p>
    <w:p w:rsidRDefault="00036AB0" w:rsidP="00036AB0" w:rsidR="00036AB0">
      <w:pPr>
        <w:jc w:val="center"/>
      </w:pPr>
      <w:r>
        <w:t>Z A K L J U Č A K</w:t>
      </w:r>
    </w:p>
    <w:p w:rsidRDefault="00036AB0" w:rsidP="00036AB0" w:rsidR="00036AB0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11, OIB 95430014919, 29. kolovoza 2018. </w:t>
      </w:r>
    </w:p>
    <w:p w:rsidRDefault="00036AB0" w:rsidP="00036AB0" w:rsidR="00036AB0">
      <w:pPr>
        <w:jc w:val="center"/>
      </w:pPr>
      <w:r>
        <w:t>z a k l j u č i o   j e</w:t>
      </w:r>
    </w:p>
    <w:p w:rsidRDefault="00036AB0" w:rsidP="00036AB0" w:rsidR="00036AB0">
      <w:pPr>
        <w:jc w:val="both"/>
        <w:rPr>
          <w:bCs/>
        </w:rPr>
      </w:pPr>
      <w:r>
        <w:rPr>
          <w:bCs/>
        </w:rPr>
        <w:tab/>
        <w:t xml:space="preserve">Nalaže se FINANCIJSKOJ AGENCIJI, REGIONALNI CENTAR ZAGREB, Ulica grada Vukovara 70, Zagreb, OIB 85821130368 da uplatitelju jamčevine – Željku Moslavcu iz Virovitice, K. Š. </w:t>
      </w:r>
      <w:proofErr w:type="spellStart"/>
      <w:r>
        <w:rPr>
          <w:bCs/>
        </w:rPr>
        <w:t>Đalskog</w:t>
      </w:r>
      <w:proofErr w:type="spellEnd"/>
      <w:r>
        <w:rPr>
          <w:bCs/>
        </w:rPr>
        <w:t xml:space="preserve"> 30, OIB 84257920746 vrati uplaćenu jamčevinu koja se nalazi na posebnom računu FINANCIJSKE AGENCIJE otvorenom za tu namjenu za sudjelovanje u elektroničkoj javnoj dražbi 9175 u iznosu 33.250,00 kn, za sudjelovanje na elektroničkoj javnoj dražbi 9174 u iznosu 14.500,00 kn i za sudjelovanje na elektroničkoj javnoj dražbi 9173 u iznosu 4.825,00 kn na račun </w:t>
      </w:r>
      <w:proofErr w:type="spellStart"/>
      <w:r>
        <w:rPr>
          <w:bCs/>
        </w:rPr>
        <w:t>platitelja</w:t>
      </w:r>
      <w:proofErr w:type="spellEnd"/>
      <w:r>
        <w:rPr>
          <w:bCs/>
        </w:rPr>
        <w:t xml:space="preserve"> jamčevine HR9023600003212526036.</w:t>
      </w:r>
    </w:p>
    <w:p w:rsidRDefault="00036AB0" w:rsidP="00036AB0" w:rsidR="00036AB0">
      <w:pPr>
        <w:jc w:val="center"/>
        <w:rPr>
          <w:bCs/>
        </w:rPr>
      </w:pPr>
      <w:r>
        <w:rPr>
          <w:bCs/>
        </w:rPr>
        <w:t>Obrazloženje</w:t>
      </w:r>
    </w:p>
    <w:p w:rsidRDefault="00036AB0" w:rsidP="00036AB0" w:rsidR="00036AB0" w:rsidRPr="00036AB0">
      <w:pPr>
        <w:jc w:val="both"/>
        <w:rPr>
          <w:bCs/>
        </w:rPr>
      </w:pPr>
      <w:r>
        <w:rPr>
          <w:bCs/>
        </w:rPr>
        <w:tab/>
        <w:t xml:space="preserve">Budući da </w:t>
      </w:r>
      <w:proofErr w:type="spellStart"/>
      <w:r>
        <w:rPr>
          <w:bCs/>
        </w:rPr>
        <w:t>platitelj</w:t>
      </w:r>
      <w:proofErr w:type="spellEnd"/>
      <w:r>
        <w:rPr>
          <w:bCs/>
        </w:rPr>
        <w:t xml:space="preserve"> – podnositelj zahtjeva za povrat novčanih sredstava Željko Moslavac iz Virovitice, K. Š. </w:t>
      </w:r>
      <w:proofErr w:type="spellStart"/>
      <w:r>
        <w:rPr>
          <w:bCs/>
        </w:rPr>
        <w:t>Đalskog</w:t>
      </w:r>
      <w:proofErr w:type="spellEnd"/>
      <w:r>
        <w:rPr>
          <w:bCs/>
        </w:rPr>
        <w:t xml:space="preserve"> 30 nije sudjelovao u javnim dražbama, zaključeno je kao u izreci.</w:t>
      </w:r>
    </w:p>
    <w:p w:rsidRDefault="00036AB0" w:rsidP="00036AB0" w:rsidR="00036AB0">
      <w:pPr>
        <w:jc w:val="center"/>
      </w:pPr>
      <w:r>
        <w:t>Bjelovar, 29. kolovoza 2018.</w:t>
      </w:r>
      <w:bookmarkStart w:name="_GoBack" w:id="0"/>
      <w:bookmarkEnd w:id="0"/>
    </w:p>
    <w:p w:rsidRDefault="00036AB0" w:rsidP="00036AB0" w:rsidR="00036AB0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036AB0" w:rsidP="00036AB0" w:rsidR="00036AB0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036AB0" w:rsidP="00036AB0" w:rsidR="00036AB0">
      <w:pPr>
        <w:pStyle w:val="Bezproreda"/>
      </w:pPr>
    </w:p>
    <w:p w:rsidRDefault="00036AB0" w:rsidP="00036AB0" w:rsidR="00036AB0">
      <w:pPr>
        <w:pStyle w:val="Bezproreda"/>
      </w:pPr>
    </w:p>
    <w:p w:rsidRDefault="00036AB0" w:rsidP="00036AB0" w:rsidR="00036AB0">
      <w:pPr>
        <w:pStyle w:val="Bezproreda"/>
      </w:pPr>
    </w:p>
    <w:p w:rsidRDefault="00036AB0" w:rsidP="00036AB0" w:rsidR="00036AB0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lijek.</w:t>
      </w:r>
    </w:p>
    <w:p w:rsidRDefault="00036AB0" w:rsidP="00036AB0" w:rsidR="00036AB0">
      <w:pPr>
        <w:pStyle w:val="Bezproreda"/>
      </w:pPr>
    </w:p>
    <w:p w:rsidRDefault="00036AB0" w:rsidP="00036AB0" w:rsidR="00036AB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36AB0" w:rsidP="00036AB0" w:rsidR="00036AB0">
      <w:pPr>
        <w:pStyle w:val="Bezproreda"/>
      </w:pPr>
      <w:r>
        <w:t xml:space="preserve">Dna: FINI ZAGREB putem pošte </w:t>
      </w:r>
    </w:p>
    <w:p w:rsidRDefault="00036AB0" w:rsidP="00036AB0" w:rsidR="00036AB0">
      <w:pPr>
        <w:pStyle w:val="Bezproreda"/>
      </w:pPr>
      <w:r>
        <w:t xml:space="preserve">         e-oglasna ploča </w:t>
      </w:r>
    </w:p>
    <w:p w:rsidRDefault="00036AB0" w:rsidP="00036AB0" w:rsidR="00036AB0">
      <w:pPr>
        <w:pStyle w:val="Bezproreda"/>
      </w:pPr>
      <w:proofErr w:type="spellStart"/>
      <w:r>
        <w:t>Bj</w:t>
      </w:r>
      <w:proofErr w:type="spellEnd"/>
      <w:r>
        <w:t>. 29.8.2018.</w:t>
      </w:r>
    </w:p>
    <w:p w:rsidRDefault="00036AB0" w:rsidP="00036AB0" w:rsidR="00036AB0">
      <w:pPr>
        <w:pStyle w:val="Bezproreda"/>
      </w:pPr>
    </w:p>
    <w:p w:rsidRDefault="00AE649C" w:rsidP="00036AB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AB0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300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St-337/2016-41</izvorni_sadrzaj>
    <derivirana_varijabla naziv="DomainObject.Oznaka_1">St-337/2016-41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St-337/2016-41</izvorni_sadrzaj>
    <derivirana_varijabla naziv="DomainObject.PoslovniBrojDokumenta_1">St-337/2016-41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3099C-31C6-46D7-9105-35B50F768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1059</properties:Characters>
  <properties:Lines>32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2018-08-29T06:38:00Z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